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616CF7">
      <w:pPr>
        <w:pStyle w:val="CRCoverPage"/>
        <w:tabs>
          <w:tab w:val="right" w:pos="9639"/>
        </w:tabs>
        <w:spacing w:after="0"/>
        <w:rPr>
          <w:b/>
          <w:i/>
          <w:noProof/>
          <w:sz w:val="28"/>
        </w:rPr>
      </w:pPr>
      <w:r>
        <w:rPr>
          <w:b/>
          <w:noProof/>
          <w:sz w:val="24"/>
        </w:rPr>
        <w:t>3GPP TSG-SA4 Meeting #109e</w:t>
      </w:r>
      <w:r w:rsidR="001E41F3">
        <w:rPr>
          <w:b/>
          <w:i/>
          <w:noProof/>
          <w:sz w:val="28"/>
        </w:rPr>
        <w:tab/>
      </w:r>
      <w:r w:rsidR="003B7448">
        <w:t>S4-20</w:t>
      </w:r>
      <w:r w:rsidR="00AD578F" w:rsidRPr="00AD578F">
        <w:rPr>
          <w:color w:val="000000" w:themeColor="text1"/>
        </w:rPr>
        <w:t>0795</w:t>
      </w:r>
    </w:p>
    <w:p w:rsidR="001E41F3" w:rsidRDefault="003B7448" w:rsidP="005E2C44">
      <w:pPr>
        <w:pStyle w:val="CRCoverPage"/>
        <w:outlineLvl w:val="0"/>
        <w:rPr>
          <w:b/>
          <w:noProof/>
          <w:sz w:val="24"/>
        </w:rPr>
      </w:pPr>
      <w:r w:rsidRPr="003B7448">
        <w:rPr>
          <w:b/>
          <w:noProof/>
          <w:sz w:val="24"/>
        </w:rPr>
        <w:t>Online</w:t>
      </w:r>
      <w:r w:rsidR="001E41F3">
        <w:rPr>
          <w:b/>
          <w:noProof/>
          <w:sz w:val="24"/>
        </w:rPr>
        <w:t xml:space="preserve">, </w:t>
      </w:r>
      <w:r w:rsidR="00616CF7" w:rsidRPr="00616CF7">
        <w:rPr>
          <w:b/>
          <w:noProof/>
          <w:sz w:val="24"/>
        </w:rPr>
        <w:t>20th May – 3rd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B7448" w:rsidP="003B7448">
            <w:pPr>
              <w:pStyle w:val="CRCoverPage"/>
              <w:outlineLvl w:val="0"/>
              <w:rPr>
                <w:b/>
                <w:noProof/>
                <w:sz w:val="28"/>
              </w:rPr>
            </w:pPr>
            <w:r w:rsidRPr="003B7448">
              <w:rPr>
                <w:b/>
                <w:noProof/>
                <w:sz w:val="24"/>
              </w:rPr>
              <w:t>TS 26.4</w:t>
            </w:r>
            <w:r w:rsidR="0004575E">
              <w:rPr>
                <w:b/>
                <w:noProof/>
                <w:sz w:val="24"/>
              </w:rPr>
              <w:t>5</w:t>
            </w:r>
            <w:r w:rsidRPr="003B7448">
              <w:rPr>
                <w:b/>
                <w:noProof/>
                <w:sz w:val="24"/>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4575E" w:rsidP="003B7448">
            <w:pPr>
              <w:pStyle w:val="CRCoverPage"/>
              <w:outlineLvl w:val="0"/>
              <w:rPr>
                <w:noProof/>
              </w:rPr>
            </w:pPr>
            <w:r>
              <w:rPr>
                <w:b/>
                <w:noProof/>
                <w:sz w:val="24"/>
              </w:rPr>
              <w:t>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B7448" w:rsidP="00E13F3D">
            <w:pPr>
              <w:pStyle w:val="CRCoverPage"/>
              <w:spacing w:after="0"/>
              <w:jc w:val="center"/>
              <w:rPr>
                <w:b/>
                <w:noProof/>
              </w:rPr>
            </w:pPr>
            <w: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E1A24" w:rsidP="009E1A24">
            <w:pPr>
              <w:pStyle w:val="CRCoverPage"/>
              <w:outlineLvl w:val="0"/>
              <w:rPr>
                <w:noProof/>
                <w:sz w:val="28"/>
              </w:rPr>
            </w:pPr>
            <w:r w:rsidRPr="009E1A24">
              <w:rPr>
                <w:b/>
                <w:noProof/>
                <w:sz w:val="24"/>
              </w:rPr>
              <w:t>1</w:t>
            </w:r>
            <w:r w:rsidR="0004575E">
              <w:rPr>
                <w:b/>
                <w:noProof/>
                <w:sz w:val="24"/>
              </w:rPr>
              <w:t>6</w:t>
            </w:r>
            <w:r w:rsidRPr="009E1A24">
              <w:rPr>
                <w:b/>
                <w:noProof/>
                <w:sz w:val="24"/>
              </w:rPr>
              <w:t>.</w:t>
            </w:r>
            <w:r w:rsidR="00616CF7">
              <w:rPr>
                <w:b/>
                <w:noProof/>
                <w:sz w:val="24"/>
              </w:rPr>
              <w:t>1</w:t>
            </w:r>
            <w:r w:rsidRPr="009E1A24">
              <w:rPr>
                <w:b/>
                <w:noProof/>
                <w:sz w:val="24"/>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16CF7"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B7448">
            <w:pPr>
              <w:pStyle w:val="CRCoverPage"/>
              <w:spacing w:after="0"/>
              <w:ind w:left="100"/>
              <w:rPr>
                <w:noProof/>
              </w:rPr>
            </w:pPr>
            <w:r w:rsidRPr="00713727">
              <w:rPr>
                <w:rFonts w:cs="Arial"/>
                <w:lang w:val="en-US"/>
              </w:rPr>
              <w:t xml:space="preserve">Corrections to EVS </w:t>
            </w:r>
            <w:r w:rsidR="0004575E">
              <w:rPr>
                <w:rFonts w:cs="Arial"/>
                <w:lang w:val="en-US"/>
              </w:rPr>
              <w:t xml:space="preserve">Alternative </w:t>
            </w:r>
            <w:r w:rsidRPr="00713727">
              <w:rPr>
                <w:rFonts w:cs="Arial"/>
                <w:lang w:val="en-US"/>
              </w:rPr>
              <w:t>Fixed-Point Source Code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B7448">
            <w:pPr>
              <w:pStyle w:val="CRCoverPage"/>
              <w:spacing w:after="0"/>
              <w:ind w:left="100"/>
              <w:rPr>
                <w:noProof/>
              </w:rPr>
            </w:pPr>
            <w:r w:rsidRPr="00713727">
              <w:rPr>
                <w:lang w:val="en-US" w:eastAsia="zh-CN"/>
              </w:rPr>
              <w:t>Ericsson LM, Fraunhofer IIS,</w:t>
            </w:r>
            <w:r>
              <w:rPr>
                <w:lang w:val="en-US" w:eastAsia="zh-CN"/>
              </w:rPr>
              <w:t xml:space="preserve"> </w:t>
            </w:r>
            <w:proofErr w:type="spellStart"/>
            <w:r>
              <w:rPr>
                <w:lang w:val="en-US" w:eastAsia="zh-CN"/>
              </w:rPr>
              <w:t>VoiceAge</w:t>
            </w:r>
            <w:proofErr w:type="spellEnd"/>
            <w:r>
              <w:rPr>
                <w:lang w:val="en-US" w:eastAsia="zh-CN"/>
              </w:rPr>
              <w:t xml:space="preserve"> Corporation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B7448" w:rsidP="00547111">
            <w:pPr>
              <w:pStyle w:val="CRCoverPage"/>
              <w:spacing w:after="0"/>
              <w:ind w:left="100"/>
              <w:rPr>
                <w:noProof/>
              </w:rPr>
            </w:pPr>
            <w:r>
              <w:t>S4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B7448">
            <w:pPr>
              <w:pStyle w:val="CRCoverPage"/>
              <w:spacing w:after="0"/>
              <w:ind w:left="100"/>
              <w:rPr>
                <w:noProof/>
              </w:rPr>
            </w:pPr>
            <w:r>
              <w:rPr>
                <w:noProof/>
              </w:rPr>
              <w:t>EVS_Codec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B7448">
            <w:pPr>
              <w:pStyle w:val="CRCoverPage"/>
              <w:spacing w:after="0"/>
              <w:ind w:left="100"/>
              <w:rPr>
                <w:noProof/>
              </w:rPr>
            </w:pPr>
            <w:r>
              <w:t>2020-0</w:t>
            </w:r>
            <w:r w:rsidR="00616CF7">
              <w:t>5</w:t>
            </w:r>
            <w:r>
              <w:t>-</w:t>
            </w:r>
            <w:r w:rsidR="00616CF7">
              <w:t>18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B7448" w:rsidP="00D24991">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B7448">
            <w:pPr>
              <w:pStyle w:val="CRCoverPage"/>
              <w:spacing w:after="0"/>
              <w:ind w:left="100"/>
              <w:rPr>
                <w:noProof/>
              </w:rPr>
            </w:pPr>
            <w:r>
              <w:t>Rel-1</w:t>
            </w:r>
            <w:r w:rsidR="0004575E">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C213F" w:rsidP="009E1A24">
            <w:pPr>
              <w:pStyle w:val="CRCoverPage"/>
              <w:spacing w:after="0"/>
              <w:rPr>
                <w:noProof/>
              </w:rPr>
            </w:pPr>
            <w:r>
              <w:rPr>
                <w:noProof/>
              </w:rPr>
              <w:t xml:space="preserve">Correct </w:t>
            </w:r>
            <w:r w:rsidR="009E1A24">
              <w:rPr>
                <w:noProof/>
              </w:rPr>
              <w:t>issues as</w:t>
            </w:r>
            <w:r>
              <w:rPr>
                <w:noProof/>
              </w:rPr>
              <w:t xml:space="preserve"> outlined in S4-20</w:t>
            </w:r>
            <w:bookmarkStart w:id="2" w:name="_GoBack"/>
            <w:r w:rsidR="00AD578F" w:rsidRPr="00AD578F">
              <w:rPr>
                <w:noProof/>
                <w:color w:val="000000" w:themeColor="text1"/>
              </w:rPr>
              <w:t>0779</w:t>
            </w:r>
            <w:bookmarkEnd w:id="2"/>
            <w:r w:rsidR="00616CF7">
              <w:rPr>
                <w:noProof/>
              </w:rPr>
              <w:t>:</w:t>
            </w:r>
            <w:r w:rsidR="009E1A24">
              <w:rPr>
                <w:noProof/>
              </w:rPr>
              <w:t xml:space="preserve"> </w:t>
            </w:r>
          </w:p>
          <w:p w:rsidR="008F56B0" w:rsidRDefault="00F13DE3" w:rsidP="00616CF7">
            <w:pPr>
              <w:pStyle w:val="CRCoverPage"/>
              <w:numPr>
                <w:ilvl w:val="0"/>
                <w:numId w:val="1"/>
              </w:numPr>
              <w:spacing w:after="0"/>
              <w:rPr>
                <w:noProof/>
              </w:rPr>
            </w:pPr>
            <w:r>
              <w:rPr>
                <w:noProof/>
              </w:rPr>
              <w:t>Handling of possible corrupt SID frames in AMR-WB IO/EVS modes</w:t>
            </w:r>
          </w:p>
          <w:p w:rsidR="00F13DE3" w:rsidRDefault="00F13DE3" w:rsidP="00616CF7">
            <w:pPr>
              <w:pStyle w:val="CRCoverPage"/>
              <w:numPr>
                <w:ilvl w:val="0"/>
                <w:numId w:val="1"/>
              </w:numPr>
              <w:spacing w:after="0"/>
              <w:rPr>
                <w:noProof/>
              </w:rPr>
            </w:pPr>
            <w:r>
              <w:rPr>
                <w:noProof/>
              </w:rPr>
              <w:t>Wrong arithmetic in MSLVQ encoder module</w:t>
            </w:r>
          </w:p>
          <w:p w:rsidR="00F13DE3" w:rsidRDefault="00F13DE3" w:rsidP="00616CF7">
            <w:pPr>
              <w:pStyle w:val="CRCoverPage"/>
              <w:numPr>
                <w:ilvl w:val="0"/>
                <w:numId w:val="1"/>
              </w:numPr>
              <w:spacing w:after="0"/>
              <w:rPr>
                <w:noProof/>
              </w:rPr>
            </w:pPr>
            <w:r>
              <w:rPr>
                <w:noProof/>
              </w:rPr>
              <w:t>Improvements in decoder robustness based on torture testing</w:t>
            </w:r>
          </w:p>
          <w:p w:rsidR="00F13DE3" w:rsidRDefault="00F13DE3" w:rsidP="00616CF7">
            <w:pPr>
              <w:pStyle w:val="CRCoverPage"/>
              <w:numPr>
                <w:ilvl w:val="0"/>
                <w:numId w:val="1"/>
              </w:numPr>
              <w:spacing w:after="0"/>
              <w:rPr>
                <w:noProof/>
              </w:rPr>
            </w:pPr>
            <w:r>
              <w:rPr>
                <w:noProof/>
              </w:rPr>
              <w:t>Hardening of code</w:t>
            </w:r>
          </w:p>
          <w:p w:rsidR="00F13DE3" w:rsidRDefault="00F13DE3" w:rsidP="00616CF7">
            <w:pPr>
              <w:pStyle w:val="CRCoverPage"/>
              <w:numPr>
                <w:ilvl w:val="0"/>
                <w:numId w:val="1"/>
              </w:numPr>
              <w:spacing w:after="0"/>
              <w:rPr>
                <w:noProof/>
              </w:rPr>
            </w:pPr>
            <w:r>
              <w:rPr>
                <w:noProof/>
              </w:rPr>
              <w:t>Editorial changes (Wrong commandline help)</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E1A24" w:rsidRDefault="008F56B0" w:rsidP="009E1A24">
            <w:pPr>
              <w:pStyle w:val="CRCoverPage"/>
              <w:spacing w:after="0"/>
              <w:rPr>
                <w:noProof/>
              </w:rPr>
            </w:pPr>
            <w:r>
              <w:rPr>
                <w:noProof/>
              </w:rPr>
              <w:t>To overcome the above identified issues, the following changes are proposed:</w:t>
            </w:r>
          </w:p>
          <w:p w:rsidR="00F13DE3" w:rsidRPr="00F13DE3" w:rsidRDefault="00F13DE3" w:rsidP="00F13DE3">
            <w:pPr>
              <w:pStyle w:val="berschrift4"/>
              <w:numPr>
                <w:ilvl w:val="0"/>
                <w:numId w:val="4"/>
              </w:numPr>
              <w:rPr>
                <w:noProof/>
                <w:sz w:val="20"/>
              </w:rPr>
            </w:pPr>
            <w:r w:rsidRPr="00F13DE3">
              <w:rPr>
                <w:noProof/>
                <w:sz w:val="20"/>
              </w:rPr>
              <w:t>Handling of possibly corrupt SID frames in AMR-WB IO/EVS decoder</w:t>
            </w:r>
          </w:p>
          <w:p w:rsidR="00F13DE3" w:rsidRPr="00F13DE3" w:rsidRDefault="00F13DE3" w:rsidP="00F13DE3">
            <w:pPr>
              <w:pStyle w:val="CRCoverPage"/>
              <w:spacing w:after="0"/>
              <w:rPr>
                <w:noProof/>
              </w:rPr>
            </w:pPr>
            <w:r w:rsidRPr="00F13DE3">
              <w:rPr>
                <w:noProof/>
              </w:rPr>
              <w:t xml:space="preserve">In </w:t>
            </w:r>
            <w:r>
              <w:rPr>
                <w:noProof/>
              </w:rPr>
              <w:t>S4-200128</w:t>
            </w:r>
            <w:r w:rsidRPr="00F13DE3">
              <w:rPr>
                <w:noProof/>
              </w:rPr>
              <w:t>, two field issues related to the handling of possibly corrupt SID frames in the AMR-WB IO/EVS decoder were described. In the course of the investigations, the following issues were found:</w:t>
            </w:r>
          </w:p>
          <w:p w:rsidR="00F13DE3" w:rsidRPr="00F13DE3" w:rsidRDefault="00F13DE3" w:rsidP="00F13DE3">
            <w:pPr>
              <w:pStyle w:val="CRCoverPage"/>
              <w:numPr>
                <w:ilvl w:val="0"/>
                <w:numId w:val="3"/>
              </w:numPr>
              <w:spacing w:after="0"/>
              <w:ind w:left="644"/>
              <w:rPr>
                <w:noProof/>
              </w:rPr>
            </w:pPr>
            <w:r w:rsidRPr="00F13DE3">
              <w:rPr>
                <w:noProof/>
              </w:rPr>
              <w:t>AMR-WB IO: All zero AMRWB SID_update results in a valid LP filter with extremely high LP-filter-gain</w:t>
            </w:r>
          </w:p>
          <w:p w:rsidR="00F13DE3" w:rsidRPr="00F13DE3" w:rsidRDefault="00F13DE3" w:rsidP="00F13DE3">
            <w:pPr>
              <w:pStyle w:val="CRCoverPage"/>
              <w:numPr>
                <w:ilvl w:val="0"/>
                <w:numId w:val="3"/>
              </w:numPr>
              <w:spacing w:after="0"/>
              <w:ind w:left="644"/>
              <w:rPr>
                <w:noProof/>
              </w:rPr>
            </w:pPr>
            <w:r w:rsidRPr="00F13DE3">
              <w:rPr>
                <w:noProof/>
              </w:rPr>
              <w:t>For both, AMR-WB IO and EVS operating mode, especially corrupted SID frames might lead to instable behavior and eventually overshoots</w:t>
            </w:r>
          </w:p>
          <w:p w:rsidR="00F13DE3" w:rsidRDefault="00F13DE3" w:rsidP="00F13DE3">
            <w:pPr>
              <w:pStyle w:val="CRCoverPage"/>
              <w:numPr>
                <w:ilvl w:val="0"/>
                <w:numId w:val="3"/>
              </w:numPr>
              <w:spacing w:after="0"/>
              <w:ind w:left="644"/>
              <w:rPr>
                <w:noProof/>
              </w:rPr>
            </w:pPr>
            <w:r w:rsidRPr="00F13DE3">
              <w:rPr>
                <w:noProof/>
              </w:rPr>
              <w:t>JBM: Bitstream-reading path was not in sync with the corresponding G.192 bitstream reading path. Further on, it was found that especially handling of AMRWB SID_first,  AMRWB SID_update is not covered in the JBM path.</w:t>
            </w:r>
          </w:p>
          <w:p w:rsidR="00F13DE3" w:rsidRPr="00F13DE3" w:rsidRDefault="00F13DE3" w:rsidP="00F13DE3">
            <w:pPr>
              <w:pStyle w:val="CRCoverPage"/>
              <w:spacing w:after="0"/>
              <w:ind w:left="644"/>
              <w:rPr>
                <w:noProof/>
              </w:rPr>
            </w:pPr>
          </w:p>
          <w:p w:rsidR="00F13DE3" w:rsidRPr="00F13DE3" w:rsidRDefault="00F13DE3" w:rsidP="00F13DE3">
            <w:pPr>
              <w:pStyle w:val="CRCoverPage"/>
              <w:spacing w:after="0"/>
              <w:rPr>
                <w:noProof/>
              </w:rPr>
            </w:pPr>
            <w:r w:rsidRPr="00F13DE3">
              <w:rPr>
                <w:noProof/>
              </w:rPr>
              <w:t>To overcome the identified issues, the following solutions are proposed:</w:t>
            </w:r>
          </w:p>
          <w:p w:rsidR="00F13DE3" w:rsidRPr="00F13DE3" w:rsidRDefault="00F13DE3" w:rsidP="00F13DE3">
            <w:pPr>
              <w:pStyle w:val="CRCoverPage"/>
              <w:numPr>
                <w:ilvl w:val="0"/>
                <w:numId w:val="1"/>
              </w:numPr>
              <w:spacing w:after="0"/>
              <w:rPr>
                <w:noProof/>
              </w:rPr>
            </w:pPr>
            <w:r w:rsidRPr="00F13DE3">
              <w:rPr>
                <w:noProof/>
              </w:rPr>
              <w:t>Special treatment of all-zero AMR-WB IO SID_update frames, to avoid overshoots: All zero AMRWB SID are treated as erroneous received and the decoder is switched to concealment mode for these frames.</w:t>
            </w:r>
          </w:p>
          <w:p w:rsidR="00F13DE3" w:rsidRPr="00F13DE3" w:rsidRDefault="00F13DE3" w:rsidP="00F13DE3">
            <w:pPr>
              <w:pStyle w:val="CRCoverPage"/>
              <w:numPr>
                <w:ilvl w:val="0"/>
                <w:numId w:val="1"/>
              </w:numPr>
              <w:spacing w:after="0"/>
              <w:rPr>
                <w:noProof/>
              </w:rPr>
            </w:pPr>
            <w:r w:rsidRPr="00F13DE3">
              <w:rPr>
                <w:noProof/>
              </w:rPr>
              <w:t xml:space="preserve">Various bugfixes on JBM path of bitstream reading to align with the G.192 bistream reading path. Note: As SID_first frames are not signalled in G.192 format (which the EVS network simulation and the corresponding JBM path is based upon), the reference code is not able </w:t>
            </w:r>
            <w:r w:rsidRPr="00F13DE3">
              <w:rPr>
                <w:noProof/>
              </w:rPr>
              <w:lastRenderedPageBreak/>
              <w:t>to detect such frames are not actually correctly unless good zero length frames can be signalled.</w:t>
            </w:r>
          </w:p>
          <w:p w:rsidR="00F13DE3" w:rsidRPr="00F13DE3" w:rsidRDefault="00F13DE3" w:rsidP="00F13DE3">
            <w:pPr>
              <w:pStyle w:val="CRCoverPage"/>
              <w:numPr>
                <w:ilvl w:val="0"/>
                <w:numId w:val="1"/>
              </w:numPr>
              <w:spacing w:after="0"/>
              <w:rPr>
                <w:noProof/>
              </w:rPr>
            </w:pPr>
            <w:r w:rsidRPr="00F13DE3">
              <w:rPr>
                <w:noProof/>
              </w:rPr>
              <w:t>Added safety check for LP-CNG ISF/LSF decoding (EVS, AMR-WB IO) to avoid overshoots due to instable filter coefficients. This consists of two measures on decoder-side (applies to SID frames only):</w:t>
            </w:r>
          </w:p>
          <w:p w:rsidR="00F13DE3" w:rsidRPr="00F13DE3" w:rsidRDefault="00F13DE3" w:rsidP="00F13DE3">
            <w:pPr>
              <w:pStyle w:val="CRCoverPage"/>
              <w:numPr>
                <w:ilvl w:val="1"/>
                <w:numId w:val="1"/>
              </w:numPr>
              <w:spacing w:after="0"/>
              <w:rPr>
                <w:noProof/>
              </w:rPr>
            </w:pPr>
            <w:r w:rsidRPr="00F13DE3">
              <w:rPr>
                <w:noProof/>
              </w:rPr>
              <w:t>Limitation of the increment of the CNG energy index, to avoid sudden energy peaks</w:t>
            </w:r>
          </w:p>
          <w:p w:rsidR="00F13DE3" w:rsidRPr="00F13DE3" w:rsidRDefault="00F13DE3" w:rsidP="00F13DE3">
            <w:pPr>
              <w:pStyle w:val="CRCoverPage"/>
              <w:numPr>
                <w:ilvl w:val="1"/>
                <w:numId w:val="1"/>
              </w:numPr>
              <w:spacing w:after="0"/>
              <w:rPr>
                <w:noProof/>
              </w:rPr>
            </w:pPr>
            <w:r w:rsidRPr="00F13DE3">
              <w:rPr>
                <w:noProof/>
              </w:rPr>
              <w:t>In case nevertheless a big energy increment is detected after ISF/LSF dequantization, the ISF/LSF coefficients of the previous frame are used instead (fixed-point code only)</w:t>
            </w:r>
          </w:p>
          <w:p w:rsidR="00F13DE3" w:rsidRPr="00F13DE3" w:rsidRDefault="00F13DE3" w:rsidP="00F13DE3">
            <w:pPr>
              <w:pStyle w:val="CRCoverPage"/>
              <w:spacing w:after="0"/>
              <w:rPr>
                <w:noProof/>
              </w:rPr>
            </w:pPr>
            <w:r w:rsidRPr="00F13DE3">
              <w:rPr>
                <w:noProof/>
              </w:rPr>
              <w:t>Impact:</w:t>
            </w:r>
          </w:p>
          <w:p w:rsidR="00F13DE3" w:rsidRPr="00F13DE3" w:rsidRDefault="00F13DE3" w:rsidP="00F13DE3">
            <w:pPr>
              <w:pStyle w:val="CRCoverPage"/>
              <w:numPr>
                <w:ilvl w:val="0"/>
                <w:numId w:val="1"/>
              </w:numPr>
              <w:spacing w:after="0"/>
              <w:rPr>
                <w:noProof/>
              </w:rPr>
            </w:pPr>
            <w:r w:rsidRPr="00F13DE3">
              <w:rPr>
                <w:noProof/>
              </w:rPr>
              <w:t xml:space="preserve">The above described changes affect TS 26.442, TS 26.443 and TS 26.452. </w:t>
            </w:r>
          </w:p>
          <w:p w:rsidR="00F13DE3" w:rsidRPr="00F13DE3" w:rsidRDefault="00F13DE3" w:rsidP="00F13DE3">
            <w:pPr>
              <w:pStyle w:val="CRCoverPage"/>
              <w:numPr>
                <w:ilvl w:val="0"/>
                <w:numId w:val="1"/>
              </w:numPr>
              <w:spacing w:after="0"/>
              <w:rPr>
                <w:noProof/>
              </w:rPr>
            </w:pPr>
            <w:r w:rsidRPr="00F13DE3">
              <w:rPr>
                <w:noProof/>
              </w:rPr>
              <w:t>The above described changes have no effect on the testvectors as contained in TS 26.444.</w:t>
            </w:r>
          </w:p>
          <w:p w:rsidR="00F13DE3" w:rsidRPr="00F13DE3" w:rsidRDefault="00F13DE3" w:rsidP="00F13DE3">
            <w:pPr>
              <w:pStyle w:val="CRCoverPage"/>
              <w:spacing w:after="0"/>
              <w:rPr>
                <w:noProof/>
              </w:rPr>
            </w:pPr>
          </w:p>
          <w:p w:rsidR="00F13DE3" w:rsidRPr="00F13DE3" w:rsidRDefault="00F13DE3" w:rsidP="00F13DE3">
            <w:pPr>
              <w:pStyle w:val="berschrift2"/>
              <w:numPr>
                <w:ilvl w:val="0"/>
                <w:numId w:val="4"/>
              </w:numPr>
              <w:rPr>
                <w:noProof/>
                <w:sz w:val="20"/>
              </w:rPr>
            </w:pPr>
            <w:r w:rsidRPr="00F13DE3">
              <w:rPr>
                <w:noProof/>
                <w:sz w:val="20"/>
              </w:rPr>
              <w:t>Wrong arithmetic in MSLVQ Encoder Module</w:t>
            </w:r>
          </w:p>
          <w:p w:rsidR="00F13DE3" w:rsidRPr="00F13DE3" w:rsidRDefault="00F13DE3" w:rsidP="00F13DE3">
            <w:pPr>
              <w:rPr>
                <w:rFonts w:ascii="Arial" w:hAnsi="Arial"/>
                <w:noProof/>
              </w:rPr>
            </w:pPr>
            <w:r w:rsidRPr="00F13DE3">
              <w:rPr>
                <w:rFonts w:ascii="Arial" w:hAnsi="Arial"/>
                <w:noProof/>
              </w:rPr>
              <w:t>During the development of 26.452, wrong arithmetic in the MSLVQ Encoder Module (function index_lvq_fx()) was discovered. A corresponding patch was already submitted as part of TS 26.452, but kept intentionally disabled, to keep TS 26.442 and TS 26.452 in sync. It is proposed to correct this now in both versions simultaneously.</w:t>
            </w:r>
          </w:p>
          <w:p w:rsidR="00F13DE3" w:rsidRPr="00F13DE3" w:rsidRDefault="00F13DE3" w:rsidP="00F13DE3">
            <w:pPr>
              <w:pStyle w:val="CRCoverPage"/>
              <w:spacing w:after="0"/>
              <w:rPr>
                <w:noProof/>
              </w:rPr>
            </w:pPr>
            <w:r w:rsidRPr="00F13DE3">
              <w:rPr>
                <w:noProof/>
              </w:rPr>
              <w:t>Impact:</w:t>
            </w:r>
          </w:p>
          <w:p w:rsidR="00F13DE3" w:rsidRPr="00F13DE3" w:rsidRDefault="00F13DE3" w:rsidP="00F13DE3">
            <w:pPr>
              <w:pStyle w:val="CRCoverPage"/>
              <w:numPr>
                <w:ilvl w:val="0"/>
                <w:numId w:val="1"/>
              </w:numPr>
              <w:spacing w:after="0"/>
              <w:rPr>
                <w:noProof/>
              </w:rPr>
            </w:pPr>
            <w:r w:rsidRPr="00F13DE3">
              <w:rPr>
                <w:noProof/>
              </w:rPr>
              <w:t xml:space="preserve">The above described changes affect TS 26.442 and TS 26.452. </w:t>
            </w:r>
          </w:p>
          <w:p w:rsidR="00F13DE3" w:rsidRPr="00F13DE3" w:rsidRDefault="00F13DE3" w:rsidP="00F13DE3">
            <w:pPr>
              <w:pStyle w:val="CRCoverPage"/>
              <w:numPr>
                <w:ilvl w:val="0"/>
                <w:numId w:val="1"/>
              </w:numPr>
              <w:spacing w:after="0"/>
              <w:rPr>
                <w:noProof/>
              </w:rPr>
            </w:pPr>
            <w:r w:rsidRPr="00F13DE3">
              <w:rPr>
                <w:noProof/>
              </w:rPr>
              <w:t>The above described changes affect testvectors (encoder) as contained in TS 26.444.</w:t>
            </w:r>
          </w:p>
          <w:p w:rsidR="00F13DE3" w:rsidRPr="00F13DE3" w:rsidRDefault="00F13DE3" w:rsidP="00F13DE3">
            <w:pPr>
              <w:pStyle w:val="CRCoverPage"/>
              <w:spacing w:after="0"/>
              <w:rPr>
                <w:noProof/>
              </w:rPr>
            </w:pPr>
          </w:p>
          <w:p w:rsidR="00F13DE3" w:rsidRPr="00F13DE3" w:rsidRDefault="00F13DE3" w:rsidP="00F13DE3">
            <w:pPr>
              <w:pStyle w:val="berschrift2"/>
              <w:numPr>
                <w:ilvl w:val="0"/>
                <w:numId w:val="4"/>
              </w:numPr>
              <w:rPr>
                <w:noProof/>
                <w:sz w:val="20"/>
              </w:rPr>
            </w:pPr>
            <w:r w:rsidRPr="00F13DE3">
              <w:rPr>
                <w:noProof/>
                <w:sz w:val="20"/>
              </w:rPr>
              <w:t>Improvements in Decoder-Robustness based on Torture Testing</w:t>
            </w:r>
          </w:p>
          <w:p w:rsidR="00F13DE3" w:rsidRPr="00F13DE3" w:rsidRDefault="00F13DE3" w:rsidP="00F13DE3">
            <w:pPr>
              <w:rPr>
                <w:rFonts w:ascii="Arial" w:hAnsi="Arial"/>
                <w:noProof/>
              </w:rPr>
            </w:pPr>
            <w:r w:rsidRPr="00F13DE3">
              <w:rPr>
                <w:rFonts w:ascii="Arial" w:hAnsi="Arial"/>
                <w:noProof/>
              </w:rPr>
              <w:t xml:space="preserve">Additional Tests have been carried to test the decoder robustness, in particular under combined conditions of a) bitrate/bandwidth switching b) bit-errors c) frame-errors/JBM delay/error profiles. Several issues could be identified: </w:t>
            </w:r>
          </w:p>
          <w:p w:rsidR="00F13DE3" w:rsidRPr="00F13DE3" w:rsidRDefault="00F13DE3" w:rsidP="00F13DE3">
            <w:pPr>
              <w:pStyle w:val="CRCoverPage"/>
              <w:numPr>
                <w:ilvl w:val="0"/>
                <w:numId w:val="1"/>
              </w:numPr>
              <w:spacing w:after="0"/>
              <w:rPr>
                <w:noProof/>
              </w:rPr>
            </w:pPr>
            <w:r w:rsidRPr="00F13DE3">
              <w:rPr>
                <w:noProof/>
              </w:rPr>
              <w:t>Reading of uninitialized memory in EVS_RX_GetSamples() due to an unnecessary call of read_indices_from_djb_fx(). To overcome this issue it is proposed to remove this call.</w:t>
            </w:r>
          </w:p>
          <w:p w:rsidR="00F13DE3" w:rsidRPr="00F13DE3" w:rsidRDefault="00F13DE3" w:rsidP="00F13DE3">
            <w:pPr>
              <w:pStyle w:val="CRCoverPage"/>
              <w:numPr>
                <w:ilvl w:val="0"/>
                <w:numId w:val="1"/>
              </w:numPr>
              <w:spacing w:after="0"/>
              <w:rPr>
                <w:noProof/>
              </w:rPr>
            </w:pPr>
            <w:r w:rsidRPr="00F13DE3">
              <w:rPr>
                <w:noProof/>
              </w:rPr>
              <w:t>Reading of uninitialized memory at several decoder instances in combination with bitrate switching and channel-aware mode concealment: It was found out that partial redundancy concealment after an HQ-Core or TCX High-Bitrate frame can lead to reading of uninitialized memory in the concealment path. These scenarios can happen only after bitrate switching and loss of at least the first 13.2 kbit/s CAM frame. It is thus proposed to skip the partial redundancy payload for such cases in the concealment and continue the regular concealment until the first valid 13.2 kbit/s CAM frame is received.</w:t>
            </w:r>
          </w:p>
          <w:p w:rsidR="00F13DE3" w:rsidRPr="00F13DE3" w:rsidRDefault="00F13DE3" w:rsidP="00F13DE3">
            <w:pPr>
              <w:pStyle w:val="CRCoverPage"/>
              <w:numPr>
                <w:ilvl w:val="0"/>
                <w:numId w:val="1"/>
              </w:numPr>
              <w:spacing w:after="0"/>
              <w:rPr>
                <w:noProof/>
              </w:rPr>
            </w:pPr>
            <w:r w:rsidRPr="00F13DE3">
              <w:rPr>
                <w:noProof/>
              </w:rPr>
              <w:t>Potential division by 0 in find_best_delay(). It is proposed to add the same handling as in the fixed-point code. (floating-point code only)</w:t>
            </w:r>
          </w:p>
          <w:p w:rsidR="00F13DE3" w:rsidRPr="00F13DE3" w:rsidRDefault="00F13DE3" w:rsidP="00F13DE3">
            <w:pPr>
              <w:pStyle w:val="CRCoverPage"/>
              <w:spacing w:after="0"/>
              <w:rPr>
                <w:noProof/>
              </w:rPr>
            </w:pPr>
          </w:p>
          <w:p w:rsidR="00F13DE3" w:rsidRPr="00F13DE3" w:rsidRDefault="00F13DE3" w:rsidP="00F13DE3">
            <w:pPr>
              <w:pStyle w:val="CRCoverPage"/>
              <w:spacing w:after="0"/>
              <w:rPr>
                <w:noProof/>
              </w:rPr>
            </w:pPr>
            <w:r w:rsidRPr="00F13DE3">
              <w:rPr>
                <w:noProof/>
              </w:rPr>
              <w:t>Impact:</w:t>
            </w:r>
          </w:p>
          <w:p w:rsidR="00F13DE3" w:rsidRPr="00F13DE3" w:rsidRDefault="00F13DE3" w:rsidP="00F13DE3">
            <w:pPr>
              <w:pStyle w:val="CRCoverPage"/>
              <w:numPr>
                <w:ilvl w:val="0"/>
                <w:numId w:val="1"/>
              </w:numPr>
              <w:spacing w:after="0"/>
              <w:rPr>
                <w:noProof/>
              </w:rPr>
            </w:pPr>
            <w:r w:rsidRPr="00F13DE3">
              <w:rPr>
                <w:noProof/>
              </w:rPr>
              <w:t xml:space="preserve">The above described changes affect TS 26.442, TS 26.443 and TS 26.452. </w:t>
            </w:r>
          </w:p>
          <w:p w:rsidR="00F13DE3" w:rsidRPr="00F13DE3" w:rsidRDefault="00F13DE3" w:rsidP="00F13DE3">
            <w:pPr>
              <w:pStyle w:val="CRCoverPage"/>
              <w:numPr>
                <w:ilvl w:val="0"/>
                <w:numId w:val="1"/>
              </w:numPr>
              <w:spacing w:after="0"/>
              <w:rPr>
                <w:noProof/>
              </w:rPr>
            </w:pPr>
            <w:r w:rsidRPr="00F13DE3">
              <w:rPr>
                <w:noProof/>
              </w:rPr>
              <w:t>The above described changes have no effect on the testvectors as contained in TS 26.444.</w:t>
            </w:r>
          </w:p>
          <w:p w:rsidR="00F13DE3" w:rsidRPr="00F13DE3" w:rsidRDefault="00F13DE3" w:rsidP="00F13DE3">
            <w:pPr>
              <w:pStyle w:val="CRCoverPage"/>
              <w:spacing w:after="0"/>
              <w:rPr>
                <w:noProof/>
              </w:rPr>
            </w:pPr>
          </w:p>
          <w:p w:rsidR="00F13DE3" w:rsidRPr="00F13DE3" w:rsidRDefault="00F13DE3" w:rsidP="00F13DE3">
            <w:pPr>
              <w:pStyle w:val="CRCoverPage"/>
              <w:spacing w:after="0"/>
              <w:rPr>
                <w:noProof/>
              </w:rPr>
            </w:pPr>
          </w:p>
          <w:p w:rsidR="00F13DE3" w:rsidRPr="00F13DE3" w:rsidRDefault="00F13DE3" w:rsidP="00F13DE3">
            <w:pPr>
              <w:pStyle w:val="berschrift2"/>
              <w:numPr>
                <w:ilvl w:val="0"/>
                <w:numId w:val="4"/>
              </w:numPr>
              <w:rPr>
                <w:noProof/>
                <w:sz w:val="20"/>
              </w:rPr>
            </w:pPr>
            <w:r w:rsidRPr="00F13DE3">
              <w:rPr>
                <w:noProof/>
                <w:sz w:val="20"/>
              </w:rPr>
              <w:lastRenderedPageBreak/>
              <w:t>Hardening of Code</w:t>
            </w:r>
          </w:p>
          <w:p w:rsidR="00F13DE3" w:rsidRPr="00F13DE3" w:rsidRDefault="00F13DE3" w:rsidP="00F13DE3">
            <w:pPr>
              <w:rPr>
                <w:rFonts w:ascii="Arial" w:hAnsi="Arial"/>
                <w:noProof/>
              </w:rPr>
            </w:pPr>
            <w:r w:rsidRPr="00F13DE3">
              <w:rPr>
                <w:rFonts w:ascii="Arial" w:hAnsi="Arial"/>
                <w:noProof/>
              </w:rPr>
              <w:t>Various places could be identified where either memory could be accessed (reading/writing) out of bounds, uninitialized memory was read or errors were not handled correctly:</w:t>
            </w:r>
          </w:p>
          <w:p w:rsidR="00F13DE3" w:rsidRPr="00F13DE3" w:rsidRDefault="00F13DE3" w:rsidP="00F13DE3">
            <w:pPr>
              <w:pStyle w:val="CRCoverPage"/>
              <w:numPr>
                <w:ilvl w:val="0"/>
                <w:numId w:val="1"/>
              </w:numPr>
              <w:spacing w:after="0"/>
              <w:rPr>
                <w:noProof/>
              </w:rPr>
            </w:pPr>
            <w:r w:rsidRPr="00F13DE3">
              <w:rPr>
                <w:noProof/>
              </w:rPr>
              <w:t>decision_matrix_dec(): Make sure, a valid "start_idx" in decision_matrix_dec() is set when the bitstream is corrupted by bit errors</w:t>
            </w:r>
          </w:p>
          <w:p w:rsidR="00F13DE3" w:rsidRPr="00F13DE3" w:rsidRDefault="00F13DE3" w:rsidP="00F13DE3">
            <w:pPr>
              <w:pStyle w:val="CRCoverPage"/>
              <w:numPr>
                <w:ilvl w:val="0"/>
                <w:numId w:val="1"/>
              </w:numPr>
              <w:spacing w:after="0"/>
              <w:rPr>
                <w:noProof/>
              </w:rPr>
            </w:pPr>
            <w:r w:rsidRPr="00F13DE3">
              <w:rPr>
                <w:noProof/>
              </w:rPr>
              <w:t>tcx_ltp_post(): Set gain of TCX LTP to zero, in case of active concealment and non-consistent LTP parameters (e.g. due to bitrate switching)</w:t>
            </w:r>
          </w:p>
          <w:p w:rsidR="00F13DE3" w:rsidRPr="00F13DE3" w:rsidRDefault="00F13DE3" w:rsidP="00F13DE3">
            <w:pPr>
              <w:pStyle w:val="CRCoverPage"/>
              <w:numPr>
                <w:ilvl w:val="0"/>
                <w:numId w:val="1"/>
              </w:numPr>
              <w:spacing w:after="0"/>
              <w:rPr>
                <w:noProof/>
              </w:rPr>
            </w:pPr>
            <w:r w:rsidRPr="00F13DE3">
              <w:rPr>
                <w:noProof/>
              </w:rPr>
              <w:t>dec_prm(): Add a safety check for corrupt bitstreams wrt the calculations in  BITS_ALLOC_config_acelp()</w:t>
            </w:r>
          </w:p>
          <w:p w:rsidR="00F13DE3" w:rsidRPr="00F13DE3" w:rsidRDefault="00F13DE3" w:rsidP="00F13DE3">
            <w:pPr>
              <w:pStyle w:val="CRCoverPage"/>
              <w:numPr>
                <w:ilvl w:val="0"/>
                <w:numId w:val="1"/>
              </w:numPr>
              <w:spacing w:after="0"/>
              <w:rPr>
                <w:noProof/>
              </w:rPr>
            </w:pPr>
            <w:r w:rsidRPr="00F13DE3">
              <w:rPr>
                <w:noProof/>
              </w:rPr>
              <w:t>E_ACELP_codearithp(): Avoid buffer overflows in E_ACELP_codearithp() in case of corrupt input</w:t>
            </w:r>
          </w:p>
          <w:p w:rsidR="00F13DE3" w:rsidRPr="00F13DE3" w:rsidRDefault="00F13DE3" w:rsidP="00F13DE3">
            <w:pPr>
              <w:pStyle w:val="CRCoverPage"/>
              <w:numPr>
                <w:ilvl w:val="0"/>
                <w:numId w:val="1"/>
              </w:numPr>
              <w:spacing w:after="0"/>
              <w:rPr>
                <w:noProof/>
              </w:rPr>
            </w:pPr>
            <w:r w:rsidRPr="00F13DE3">
              <w:rPr>
                <w:noProof/>
              </w:rPr>
              <w:t>root_a_over_b(): A safety check for input variables of value “inf” was added, to avoid an endless loop (floating-point code only)</w:t>
            </w:r>
          </w:p>
          <w:p w:rsidR="00F13DE3" w:rsidRPr="00F13DE3" w:rsidRDefault="00F13DE3" w:rsidP="00F13DE3">
            <w:pPr>
              <w:pStyle w:val="CRCoverPage"/>
              <w:numPr>
                <w:ilvl w:val="0"/>
                <w:numId w:val="1"/>
              </w:numPr>
              <w:spacing w:after="0"/>
              <w:rPr>
                <w:noProof/>
              </w:rPr>
            </w:pPr>
            <w:r w:rsidRPr="00F13DE3">
              <w:rPr>
                <w:noProof/>
              </w:rPr>
              <w:t xml:space="preserve">speech_music_classif_fx(): Additional code was added to initialize the output variable *sp_aud_decision0; otherwise it might get read without initialization (but never evaluated). </w:t>
            </w:r>
          </w:p>
          <w:p w:rsidR="00F13DE3" w:rsidRPr="00F13DE3" w:rsidRDefault="00F13DE3" w:rsidP="00F13DE3">
            <w:pPr>
              <w:pStyle w:val="CRCoverPage"/>
              <w:spacing w:after="0"/>
              <w:rPr>
                <w:noProof/>
              </w:rPr>
            </w:pPr>
          </w:p>
          <w:p w:rsidR="00F13DE3" w:rsidRPr="00F13DE3" w:rsidRDefault="00F13DE3" w:rsidP="00F13DE3">
            <w:pPr>
              <w:pStyle w:val="CRCoverPage"/>
              <w:spacing w:after="0"/>
              <w:rPr>
                <w:noProof/>
              </w:rPr>
            </w:pPr>
            <w:r w:rsidRPr="00F13DE3">
              <w:rPr>
                <w:noProof/>
              </w:rPr>
              <w:t xml:space="preserve">Impact: </w:t>
            </w:r>
          </w:p>
          <w:p w:rsidR="00F13DE3" w:rsidRPr="00F13DE3" w:rsidRDefault="00F13DE3" w:rsidP="00F13DE3">
            <w:pPr>
              <w:pStyle w:val="CRCoverPage"/>
              <w:numPr>
                <w:ilvl w:val="0"/>
                <w:numId w:val="1"/>
              </w:numPr>
              <w:spacing w:after="0"/>
              <w:rPr>
                <w:noProof/>
              </w:rPr>
            </w:pPr>
            <w:r w:rsidRPr="00F13DE3">
              <w:rPr>
                <w:noProof/>
              </w:rPr>
              <w:t xml:space="preserve">The above described changes affect TS 26.442, TS 26.443, TS 26.452. </w:t>
            </w:r>
          </w:p>
          <w:p w:rsidR="00F13DE3" w:rsidRPr="00F13DE3" w:rsidRDefault="00F13DE3" w:rsidP="00F13DE3">
            <w:pPr>
              <w:pStyle w:val="CRCoverPage"/>
              <w:numPr>
                <w:ilvl w:val="0"/>
                <w:numId w:val="1"/>
              </w:numPr>
              <w:spacing w:after="0"/>
              <w:rPr>
                <w:noProof/>
              </w:rPr>
            </w:pPr>
            <w:r w:rsidRPr="00F13DE3">
              <w:rPr>
                <w:noProof/>
              </w:rPr>
              <w:t>The above described changes have no effect on the testvectors as contained in TS 26.444.</w:t>
            </w:r>
          </w:p>
          <w:p w:rsidR="00F13DE3" w:rsidRPr="00F13DE3" w:rsidRDefault="00F13DE3" w:rsidP="00F13DE3">
            <w:pPr>
              <w:rPr>
                <w:rFonts w:ascii="Arial" w:hAnsi="Arial"/>
                <w:noProof/>
              </w:rPr>
            </w:pPr>
          </w:p>
          <w:p w:rsidR="00F13DE3" w:rsidRPr="00F13DE3" w:rsidRDefault="00F13DE3" w:rsidP="00F13DE3">
            <w:pPr>
              <w:pStyle w:val="berschrift2"/>
              <w:numPr>
                <w:ilvl w:val="0"/>
                <w:numId w:val="4"/>
              </w:numPr>
              <w:rPr>
                <w:noProof/>
                <w:sz w:val="20"/>
              </w:rPr>
            </w:pPr>
            <w:r w:rsidRPr="00F13DE3">
              <w:rPr>
                <w:noProof/>
                <w:sz w:val="20"/>
              </w:rPr>
              <w:t>Editorial Changes</w:t>
            </w:r>
          </w:p>
          <w:p w:rsidR="00F13DE3" w:rsidRPr="00F13DE3" w:rsidRDefault="00F13DE3" w:rsidP="00F13DE3">
            <w:pPr>
              <w:rPr>
                <w:rFonts w:ascii="Arial" w:hAnsi="Arial"/>
                <w:noProof/>
              </w:rPr>
            </w:pPr>
            <w:r w:rsidRPr="00F13DE3">
              <w:rPr>
                <w:rFonts w:ascii="Arial" w:hAnsi="Arial"/>
                <w:noProof/>
              </w:rPr>
              <w:t>Several improvements are proposed to commandline-help output related to MIME format</w:t>
            </w:r>
            <w:r w:rsidR="0004575E">
              <w:rPr>
                <w:rFonts w:ascii="Arial" w:hAnsi="Arial"/>
                <w:noProof/>
              </w:rPr>
              <w:t xml:space="preserve">. Further on, the formatting of the source-code in TS 26.452 was brought inline to TS 26.442 and the VS2017 workspaces in TS 26.452 were adapted to </w:t>
            </w:r>
            <w:r w:rsidR="0004575E" w:rsidRPr="0004575E">
              <w:rPr>
                <w:rFonts w:ascii="Arial" w:hAnsi="Arial"/>
                <w:noProof/>
              </w:rPr>
              <w:t>WindowsTargetPlatformVersion</w:t>
            </w:r>
            <w:r w:rsidR="0004575E">
              <w:rPr>
                <w:rFonts w:ascii="Arial" w:hAnsi="Arial"/>
                <w:noProof/>
              </w:rPr>
              <w:t xml:space="preserve"> = </w:t>
            </w:r>
            <w:r w:rsidR="0004575E" w:rsidRPr="0004575E">
              <w:rPr>
                <w:rFonts w:ascii="Arial" w:hAnsi="Arial"/>
                <w:noProof/>
              </w:rPr>
              <w:t>8.1</w:t>
            </w:r>
            <w:r w:rsidR="0004575E">
              <w:rPr>
                <w:rFonts w:ascii="Arial" w:hAnsi="Arial"/>
                <w:noProof/>
              </w:rPr>
              <w:t xml:space="preserve"> to improve interoperability.</w:t>
            </w:r>
          </w:p>
          <w:p w:rsidR="00F13DE3" w:rsidRPr="00F13DE3" w:rsidRDefault="00F13DE3" w:rsidP="00F13DE3">
            <w:pPr>
              <w:pStyle w:val="CRCoverPage"/>
              <w:spacing w:after="0"/>
              <w:rPr>
                <w:noProof/>
              </w:rPr>
            </w:pPr>
            <w:r w:rsidRPr="00F13DE3">
              <w:rPr>
                <w:noProof/>
              </w:rPr>
              <w:t xml:space="preserve">Impact: </w:t>
            </w:r>
          </w:p>
          <w:p w:rsidR="00F13DE3" w:rsidRPr="00F13DE3" w:rsidRDefault="00F13DE3" w:rsidP="00F13DE3">
            <w:pPr>
              <w:pStyle w:val="CRCoverPage"/>
              <w:numPr>
                <w:ilvl w:val="0"/>
                <w:numId w:val="1"/>
              </w:numPr>
              <w:spacing w:after="0"/>
              <w:rPr>
                <w:noProof/>
              </w:rPr>
            </w:pPr>
            <w:r w:rsidRPr="00F13DE3">
              <w:rPr>
                <w:noProof/>
              </w:rPr>
              <w:t xml:space="preserve">The above described changes affect TS 26.442, TS 26.443, TS 26.452. </w:t>
            </w:r>
          </w:p>
          <w:p w:rsidR="00F13DE3" w:rsidRPr="00F13DE3" w:rsidRDefault="00F13DE3" w:rsidP="00F13DE3">
            <w:pPr>
              <w:pStyle w:val="CRCoverPage"/>
              <w:numPr>
                <w:ilvl w:val="0"/>
                <w:numId w:val="1"/>
              </w:numPr>
              <w:spacing w:after="0"/>
              <w:rPr>
                <w:noProof/>
              </w:rPr>
            </w:pPr>
            <w:r w:rsidRPr="00F13DE3">
              <w:rPr>
                <w:noProof/>
              </w:rPr>
              <w:t>The above described changes have no effect on the testvectors as contained in TS 26.444.</w:t>
            </w:r>
          </w:p>
          <w:p w:rsidR="00BE4CEB" w:rsidRDefault="00BE4CEB" w:rsidP="00BE4CEB">
            <w:pPr>
              <w:pStyle w:val="CRCoverPage"/>
              <w:spacing w:after="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069F0">
            <w:pPr>
              <w:pStyle w:val="CRCoverPage"/>
              <w:spacing w:after="0"/>
              <w:ind w:left="100"/>
              <w:rPr>
                <w:noProof/>
              </w:rPr>
            </w:pPr>
            <w:r>
              <w:rPr>
                <w:noProof/>
              </w:rPr>
              <w:t>Significant issues as already observed in the field.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F13DE3" w:rsidRDefault="00F13DE3" w:rsidP="00F13D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de-DE" w:eastAsia="fr-FR"/>
              </w:rPr>
            </w:pPr>
            <w:r>
              <w:rPr>
                <w:rFonts w:ascii="Menlo" w:hAnsi="Menlo" w:cs="Menlo"/>
                <w:color w:val="000000"/>
                <w:sz w:val="22"/>
                <w:szCs w:val="22"/>
                <w:lang w:val="de-DE" w:eastAsia="fr-FR"/>
              </w:rPr>
              <w:t>c-code/EVS_cod.exe</w:t>
            </w:r>
          </w:p>
          <w:p w:rsidR="00F13DE3" w:rsidRDefault="00F13DE3" w:rsidP="00F13D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de-DE" w:eastAsia="fr-FR"/>
              </w:rPr>
            </w:pPr>
            <w:r>
              <w:rPr>
                <w:rFonts w:ascii="Menlo" w:hAnsi="Menlo" w:cs="Menlo"/>
                <w:color w:val="000000"/>
                <w:sz w:val="22"/>
                <w:szCs w:val="22"/>
                <w:lang w:val="de-DE" w:eastAsia="fr-FR"/>
              </w:rPr>
              <w:t>c-code/EVS_dec.exe</w:t>
            </w:r>
          </w:p>
          <w:p w:rsidR="0004575E" w:rsidRPr="0004575E" w:rsidRDefault="0004575E" w:rsidP="0004575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en-US" w:eastAsia="fr-FR"/>
              </w:rPr>
            </w:pPr>
            <w:r w:rsidRPr="0004575E">
              <w:rPr>
                <w:rFonts w:ascii="Menlo" w:hAnsi="Menlo" w:cs="Menlo"/>
                <w:color w:val="000000"/>
                <w:sz w:val="22"/>
                <w:szCs w:val="22"/>
                <w:lang w:val="en-US" w:eastAsia="fr-FR"/>
              </w:rPr>
              <w:t>c-code/</w:t>
            </w:r>
            <w:proofErr w:type="spellStart"/>
            <w:r w:rsidRPr="0004575E">
              <w:rPr>
                <w:rFonts w:ascii="Menlo" w:hAnsi="Menlo" w:cs="Menlo"/>
                <w:color w:val="000000"/>
                <w:sz w:val="22"/>
                <w:szCs w:val="22"/>
                <w:lang w:val="en-US" w:eastAsia="fr-FR"/>
              </w:rPr>
              <w:t>Workspace_msvc</w:t>
            </w:r>
            <w:proofErr w:type="spellEnd"/>
            <w:r w:rsidRPr="0004575E">
              <w:rPr>
                <w:rFonts w:ascii="Menlo" w:hAnsi="Menlo" w:cs="Menlo"/>
                <w:color w:val="000000"/>
                <w:sz w:val="22"/>
                <w:szCs w:val="22"/>
                <w:lang w:val="en-US" w:eastAsia="fr-FR"/>
              </w:rPr>
              <w:t>/</w:t>
            </w:r>
            <w:proofErr w:type="spellStart"/>
            <w:r w:rsidRPr="0004575E">
              <w:rPr>
                <w:rFonts w:ascii="Menlo" w:hAnsi="Menlo" w:cs="Menlo"/>
                <w:color w:val="000000"/>
                <w:sz w:val="22"/>
                <w:szCs w:val="22"/>
                <w:lang w:val="en-US" w:eastAsia="fr-FR"/>
              </w:rPr>
              <w:t>common.vcxproj</w:t>
            </w:r>
            <w:proofErr w:type="spellEnd"/>
          </w:p>
          <w:p w:rsidR="0004575E" w:rsidRPr="0004575E" w:rsidRDefault="0004575E" w:rsidP="0004575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en-US" w:eastAsia="fr-FR"/>
              </w:rPr>
            </w:pPr>
            <w:r w:rsidRPr="0004575E">
              <w:rPr>
                <w:rFonts w:ascii="Menlo" w:hAnsi="Menlo" w:cs="Menlo"/>
                <w:color w:val="000000"/>
                <w:sz w:val="22"/>
                <w:szCs w:val="22"/>
                <w:lang w:val="en-US" w:eastAsia="fr-FR"/>
              </w:rPr>
              <w:t>c-code/</w:t>
            </w:r>
            <w:proofErr w:type="spellStart"/>
            <w:r w:rsidRPr="0004575E">
              <w:rPr>
                <w:rFonts w:ascii="Menlo" w:hAnsi="Menlo" w:cs="Menlo"/>
                <w:color w:val="000000"/>
                <w:sz w:val="22"/>
                <w:szCs w:val="22"/>
                <w:lang w:val="en-US" w:eastAsia="fr-FR"/>
              </w:rPr>
              <w:t>Workspace_msvc</w:t>
            </w:r>
            <w:proofErr w:type="spellEnd"/>
            <w:r w:rsidRPr="0004575E">
              <w:rPr>
                <w:rFonts w:ascii="Menlo" w:hAnsi="Menlo" w:cs="Menlo"/>
                <w:color w:val="000000"/>
                <w:sz w:val="22"/>
                <w:szCs w:val="22"/>
                <w:lang w:val="en-US" w:eastAsia="fr-FR"/>
              </w:rPr>
              <w:t>/</w:t>
            </w:r>
            <w:proofErr w:type="spellStart"/>
            <w:r w:rsidRPr="0004575E">
              <w:rPr>
                <w:rFonts w:ascii="Menlo" w:hAnsi="Menlo" w:cs="Menlo"/>
                <w:color w:val="000000"/>
                <w:sz w:val="22"/>
                <w:szCs w:val="22"/>
                <w:lang w:val="en-US" w:eastAsia="fr-FR"/>
              </w:rPr>
              <w:t>evs_dec.vcxproj</w:t>
            </w:r>
            <w:proofErr w:type="spellEnd"/>
          </w:p>
          <w:p w:rsidR="0004575E" w:rsidRPr="0004575E" w:rsidRDefault="0004575E" w:rsidP="0004575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en-US" w:eastAsia="fr-FR"/>
              </w:rPr>
            </w:pPr>
            <w:r w:rsidRPr="0004575E">
              <w:rPr>
                <w:rFonts w:ascii="Menlo" w:hAnsi="Menlo" w:cs="Menlo"/>
                <w:color w:val="000000"/>
                <w:sz w:val="22"/>
                <w:szCs w:val="22"/>
                <w:lang w:val="en-US" w:eastAsia="fr-FR"/>
              </w:rPr>
              <w:t>c-code/</w:t>
            </w:r>
            <w:proofErr w:type="spellStart"/>
            <w:r w:rsidRPr="0004575E">
              <w:rPr>
                <w:rFonts w:ascii="Menlo" w:hAnsi="Menlo" w:cs="Menlo"/>
                <w:color w:val="000000"/>
                <w:sz w:val="22"/>
                <w:szCs w:val="22"/>
                <w:lang w:val="en-US" w:eastAsia="fr-FR"/>
              </w:rPr>
              <w:t>Workspace_msvc</w:t>
            </w:r>
            <w:proofErr w:type="spellEnd"/>
            <w:r w:rsidRPr="0004575E">
              <w:rPr>
                <w:rFonts w:ascii="Menlo" w:hAnsi="Menlo" w:cs="Menlo"/>
                <w:color w:val="000000"/>
                <w:sz w:val="22"/>
                <w:szCs w:val="22"/>
                <w:lang w:val="en-US" w:eastAsia="fr-FR"/>
              </w:rPr>
              <w:t>/</w:t>
            </w:r>
            <w:proofErr w:type="spellStart"/>
            <w:r w:rsidRPr="0004575E">
              <w:rPr>
                <w:rFonts w:ascii="Menlo" w:hAnsi="Menlo" w:cs="Menlo"/>
                <w:color w:val="000000"/>
                <w:sz w:val="22"/>
                <w:szCs w:val="22"/>
                <w:lang w:val="en-US" w:eastAsia="fr-FR"/>
              </w:rPr>
              <w:t>evs_enc.vcxproj</w:t>
            </w:r>
            <w:proofErr w:type="spellEnd"/>
          </w:p>
          <w:p w:rsidR="0004575E" w:rsidRPr="0004575E" w:rsidRDefault="0004575E" w:rsidP="0004575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en-US" w:eastAsia="fr-FR"/>
              </w:rPr>
            </w:pPr>
            <w:r w:rsidRPr="0004575E">
              <w:rPr>
                <w:rFonts w:ascii="Menlo" w:hAnsi="Menlo" w:cs="Menlo"/>
                <w:color w:val="000000"/>
                <w:sz w:val="22"/>
                <w:szCs w:val="22"/>
                <w:lang w:val="en-US" w:eastAsia="fr-FR"/>
              </w:rPr>
              <w:t>c-code/</w:t>
            </w:r>
            <w:proofErr w:type="spellStart"/>
            <w:r w:rsidRPr="0004575E">
              <w:rPr>
                <w:rFonts w:ascii="Menlo" w:hAnsi="Menlo" w:cs="Menlo"/>
                <w:color w:val="000000"/>
                <w:sz w:val="22"/>
                <w:szCs w:val="22"/>
                <w:lang w:val="en-US" w:eastAsia="fr-FR"/>
              </w:rPr>
              <w:t>Workspace_msvc</w:t>
            </w:r>
            <w:proofErr w:type="spellEnd"/>
            <w:r w:rsidRPr="0004575E">
              <w:rPr>
                <w:rFonts w:ascii="Menlo" w:hAnsi="Menlo" w:cs="Menlo"/>
                <w:color w:val="000000"/>
                <w:sz w:val="22"/>
                <w:szCs w:val="22"/>
                <w:lang w:val="en-US" w:eastAsia="fr-FR"/>
              </w:rPr>
              <w:t>/</w:t>
            </w:r>
            <w:proofErr w:type="spellStart"/>
            <w:r w:rsidRPr="0004575E">
              <w:rPr>
                <w:rFonts w:ascii="Menlo" w:hAnsi="Menlo" w:cs="Menlo"/>
                <w:color w:val="000000"/>
                <w:sz w:val="22"/>
                <w:szCs w:val="22"/>
                <w:lang w:val="en-US" w:eastAsia="fr-FR"/>
              </w:rPr>
              <w:t>lib_fx.vcxproj</w:t>
            </w:r>
            <w:proofErr w:type="spellEnd"/>
          </w:p>
          <w:p w:rsidR="0004575E" w:rsidRPr="0004575E" w:rsidRDefault="0004575E" w:rsidP="0004575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en-US" w:eastAsia="fr-FR"/>
              </w:rPr>
            </w:pPr>
            <w:r w:rsidRPr="0004575E">
              <w:rPr>
                <w:rFonts w:ascii="Menlo" w:hAnsi="Menlo" w:cs="Menlo"/>
                <w:color w:val="000000"/>
                <w:sz w:val="22"/>
                <w:szCs w:val="22"/>
                <w:lang w:val="en-US" w:eastAsia="fr-FR"/>
              </w:rPr>
              <w:t>c-code/</w:t>
            </w:r>
            <w:proofErr w:type="spellStart"/>
            <w:r w:rsidRPr="0004575E">
              <w:rPr>
                <w:rFonts w:ascii="Menlo" w:hAnsi="Menlo" w:cs="Menlo"/>
                <w:color w:val="000000"/>
                <w:sz w:val="22"/>
                <w:szCs w:val="22"/>
                <w:lang w:val="en-US" w:eastAsia="fr-FR"/>
              </w:rPr>
              <w:t>lib_com</w:t>
            </w:r>
            <w:proofErr w:type="spellEnd"/>
            <w:r w:rsidRPr="0004575E">
              <w:rPr>
                <w:rFonts w:ascii="Menlo" w:hAnsi="Menlo" w:cs="Menlo"/>
                <w:color w:val="000000"/>
                <w:sz w:val="22"/>
                <w:szCs w:val="22"/>
                <w:lang w:val="en-US" w:eastAsia="fr-FR"/>
              </w:rPr>
              <w:t>/</w:t>
            </w:r>
            <w:proofErr w:type="spellStart"/>
            <w:r w:rsidRPr="0004575E">
              <w:rPr>
                <w:rFonts w:ascii="Menlo" w:hAnsi="Menlo" w:cs="Menlo"/>
                <w:color w:val="000000"/>
                <w:sz w:val="22"/>
                <w:szCs w:val="22"/>
                <w:lang w:val="en-US" w:eastAsia="fr-FR"/>
              </w:rPr>
              <w:t>basop_util.c</w:t>
            </w:r>
            <w:proofErr w:type="spellEnd"/>
          </w:p>
          <w:p w:rsidR="0004575E" w:rsidRPr="0004575E" w:rsidRDefault="0004575E" w:rsidP="0004575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de-DE" w:eastAsia="fr-FR"/>
              </w:rPr>
            </w:pPr>
            <w:r w:rsidRPr="0004575E">
              <w:rPr>
                <w:rFonts w:ascii="Menlo" w:hAnsi="Menlo" w:cs="Menlo"/>
                <w:color w:val="000000"/>
                <w:sz w:val="22"/>
                <w:szCs w:val="22"/>
                <w:lang w:val="de-DE" w:eastAsia="fr-FR"/>
              </w:rPr>
              <w:t>c-code/</w:t>
            </w:r>
            <w:proofErr w:type="spellStart"/>
            <w:r w:rsidRPr="0004575E">
              <w:rPr>
                <w:rFonts w:ascii="Menlo" w:hAnsi="Menlo" w:cs="Menlo"/>
                <w:color w:val="000000"/>
                <w:sz w:val="22"/>
                <w:szCs w:val="22"/>
                <w:lang w:val="de-DE" w:eastAsia="fr-FR"/>
              </w:rPr>
              <w:t>lib_com</w:t>
            </w:r>
            <w:proofErr w:type="spellEnd"/>
            <w:r w:rsidRPr="0004575E">
              <w:rPr>
                <w:rFonts w:ascii="Menlo" w:hAnsi="Menlo" w:cs="Menlo"/>
                <w:color w:val="000000"/>
                <w:sz w:val="22"/>
                <w:szCs w:val="22"/>
                <w:lang w:val="de-DE" w:eastAsia="fr-FR"/>
              </w:rPr>
              <w:t>/</w:t>
            </w:r>
            <w:proofErr w:type="spellStart"/>
            <w:r w:rsidRPr="0004575E">
              <w:rPr>
                <w:rFonts w:ascii="Menlo" w:hAnsi="Menlo" w:cs="Menlo"/>
                <w:color w:val="000000"/>
                <w:sz w:val="22"/>
                <w:szCs w:val="22"/>
                <w:lang w:val="de-DE" w:eastAsia="fr-FR"/>
              </w:rPr>
              <w:t>bitstream_fx.c</w:t>
            </w:r>
            <w:proofErr w:type="spellEnd"/>
          </w:p>
          <w:p w:rsidR="0004575E" w:rsidRPr="0004575E" w:rsidRDefault="0004575E" w:rsidP="0004575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en-US" w:eastAsia="fr-FR"/>
              </w:rPr>
            </w:pPr>
            <w:r w:rsidRPr="0004575E">
              <w:rPr>
                <w:rFonts w:ascii="Menlo" w:hAnsi="Menlo" w:cs="Menlo"/>
                <w:color w:val="000000"/>
                <w:sz w:val="22"/>
                <w:szCs w:val="22"/>
                <w:lang w:val="en-US" w:eastAsia="fr-FR"/>
              </w:rPr>
              <w:t>c-code/</w:t>
            </w:r>
            <w:proofErr w:type="spellStart"/>
            <w:r w:rsidRPr="0004575E">
              <w:rPr>
                <w:rFonts w:ascii="Menlo" w:hAnsi="Menlo" w:cs="Menlo"/>
                <w:color w:val="000000"/>
                <w:sz w:val="22"/>
                <w:szCs w:val="22"/>
                <w:lang w:val="en-US" w:eastAsia="fr-FR"/>
              </w:rPr>
              <w:t>lib_com</w:t>
            </w:r>
            <w:proofErr w:type="spellEnd"/>
            <w:r w:rsidRPr="0004575E">
              <w:rPr>
                <w:rFonts w:ascii="Menlo" w:hAnsi="Menlo" w:cs="Menlo"/>
                <w:color w:val="000000"/>
                <w:sz w:val="22"/>
                <w:szCs w:val="22"/>
                <w:lang w:val="en-US" w:eastAsia="fr-FR"/>
              </w:rPr>
              <w:t>/</w:t>
            </w:r>
            <w:proofErr w:type="spellStart"/>
            <w:r w:rsidRPr="0004575E">
              <w:rPr>
                <w:rFonts w:ascii="Menlo" w:hAnsi="Menlo" w:cs="Menlo"/>
                <w:color w:val="000000"/>
                <w:sz w:val="22"/>
                <w:szCs w:val="22"/>
                <w:lang w:val="en-US" w:eastAsia="fr-FR"/>
              </w:rPr>
              <w:t>cldfb.c</w:t>
            </w:r>
            <w:proofErr w:type="spellEnd"/>
          </w:p>
          <w:p w:rsidR="0004575E" w:rsidRPr="0004575E" w:rsidRDefault="0004575E" w:rsidP="0004575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en-US" w:eastAsia="fr-FR"/>
              </w:rPr>
            </w:pPr>
            <w:r w:rsidRPr="0004575E">
              <w:rPr>
                <w:rFonts w:ascii="Menlo" w:hAnsi="Menlo" w:cs="Menlo"/>
                <w:color w:val="000000"/>
                <w:sz w:val="22"/>
                <w:szCs w:val="22"/>
                <w:lang w:val="en-US" w:eastAsia="fr-FR"/>
              </w:rPr>
              <w:t>c-code/</w:t>
            </w:r>
            <w:proofErr w:type="spellStart"/>
            <w:r w:rsidRPr="0004575E">
              <w:rPr>
                <w:rFonts w:ascii="Menlo" w:hAnsi="Menlo" w:cs="Menlo"/>
                <w:color w:val="000000"/>
                <w:sz w:val="22"/>
                <w:szCs w:val="22"/>
                <w:lang w:val="en-US" w:eastAsia="fr-FR"/>
              </w:rPr>
              <w:t>lib_com</w:t>
            </w:r>
            <w:proofErr w:type="spellEnd"/>
            <w:r w:rsidRPr="0004575E">
              <w:rPr>
                <w:rFonts w:ascii="Menlo" w:hAnsi="Menlo" w:cs="Menlo"/>
                <w:color w:val="000000"/>
                <w:sz w:val="22"/>
                <w:szCs w:val="22"/>
                <w:lang w:val="en-US" w:eastAsia="fr-FR"/>
              </w:rPr>
              <w:t>/</w:t>
            </w:r>
            <w:proofErr w:type="spellStart"/>
            <w:r w:rsidRPr="0004575E">
              <w:rPr>
                <w:rFonts w:ascii="Menlo" w:hAnsi="Menlo" w:cs="Menlo"/>
                <w:color w:val="000000"/>
                <w:sz w:val="22"/>
                <w:szCs w:val="22"/>
                <w:lang w:val="en-US" w:eastAsia="fr-FR"/>
              </w:rPr>
              <w:t>disclaimer.c</w:t>
            </w:r>
            <w:proofErr w:type="spellEnd"/>
          </w:p>
          <w:p w:rsidR="0004575E" w:rsidRDefault="0004575E" w:rsidP="0004575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de-DE" w:eastAsia="fr-FR"/>
              </w:rPr>
            </w:pPr>
            <w:r>
              <w:rPr>
                <w:rFonts w:ascii="Menlo" w:hAnsi="Menlo" w:cs="Menlo"/>
                <w:color w:val="000000"/>
                <w:sz w:val="22"/>
                <w:szCs w:val="22"/>
                <w:lang w:val="de-DE" w:eastAsia="fr-FR"/>
              </w:rPr>
              <w:t>c-code/</w:t>
            </w:r>
            <w:proofErr w:type="spellStart"/>
            <w:r>
              <w:rPr>
                <w:rFonts w:ascii="Menlo" w:hAnsi="Menlo" w:cs="Menlo"/>
                <w:color w:val="000000"/>
                <w:sz w:val="22"/>
                <w:szCs w:val="22"/>
                <w:lang w:val="de-DE" w:eastAsia="fr-FR"/>
              </w:rPr>
              <w:t>lib_com</w:t>
            </w:r>
            <w:proofErr w:type="spellEnd"/>
            <w:r>
              <w:rPr>
                <w:rFonts w:ascii="Menlo" w:hAnsi="Menlo" w:cs="Menlo"/>
                <w:color w:val="000000"/>
                <w:sz w:val="22"/>
                <w:szCs w:val="22"/>
                <w:lang w:val="de-DE" w:eastAsia="fr-FR"/>
              </w:rPr>
              <w:t>/</w:t>
            </w:r>
            <w:proofErr w:type="spellStart"/>
            <w:r>
              <w:rPr>
                <w:rFonts w:ascii="Menlo" w:hAnsi="Menlo" w:cs="Menlo"/>
                <w:color w:val="000000"/>
                <w:sz w:val="22"/>
                <w:szCs w:val="22"/>
                <w:lang w:val="de-DE" w:eastAsia="fr-FR"/>
              </w:rPr>
              <w:t>fft.c</w:t>
            </w:r>
            <w:proofErr w:type="spellEnd"/>
          </w:p>
          <w:p w:rsidR="0004575E" w:rsidRDefault="0004575E" w:rsidP="0004575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de-DE" w:eastAsia="fr-FR"/>
              </w:rPr>
            </w:pPr>
            <w:r>
              <w:rPr>
                <w:rFonts w:ascii="Menlo" w:hAnsi="Menlo" w:cs="Menlo"/>
                <w:color w:val="000000"/>
                <w:sz w:val="22"/>
                <w:szCs w:val="22"/>
                <w:lang w:val="de-DE" w:eastAsia="fr-FR"/>
              </w:rPr>
              <w:t>c-code/</w:t>
            </w:r>
            <w:proofErr w:type="spellStart"/>
            <w:r>
              <w:rPr>
                <w:rFonts w:ascii="Menlo" w:hAnsi="Menlo" w:cs="Menlo"/>
                <w:color w:val="000000"/>
                <w:sz w:val="22"/>
                <w:szCs w:val="22"/>
                <w:lang w:val="de-DE" w:eastAsia="fr-FR"/>
              </w:rPr>
              <w:t>lib_com</w:t>
            </w:r>
            <w:proofErr w:type="spellEnd"/>
            <w:r>
              <w:rPr>
                <w:rFonts w:ascii="Menlo" w:hAnsi="Menlo" w:cs="Menlo"/>
                <w:color w:val="000000"/>
                <w:sz w:val="22"/>
                <w:szCs w:val="22"/>
                <w:lang w:val="de-DE" w:eastAsia="fr-FR"/>
              </w:rPr>
              <w:t>/</w:t>
            </w:r>
            <w:proofErr w:type="spellStart"/>
            <w:r>
              <w:rPr>
                <w:rFonts w:ascii="Menlo" w:hAnsi="Menlo" w:cs="Menlo"/>
                <w:color w:val="000000"/>
                <w:sz w:val="22"/>
                <w:szCs w:val="22"/>
                <w:lang w:val="de-DE" w:eastAsia="fr-FR"/>
              </w:rPr>
              <w:t>fft_fx.c</w:t>
            </w:r>
            <w:proofErr w:type="spellEnd"/>
          </w:p>
          <w:p w:rsidR="0004575E" w:rsidRDefault="0004575E" w:rsidP="0004575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de-DE" w:eastAsia="fr-FR"/>
              </w:rPr>
            </w:pPr>
            <w:r>
              <w:rPr>
                <w:rFonts w:ascii="Menlo" w:hAnsi="Menlo" w:cs="Menlo"/>
                <w:color w:val="000000"/>
                <w:sz w:val="22"/>
                <w:szCs w:val="22"/>
                <w:lang w:val="de-DE" w:eastAsia="fr-FR"/>
              </w:rPr>
              <w:t>c-code/</w:t>
            </w:r>
            <w:proofErr w:type="spellStart"/>
            <w:r>
              <w:rPr>
                <w:rFonts w:ascii="Menlo" w:hAnsi="Menlo" w:cs="Menlo"/>
                <w:color w:val="000000"/>
                <w:sz w:val="22"/>
                <w:szCs w:val="22"/>
                <w:lang w:val="de-DE" w:eastAsia="fr-FR"/>
              </w:rPr>
              <w:t>lib_com</w:t>
            </w:r>
            <w:proofErr w:type="spellEnd"/>
            <w:r>
              <w:rPr>
                <w:rFonts w:ascii="Menlo" w:hAnsi="Menlo" w:cs="Menlo"/>
                <w:color w:val="000000"/>
                <w:sz w:val="22"/>
                <w:szCs w:val="22"/>
                <w:lang w:val="de-DE" w:eastAsia="fr-FR"/>
              </w:rPr>
              <w:t>/hp50.c</w:t>
            </w:r>
          </w:p>
          <w:p w:rsidR="0004575E" w:rsidRDefault="0004575E" w:rsidP="0004575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de-DE" w:eastAsia="fr-FR"/>
              </w:rPr>
            </w:pPr>
            <w:r>
              <w:rPr>
                <w:rFonts w:ascii="Menlo" w:hAnsi="Menlo" w:cs="Menlo"/>
                <w:color w:val="000000"/>
                <w:sz w:val="22"/>
                <w:szCs w:val="22"/>
                <w:lang w:val="de-DE" w:eastAsia="fr-FR"/>
              </w:rPr>
              <w:t>c-code/</w:t>
            </w:r>
            <w:proofErr w:type="spellStart"/>
            <w:r>
              <w:rPr>
                <w:rFonts w:ascii="Menlo" w:hAnsi="Menlo" w:cs="Menlo"/>
                <w:color w:val="000000"/>
                <w:sz w:val="22"/>
                <w:szCs w:val="22"/>
                <w:lang w:val="de-DE" w:eastAsia="fr-FR"/>
              </w:rPr>
              <w:t>lib_com</w:t>
            </w:r>
            <w:proofErr w:type="spellEnd"/>
            <w:r>
              <w:rPr>
                <w:rFonts w:ascii="Menlo" w:hAnsi="Menlo" w:cs="Menlo"/>
                <w:color w:val="000000"/>
                <w:sz w:val="22"/>
                <w:szCs w:val="22"/>
                <w:lang w:val="de-DE" w:eastAsia="fr-FR"/>
              </w:rPr>
              <w:t>/</w:t>
            </w:r>
            <w:proofErr w:type="spellStart"/>
            <w:r>
              <w:rPr>
                <w:rFonts w:ascii="Menlo" w:hAnsi="Menlo" w:cs="Menlo"/>
                <w:color w:val="000000"/>
                <w:sz w:val="22"/>
                <w:szCs w:val="22"/>
                <w:lang w:val="de-DE" w:eastAsia="fr-FR"/>
              </w:rPr>
              <w:t>mslvq_com_fx.c</w:t>
            </w:r>
            <w:proofErr w:type="spellEnd"/>
          </w:p>
          <w:p w:rsidR="0004575E" w:rsidRDefault="0004575E" w:rsidP="0004575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de-DE" w:eastAsia="fr-FR"/>
              </w:rPr>
            </w:pPr>
            <w:r>
              <w:rPr>
                <w:rFonts w:ascii="Menlo" w:hAnsi="Menlo" w:cs="Menlo"/>
                <w:color w:val="000000"/>
                <w:sz w:val="22"/>
                <w:szCs w:val="22"/>
                <w:lang w:val="de-DE" w:eastAsia="fr-FR"/>
              </w:rPr>
              <w:t>c-code/</w:t>
            </w:r>
            <w:proofErr w:type="spellStart"/>
            <w:r>
              <w:rPr>
                <w:rFonts w:ascii="Menlo" w:hAnsi="Menlo" w:cs="Menlo"/>
                <w:color w:val="000000"/>
                <w:sz w:val="22"/>
                <w:szCs w:val="22"/>
                <w:lang w:val="de-DE" w:eastAsia="fr-FR"/>
              </w:rPr>
              <w:t>lib_com</w:t>
            </w:r>
            <w:proofErr w:type="spellEnd"/>
            <w:r>
              <w:rPr>
                <w:rFonts w:ascii="Menlo" w:hAnsi="Menlo" w:cs="Menlo"/>
                <w:color w:val="000000"/>
                <w:sz w:val="22"/>
                <w:szCs w:val="22"/>
                <w:lang w:val="de-DE" w:eastAsia="fr-FR"/>
              </w:rPr>
              <w:t>/</w:t>
            </w:r>
            <w:proofErr w:type="spellStart"/>
            <w:r>
              <w:rPr>
                <w:rFonts w:ascii="Menlo" w:hAnsi="Menlo" w:cs="Menlo"/>
                <w:color w:val="000000"/>
                <w:sz w:val="22"/>
                <w:szCs w:val="22"/>
                <w:lang w:val="de-DE" w:eastAsia="fr-FR"/>
              </w:rPr>
              <w:t>options.h</w:t>
            </w:r>
            <w:proofErr w:type="spellEnd"/>
          </w:p>
          <w:p w:rsidR="0004575E" w:rsidRDefault="0004575E" w:rsidP="0004575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de-DE" w:eastAsia="fr-FR"/>
              </w:rPr>
            </w:pPr>
            <w:r>
              <w:rPr>
                <w:rFonts w:ascii="Menlo" w:hAnsi="Menlo" w:cs="Menlo"/>
                <w:color w:val="000000"/>
                <w:sz w:val="22"/>
                <w:szCs w:val="22"/>
                <w:lang w:val="de-DE" w:eastAsia="fr-FR"/>
              </w:rPr>
              <w:t>c-code/</w:t>
            </w:r>
            <w:proofErr w:type="spellStart"/>
            <w:r>
              <w:rPr>
                <w:rFonts w:ascii="Menlo" w:hAnsi="Menlo" w:cs="Menlo"/>
                <w:color w:val="000000"/>
                <w:sz w:val="22"/>
                <w:szCs w:val="22"/>
                <w:lang w:val="de-DE" w:eastAsia="fr-FR"/>
              </w:rPr>
              <w:t>lib_com</w:t>
            </w:r>
            <w:proofErr w:type="spellEnd"/>
            <w:r>
              <w:rPr>
                <w:rFonts w:ascii="Menlo" w:hAnsi="Menlo" w:cs="Menlo"/>
                <w:color w:val="000000"/>
                <w:sz w:val="22"/>
                <w:szCs w:val="22"/>
                <w:lang w:val="de-DE" w:eastAsia="fr-FR"/>
              </w:rPr>
              <w:t>/</w:t>
            </w:r>
            <w:proofErr w:type="spellStart"/>
            <w:r>
              <w:rPr>
                <w:rFonts w:ascii="Menlo" w:hAnsi="Menlo" w:cs="Menlo"/>
                <w:color w:val="000000"/>
                <w:sz w:val="22"/>
                <w:szCs w:val="22"/>
                <w:lang w:val="de-DE" w:eastAsia="fr-FR"/>
              </w:rPr>
              <w:t>tcx_ltp.c</w:t>
            </w:r>
            <w:proofErr w:type="spellEnd"/>
          </w:p>
          <w:p w:rsidR="0004575E" w:rsidRDefault="0004575E" w:rsidP="0004575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de-DE" w:eastAsia="fr-FR"/>
              </w:rPr>
            </w:pPr>
            <w:r>
              <w:rPr>
                <w:rFonts w:ascii="Menlo" w:hAnsi="Menlo" w:cs="Menlo"/>
                <w:color w:val="000000"/>
                <w:sz w:val="22"/>
                <w:szCs w:val="22"/>
                <w:lang w:val="de-DE" w:eastAsia="fr-FR"/>
              </w:rPr>
              <w:t>c-code/</w:t>
            </w:r>
            <w:proofErr w:type="spellStart"/>
            <w:r>
              <w:rPr>
                <w:rFonts w:ascii="Menlo" w:hAnsi="Menlo" w:cs="Menlo"/>
                <w:color w:val="000000"/>
                <w:sz w:val="22"/>
                <w:szCs w:val="22"/>
                <w:lang w:val="de-DE" w:eastAsia="fr-FR"/>
              </w:rPr>
              <w:t>lib_dec</w:t>
            </w:r>
            <w:proofErr w:type="spellEnd"/>
            <w:r>
              <w:rPr>
                <w:rFonts w:ascii="Menlo" w:hAnsi="Menlo" w:cs="Menlo"/>
                <w:color w:val="000000"/>
                <w:sz w:val="22"/>
                <w:szCs w:val="22"/>
                <w:lang w:val="de-DE" w:eastAsia="fr-FR"/>
              </w:rPr>
              <w:t>/</w:t>
            </w:r>
            <w:proofErr w:type="spellStart"/>
            <w:r>
              <w:rPr>
                <w:rFonts w:ascii="Menlo" w:hAnsi="Menlo" w:cs="Menlo"/>
                <w:color w:val="000000"/>
                <w:sz w:val="22"/>
                <w:szCs w:val="22"/>
                <w:lang w:val="de-DE" w:eastAsia="fr-FR"/>
              </w:rPr>
              <w:t>EvsRXlib.c</w:t>
            </w:r>
            <w:proofErr w:type="spellEnd"/>
          </w:p>
          <w:p w:rsidR="0004575E" w:rsidRDefault="0004575E" w:rsidP="0004575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de-DE" w:eastAsia="fr-FR"/>
              </w:rPr>
            </w:pPr>
            <w:r>
              <w:rPr>
                <w:rFonts w:ascii="Menlo" w:hAnsi="Menlo" w:cs="Menlo"/>
                <w:color w:val="000000"/>
                <w:sz w:val="22"/>
                <w:szCs w:val="22"/>
                <w:lang w:val="de-DE" w:eastAsia="fr-FR"/>
              </w:rPr>
              <w:lastRenderedPageBreak/>
              <w:t>c-code/</w:t>
            </w:r>
            <w:proofErr w:type="spellStart"/>
            <w:r>
              <w:rPr>
                <w:rFonts w:ascii="Menlo" w:hAnsi="Menlo" w:cs="Menlo"/>
                <w:color w:val="000000"/>
                <w:sz w:val="22"/>
                <w:szCs w:val="22"/>
                <w:lang w:val="de-DE" w:eastAsia="fr-FR"/>
              </w:rPr>
              <w:t>lib_dec</w:t>
            </w:r>
            <w:proofErr w:type="spellEnd"/>
            <w:r>
              <w:rPr>
                <w:rFonts w:ascii="Menlo" w:hAnsi="Menlo" w:cs="Menlo"/>
                <w:color w:val="000000"/>
                <w:sz w:val="22"/>
                <w:szCs w:val="22"/>
                <w:lang w:val="de-DE" w:eastAsia="fr-FR"/>
              </w:rPr>
              <w:t>/</w:t>
            </w:r>
            <w:proofErr w:type="spellStart"/>
            <w:r>
              <w:rPr>
                <w:rFonts w:ascii="Menlo" w:hAnsi="Menlo" w:cs="Menlo"/>
                <w:color w:val="000000"/>
                <w:sz w:val="22"/>
                <w:szCs w:val="22"/>
                <w:lang w:val="de-DE" w:eastAsia="fr-FR"/>
              </w:rPr>
              <w:t>cng_dec_fx.c</w:t>
            </w:r>
            <w:proofErr w:type="spellEnd"/>
          </w:p>
          <w:p w:rsidR="0004575E" w:rsidRPr="0004575E" w:rsidRDefault="0004575E" w:rsidP="0004575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en-US" w:eastAsia="fr-FR"/>
              </w:rPr>
            </w:pPr>
            <w:r w:rsidRPr="0004575E">
              <w:rPr>
                <w:rFonts w:ascii="Menlo" w:hAnsi="Menlo" w:cs="Menlo"/>
                <w:color w:val="000000"/>
                <w:sz w:val="22"/>
                <w:szCs w:val="22"/>
                <w:lang w:val="en-US" w:eastAsia="fr-FR"/>
              </w:rPr>
              <w:t>c-code/</w:t>
            </w:r>
            <w:proofErr w:type="spellStart"/>
            <w:r w:rsidRPr="0004575E">
              <w:rPr>
                <w:rFonts w:ascii="Menlo" w:hAnsi="Menlo" w:cs="Menlo"/>
                <w:color w:val="000000"/>
                <w:sz w:val="22"/>
                <w:szCs w:val="22"/>
                <w:lang w:val="en-US" w:eastAsia="fr-FR"/>
              </w:rPr>
              <w:t>lib_dec</w:t>
            </w:r>
            <w:proofErr w:type="spellEnd"/>
            <w:r w:rsidRPr="0004575E">
              <w:rPr>
                <w:rFonts w:ascii="Menlo" w:hAnsi="Menlo" w:cs="Menlo"/>
                <w:color w:val="000000"/>
                <w:sz w:val="22"/>
                <w:szCs w:val="22"/>
                <w:lang w:val="en-US" w:eastAsia="fr-FR"/>
              </w:rPr>
              <w:t>/</w:t>
            </w:r>
            <w:proofErr w:type="spellStart"/>
            <w:r w:rsidRPr="0004575E">
              <w:rPr>
                <w:rFonts w:ascii="Menlo" w:hAnsi="Menlo" w:cs="Menlo"/>
                <w:color w:val="000000"/>
                <w:sz w:val="22"/>
                <w:szCs w:val="22"/>
                <w:lang w:val="en-US" w:eastAsia="fr-FR"/>
              </w:rPr>
              <w:t>dec_prm.c</w:t>
            </w:r>
            <w:proofErr w:type="spellEnd"/>
          </w:p>
          <w:p w:rsidR="0004575E" w:rsidRPr="0004575E" w:rsidRDefault="0004575E" w:rsidP="0004575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en-US" w:eastAsia="fr-FR"/>
              </w:rPr>
            </w:pPr>
            <w:r w:rsidRPr="0004575E">
              <w:rPr>
                <w:rFonts w:ascii="Menlo" w:hAnsi="Menlo" w:cs="Menlo"/>
                <w:color w:val="000000"/>
                <w:sz w:val="22"/>
                <w:szCs w:val="22"/>
                <w:lang w:val="en-US" w:eastAsia="fr-FR"/>
              </w:rPr>
              <w:t>c-code/</w:t>
            </w:r>
            <w:proofErr w:type="spellStart"/>
            <w:r w:rsidRPr="0004575E">
              <w:rPr>
                <w:rFonts w:ascii="Menlo" w:hAnsi="Menlo" w:cs="Menlo"/>
                <w:color w:val="000000"/>
                <w:sz w:val="22"/>
                <w:szCs w:val="22"/>
                <w:lang w:val="en-US" w:eastAsia="fr-FR"/>
              </w:rPr>
              <w:t>lib_dec</w:t>
            </w:r>
            <w:proofErr w:type="spellEnd"/>
            <w:r w:rsidRPr="0004575E">
              <w:rPr>
                <w:rFonts w:ascii="Menlo" w:hAnsi="Menlo" w:cs="Menlo"/>
                <w:color w:val="000000"/>
                <w:sz w:val="22"/>
                <w:szCs w:val="22"/>
                <w:lang w:val="en-US" w:eastAsia="fr-FR"/>
              </w:rPr>
              <w:t>/</w:t>
            </w:r>
            <w:proofErr w:type="spellStart"/>
            <w:r w:rsidRPr="0004575E">
              <w:rPr>
                <w:rFonts w:ascii="Menlo" w:hAnsi="Menlo" w:cs="Menlo"/>
                <w:color w:val="000000"/>
                <w:sz w:val="22"/>
                <w:szCs w:val="22"/>
                <w:lang w:val="en-US" w:eastAsia="fr-FR"/>
              </w:rPr>
              <w:t>decision_matrix_dec_fx.c</w:t>
            </w:r>
            <w:proofErr w:type="spellEnd"/>
          </w:p>
          <w:p w:rsidR="0004575E" w:rsidRDefault="0004575E" w:rsidP="0004575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de-DE" w:eastAsia="fr-FR"/>
              </w:rPr>
            </w:pPr>
            <w:r>
              <w:rPr>
                <w:rFonts w:ascii="Menlo" w:hAnsi="Menlo" w:cs="Menlo"/>
                <w:color w:val="000000"/>
                <w:sz w:val="22"/>
                <w:szCs w:val="22"/>
                <w:lang w:val="de-DE" w:eastAsia="fr-FR"/>
              </w:rPr>
              <w:t>c-code/</w:t>
            </w:r>
            <w:proofErr w:type="spellStart"/>
            <w:r>
              <w:rPr>
                <w:rFonts w:ascii="Menlo" w:hAnsi="Menlo" w:cs="Menlo"/>
                <w:color w:val="000000"/>
                <w:sz w:val="22"/>
                <w:szCs w:val="22"/>
                <w:lang w:val="de-DE" w:eastAsia="fr-FR"/>
              </w:rPr>
              <w:t>lib_dec</w:t>
            </w:r>
            <w:proofErr w:type="spellEnd"/>
            <w:r>
              <w:rPr>
                <w:rFonts w:ascii="Menlo" w:hAnsi="Menlo" w:cs="Menlo"/>
                <w:color w:val="000000"/>
                <w:sz w:val="22"/>
                <w:szCs w:val="22"/>
                <w:lang w:val="de-DE" w:eastAsia="fr-FR"/>
              </w:rPr>
              <w:t>/</w:t>
            </w:r>
            <w:proofErr w:type="spellStart"/>
            <w:r>
              <w:rPr>
                <w:rFonts w:ascii="Menlo" w:hAnsi="Menlo" w:cs="Menlo"/>
                <w:color w:val="000000"/>
                <w:sz w:val="22"/>
                <w:szCs w:val="22"/>
                <w:lang w:val="de-DE" w:eastAsia="fr-FR"/>
              </w:rPr>
              <w:t>er_dec_tcx.c</w:t>
            </w:r>
            <w:proofErr w:type="spellEnd"/>
          </w:p>
          <w:p w:rsidR="0004575E" w:rsidRDefault="0004575E" w:rsidP="0004575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de-DE" w:eastAsia="fr-FR"/>
              </w:rPr>
            </w:pPr>
            <w:r>
              <w:rPr>
                <w:rFonts w:ascii="Menlo" w:hAnsi="Menlo" w:cs="Menlo"/>
                <w:color w:val="000000"/>
                <w:sz w:val="22"/>
                <w:szCs w:val="22"/>
                <w:lang w:val="de-DE" w:eastAsia="fr-FR"/>
              </w:rPr>
              <w:t>c-code/</w:t>
            </w:r>
            <w:proofErr w:type="spellStart"/>
            <w:r>
              <w:rPr>
                <w:rFonts w:ascii="Menlo" w:hAnsi="Menlo" w:cs="Menlo"/>
                <w:color w:val="000000"/>
                <w:sz w:val="22"/>
                <w:szCs w:val="22"/>
                <w:lang w:val="de-DE" w:eastAsia="fr-FR"/>
              </w:rPr>
              <w:t>lib_dec</w:t>
            </w:r>
            <w:proofErr w:type="spellEnd"/>
            <w:r>
              <w:rPr>
                <w:rFonts w:ascii="Menlo" w:hAnsi="Menlo" w:cs="Menlo"/>
                <w:color w:val="000000"/>
                <w:sz w:val="22"/>
                <w:szCs w:val="22"/>
                <w:lang w:val="de-DE" w:eastAsia="fr-FR"/>
              </w:rPr>
              <w:t>/</w:t>
            </w:r>
            <w:proofErr w:type="spellStart"/>
            <w:r>
              <w:rPr>
                <w:rFonts w:ascii="Menlo" w:hAnsi="Menlo" w:cs="Menlo"/>
                <w:color w:val="000000"/>
                <w:sz w:val="22"/>
                <w:szCs w:val="22"/>
                <w:lang w:val="de-DE" w:eastAsia="fr-FR"/>
              </w:rPr>
              <w:t>evs_dec_fx.c</w:t>
            </w:r>
            <w:proofErr w:type="spellEnd"/>
          </w:p>
          <w:p w:rsidR="0004575E" w:rsidRDefault="0004575E" w:rsidP="0004575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de-DE" w:eastAsia="fr-FR"/>
              </w:rPr>
            </w:pPr>
            <w:r>
              <w:rPr>
                <w:rFonts w:ascii="Menlo" w:hAnsi="Menlo" w:cs="Menlo"/>
                <w:color w:val="000000"/>
                <w:sz w:val="22"/>
                <w:szCs w:val="22"/>
                <w:lang w:val="de-DE" w:eastAsia="fr-FR"/>
              </w:rPr>
              <w:t>c-code/</w:t>
            </w:r>
            <w:proofErr w:type="spellStart"/>
            <w:r>
              <w:rPr>
                <w:rFonts w:ascii="Menlo" w:hAnsi="Menlo" w:cs="Menlo"/>
                <w:color w:val="000000"/>
                <w:sz w:val="22"/>
                <w:szCs w:val="22"/>
                <w:lang w:val="de-DE" w:eastAsia="fr-FR"/>
              </w:rPr>
              <w:t>lib_dec</w:t>
            </w:r>
            <w:proofErr w:type="spellEnd"/>
            <w:r>
              <w:rPr>
                <w:rFonts w:ascii="Menlo" w:hAnsi="Menlo" w:cs="Menlo"/>
                <w:color w:val="000000"/>
                <w:sz w:val="22"/>
                <w:szCs w:val="22"/>
                <w:lang w:val="de-DE" w:eastAsia="fr-FR"/>
              </w:rPr>
              <w:t>/</w:t>
            </w:r>
            <w:proofErr w:type="spellStart"/>
            <w:r>
              <w:rPr>
                <w:rFonts w:ascii="Menlo" w:hAnsi="Menlo" w:cs="Menlo"/>
                <w:color w:val="000000"/>
                <w:sz w:val="22"/>
                <w:szCs w:val="22"/>
                <w:lang w:val="de-DE" w:eastAsia="fr-FR"/>
              </w:rPr>
              <w:t>hf_synth_fx.c</w:t>
            </w:r>
            <w:proofErr w:type="spellEnd"/>
          </w:p>
          <w:p w:rsidR="0004575E" w:rsidRDefault="0004575E" w:rsidP="0004575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de-DE" w:eastAsia="fr-FR"/>
              </w:rPr>
            </w:pPr>
            <w:r>
              <w:rPr>
                <w:rFonts w:ascii="Menlo" w:hAnsi="Menlo" w:cs="Menlo"/>
                <w:color w:val="000000"/>
                <w:sz w:val="22"/>
                <w:szCs w:val="22"/>
                <w:lang w:val="de-DE" w:eastAsia="fr-FR"/>
              </w:rPr>
              <w:t>c-code/</w:t>
            </w:r>
            <w:proofErr w:type="spellStart"/>
            <w:r>
              <w:rPr>
                <w:rFonts w:ascii="Menlo" w:hAnsi="Menlo" w:cs="Menlo"/>
                <w:color w:val="000000"/>
                <w:sz w:val="22"/>
                <w:szCs w:val="22"/>
                <w:lang w:val="de-DE" w:eastAsia="fr-FR"/>
              </w:rPr>
              <w:t>lib_dec</w:t>
            </w:r>
            <w:proofErr w:type="spellEnd"/>
            <w:r>
              <w:rPr>
                <w:rFonts w:ascii="Menlo" w:hAnsi="Menlo" w:cs="Menlo"/>
                <w:color w:val="000000"/>
                <w:sz w:val="22"/>
                <w:szCs w:val="22"/>
                <w:lang w:val="de-DE" w:eastAsia="fr-FR"/>
              </w:rPr>
              <w:t>/</w:t>
            </w:r>
            <w:proofErr w:type="spellStart"/>
            <w:r>
              <w:rPr>
                <w:rFonts w:ascii="Menlo" w:hAnsi="Menlo" w:cs="Menlo"/>
                <w:color w:val="000000"/>
                <w:sz w:val="22"/>
                <w:szCs w:val="22"/>
                <w:lang w:val="de-DE" w:eastAsia="fr-FR"/>
              </w:rPr>
              <w:t>igf_dec.c</w:t>
            </w:r>
            <w:proofErr w:type="spellEnd"/>
          </w:p>
          <w:p w:rsidR="0004575E" w:rsidRDefault="0004575E" w:rsidP="0004575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de-DE" w:eastAsia="fr-FR"/>
              </w:rPr>
            </w:pPr>
            <w:r>
              <w:rPr>
                <w:rFonts w:ascii="Menlo" w:hAnsi="Menlo" w:cs="Menlo"/>
                <w:color w:val="000000"/>
                <w:sz w:val="22"/>
                <w:szCs w:val="22"/>
                <w:lang w:val="de-DE" w:eastAsia="fr-FR"/>
              </w:rPr>
              <w:t>c-code/</w:t>
            </w:r>
            <w:proofErr w:type="spellStart"/>
            <w:r>
              <w:rPr>
                <w:rFonts w:ascii="Menlo" w:hAnsi="Menlo" w:cs="Menlo"/>
                <w:color w:val="000000"/>
                <w:sz w:val="22"/>
                <w:szCs w:val="22"/>
                <w:lang w:val="de-DE" w:eastAsia="fr-FR"/>
              </w:rPr>
              <w:t>lib_dec</w:t>
            </w:r>
            <w:proofErr w:type="spellEnd"/>
            <w:r>
              <w:rPr>
                <w:rFonts w:ascii="Menlo" w:hAnsi="Menlo" w:cs="Menlo"/>
                <w:color w:val="000000"/>
                <w:sz w:val="22"/>
                <w:szCs w:val="22"/>
                <w:lang w:val="de-DE" w:eastAsia="fr-FR"/>
              </w:rPr>
              <w:t>/</w:t>
            </w:r>
            <w:proofErr w:type="spellStart"/>
            <w:r>
              <w:rPr>
                <w:rFonts w:ascii="Menlo" w:hAnsi="Menlo" w:cs="Menlo"/>
                <w:color w:val="000000"/>
                <w:sz w:val="22"/>
                <w:szCs w:val="22"/>
                <w:lang w:val="de-DE" w:eastAsia="fr-FR"/>
              </w:rPr>
              <w:t>io_dec_fx.c</w:t>
            </w:r>
            <w:proofErr w:type="spellEnd"/>
          </w:p>
          <w:p w:rsidR="0004575E" w:rsidRPr="0004575E" w:rsidRDefault="0004575E" w:rsidP="0004575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en-US" w:eastAsia="fr-FR"/>
              </w:rPr>
            </w:pPr>
            <w:r w:rsidRPr="0004575E">
              <w:rPr>
                <w:rFonts w:ascii="Menlo" w:hAnsi="Menlo" w:cs="Menlo"/>
                <w:color w:val="000000"/>
                <w:sz w:val="22"/>
                <w:szCs w:val="22"/>
                <w:lang w:val="en-US" w:eastAsia="fr-FR"/>
              </w:rPr>
              <w:t>c-code/</w:t>
            </w:r>
            <w:proofErr w:type="spellStart"/>
            <w:r w:rsidRPr="0004575E">
              <w:rPr>
                <w:rFonts w:ascii="Menlo" w:hAnsi="Menlo" w:cs="Menlo"/>
                <w:color w:val="000000"/>
                <w:sz w:val="22"/>
                <w:szCs w:val="22"/>
                <w:lang w:val="en-US" w:eastAsia="fr-FR"/>
              </w:rPr>
              <w:t>lib_enc</w:t>
            </w:r>
            <w:proofErr w:type="spellEnd"/>
            <w:r w:rsidRPr="0004575E">
              <w:rPr>
                <w:rFonts w:ascii="Menlo" w:hAnsi="Menlo" w:cs="Menlo"/>
                <w:color w:val="000000"/>
                <w:sz w:val="22"/>
                <w:szCs w:val="22"/>
                <w:lang w:val="en-US" w:eastAsia="fr-FR"/>
              </w:rPr>
              <w:t>/</w:t>
            </w:r>
            <w:proofErr w:type="spellStart"/>
            <w:r w:rsidRPr="0004575E">
              <w:rPr>
                <w:rFonts w:ascii="Menlo" w:hAnsi="Menlo" w:cs="Menlo"/>
                <w:color w:val="000000"/>
                <w:sz w:val="22"/>
                <w:szCs w:val="22"/>
                <w:lang w:val="en-US" w:eastAsia="fr-FR"/>
              </w:rPr>
              <w:t>SNR_calc.c</w:t>
            </w:r>
            <w:proofErr w:type="spellEnd"/>
          </w:p>
          <w:p w:rsidR="0004575E" w:rsidRPr="0004575E" w:rsidRDefault="0004575E" w:rsidP="0004575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en-US" w:eastAsia="fr-FR"/>
              </w:rPr>
            </w:pPr>
            <w:r w:rsidRPr="0004575E">
              <w:rPr>
                <w:rFonts w:ascii="Menlo" w:hAnsi="Menlo" w:cs="Menlo"/>
                <w:color w:val="000000"/>
                <w:sz w:val="22"/>
                <w:szCs w:val="22"/>
                <w:lang w:val="en-US" w:eastAsia="fr-FR"/>
              </w:rPr>
              <w:t>c-code/</w:t>
            </w:r>
            <w:proofErr w:type="spellStart"/>
            <w:r w:rsidRPr="0004575E">
              <w:rPr>
                <w:rFonts w:ascii="Menlo" w:hAnsi="Menlo" w:cs="Menlo"/>
                <w:color w:val="000000"/>
                <w:sz w:val="22"/>
                <w:szCs w:val="22"/>
                <w:lang w:val="en-US" w:eastAsia="fr-FR"/>
              </w:rPr>
              <w:t>lib_enc</w:t>
            </w:r>
            <w:proofErr w:type="spellEnd"/>
            <w:r w:rsidRPr="0004575E">
              <w:rPr>
                <w:rFonts w:ascii="Menlo" w:hAnsi="Menlo" w:cs="Menlo"/>
                <w:color w:val="000000"/>
                <w:sz w:val="22"/>
                <w:szCs w:val="22"/>
                <w:lang w:val="en-US" w:eastAsia="fr-FR"/>
              </w:rPr>
              <w:t>/</w:t>
            </w:r>
            <w:proofErr w:type="spellStart"/>
            <w:r w:rsidRPr="0004575E">
              <w:rPr>
                <w:rFonts w:ascii="Menlo" w:hAnsi="Menlo" w:cs="Menlo"/>
                <w:color w:val="000000"/>
                <w:sz w:val="22"/>
                <w:szCs w:val="22"/>
                <w:lang w:val="en-US" w:eastAsia="fr-FR"/>
              </w:rPr>
              <w:t>enc_acelp.c</w:t>
            </w:r>
            <w:proofErr w:type="spellEnd"/>
          </w:p>
          <w:p w:rsidR="0004575E" w:rsidRPr="0004575E" w:rsidRDefault="0004575E" w:rsidP="0004575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en-US" w:eastAsia="fr-FR"/>
              </w:rPr>
            </w:pPr>
            <w:r w:rsidRPr="0004575E">
              <w:rPr>
                <w:rFonts w:ascii="Menlo" w:hAnsi="Menlo" w:cs="Menlo"/>
                <w:color w:val="000000"/>
                <w:sz w:val="22"/>
                <w:szCs w:val="22"/>
                <w:lang w:val="en-US" w:eastAsia="fr-FR"/>
              </w:rPr>
              <w:t>c-code/</w:t>
            </w:r>
            <w:proofErr w:type="spellStart"/>
            <w:r w:rsidRPr="0004575E">
              <w:rPr>
                <w:rFonts w:ascii="Menlo" w:hAnsi="Menlo" w:cs="Menlo"/>
                <w:color w:val="000000"/>
                <w:sz w:val="22"/>
                <w:szCs w:val="22"/>
                <w:lang w:val="en-US" w:eastAsia="fr-FR"/>
              </w:rPr>
              <w:t>lib_enc</w:t>
            </w:r>
            <w:proofErr w:type="spellEnd"/>
            <w:r w:rsidRPr="0004575E">
              <w:rPr>
                <w:rFonts w:ascii="Menlo" w:hAnsi="Menlo" w:cs="Menlo"/>
                <w:color w:val="000000"/>
                <w:sz w:val="22"/>
                <w:szCs w:val="22"/>
                <w:lang w:val="en-US" w:eastAsia="fr-FR"/>
              </w:rPr>
              <w:t>/</w:t>
            </w:r>
            <w:proofErr w:type="spellStart"/>
            <w:r w:rsidRPr="0004575E">
              <w:rPr>
                <w:rFonts w:ascii="Menlo" w:hAnsi="Menlo" w:cs="Menlo"/>
                <w:color w:val="000000"/>
                <w:sz w:val="22"/>
                <w:szCs w:val="22"/>
                <w:lang w:val="en-US" w:eastAsia="fr-FR"/>
              </w:rPr>
              <w:t>frame_spec_dif_cor_rate.c</w:t>
            </w:r>
            <w:proofErr w:type="spellEnd"/>
          </w:p>
          <w:p w:rsidR="0004575E" w:rsidRPr="0004575E" w:rsidRDefault="0004575E" w:rsidP="0004575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en-US" w:eastAsia="fr-FR"/>
              </w:rPr>
            </w:pPr>
            <w:r w:rsidRPr="0004575E">
              <w:rPr>
                <w:rFonts w:ascii="Menlo" w:hAnsi="Menlo" w:cs="Menlo"/>
                <w:color w:val="000000"/>
                <w:sz w:val="22"/>
                <w:szCs w:val="22"/>
                <w:lang w:val="en-US" w:eastAsia="fr-FR"/>
              </w:rPr>
              <w:t>c-code/</w:t>
            </w:r>
            <w:proofErr w:type="spellStart"/>
            <w:r w:rsidRPr="0004575E">
              <w:rPr>
                <w:rFonts w:ascii="Menlo" w:hAnsi="Menlo" w:cs="Menlo"/>
                <w:color w:val="000000"/>
                <w:sz w:val="22"/>
                <w:szCs w:val="22"/>
                <w:lang w:val="en-US" w:eastAsia="fr-FR"/>
              </w:rPr>
              <w:t>lib_enc</w:t>
            </w:r>
            <w:proofErr w:type="spellEnd"/>
            <w:r w:rsidRPr="0004575E">
              <w:rPr>
                <w:rFonts w:ascii="Menlo" w:hAnsi="Menlo" w:cs="Menlo"/>
                <w:color w:val="000000"/>
                <w:sz w:val="22"/>
                <w:szCs w:val="22"/>
                <w:lang w:val="en-US" w:eastAsia="fr-FR"/>
              </w:rPr>
              <w:t>/</w:t>
            </w:r>
            <w:proofErr w:type="spellStart"/>
            <w:r w:rsidRPr="0004575E">
              <w:rPr>
                <w:rFonts w:ascii="Menlo" w:hAnsi="Menlo" w:cs="Menlo"/>
                <w:color w:val="000000"/>
                <w:sz w:val="22"/>
                <w:szCs w:val="22"/>
                <w:lang w:val="en-US" w:eastAsia="fr-FR"/>
              </w:rPr>
              <w:t>igf_enc.c</w:t>
            </w:r>
            <w:proofErr w:type="spellEnd"/>
          </w:p>
          <w:p w:rsidR="0004575E" w:rsidRPr="0004575E" w:rsidRDefault="0004575E" w:rsidP="0004575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en-US" w:eastAsia="fr-FR"/>
              </w:rPr>
            </w:pPr>
            <w:r w:rsidRPr="0004575E">
              <w:rPr>
                <w:rFonts w:ascii="Menlo" w:hAnsi="Menlo" w:cs="Menlo"/>
                <w:color w:val="000000"/>
                <w:sz w:val="22"/>
                <w:szCs w:val="22"/>
                <w:lang w:val="en-US" w:eastAsia="fr-FR"/>
              </w:rPr>
              <w:t>c-code/</w:t>
            </w:r>
            <w:proofErr w:type="spellStart"/>
            <w:r w:rsidRPr="0004575E">
              <w:rPr>
                <w:rFonts w:ascii="Menlo" w:hAnsi="Menlo" w:cs="Menlo"/>
                <w:color w:val="000000"/>
                <w:sz w:val="22"/>
                <w:szCs w:val="22"/>
                <w:lang w:val="en-US" w:eastAsia="fr-FR"/>
              </w:rPr>
              <w:t>lib_enc</w:t>
            </w:r>
            <w:proofErr w:type="spellEnd"/>
            <w:r w:rsidRPr="0004575E">
              <w:rPr>
                <w:rFonts w:ascii="Menlo" w:hAnsi="Menlo" w:cs="Menlo"/>
                <w:color w:val="000000"/>
                <w:sz w:val="22"/>
                <w:szCs w:val="22"/>
                <w:lang w:val="en-US" w:eastAsia="fr-FR"/>
              </w:rPr>
              <w:t>/</w:t>
            </w:r>
            <w:proofErr w:type="spellStart"/>
            <w:r w:rsidRPr="0004575E">
              <w:rPr>
                <w:rFonts w:ascii="Menlo" w:hAnsi="Menlo" w:cs="Menlo"/>
                <w:color w:val="000000"/>
                <w:sz w:val="22"/>
                <w:szCs w:val="22"/>
                <w:lang w:val="en-US" w:eastAsia="fr-FR"/>
              </w:rPr>
              <w:t>io_enc_fx.c</w:t>
            </w:r>
            <w:proofErr w:type="spellEnd"/>
          </w:p>
          <w:p w:rsidR="0004575E" w:rsidRPr="0004575E" w:rsidRDefault="0004575E" w:rsidP="0004575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en-US" w:eastAsia="fr-FR"/>
              </w:rPr>
            </w:pPr>
            <w:r w:rsidRPr="0004575E">
              <w:rPr>
                <w:rFonts w:ascii="Menlo" w:hAnsi="Menlo" w:cs="Menlo"/>
                <w:color w:val="000000"/>
                <w:sz w:val="22"/>
                <w:szCs w:val="22"/>
                <w:lang w:val="en-US" w:eastAsia="fr-FR"/>
              </w:rPr>
              <w:t>c-code/</w:t>
            </w:r>
            <w:proofErr w:type="spellStart"/>
            <w:r w:rsidRPr="0004575E">
              <w:rPr>
                <w:rFonts w:ascii="Menlo" w:hAnsi="Menlo" w:cs="Menlo"/>
                <w:color w:val="000000"/>
                <w:sz w:val="22"/>
                <w:szCs w:val="22"/>
                <w:lang w:val="en-US" w:eastAsia="fr-FR"/>
              </w:rPr>
              <w:t>lib_enc</w:t>
            </w:r>
            <w:proofErr w:type="spellEnd"/>
            <w:r w:rsidRPr="0004575E">
              <w:rPr>
                <w:rFonts w:ascii="Menlo" w:hAnsi="Menlo" w:cs="Menlo"/>
                <w:color w:val="000000"/>
                <w:sz w:val="22"/>
                <w:szCs w:val="22"/>
                <w:lang w:val="en-US" w:eastAsia="fr-FR"/>
              </w:rPr>
              <w:t>/</w:t>
            </w:r>
            <w:proofErr w:type="spellStart"/>
            <w:r w:rsidRPr="0004575E">
              <w:rPr>
                <w:rFonts w:ascii="Menlo" w:hAnsi="Menlo" w:cs="Menlo"/>
                <w:color w:val="000000"/>
                <w:sz w:val="22"/>
                <w:szCs w:val="22"/>
                <w:lang w:val="en-US" w:eastAsia="fr-FR"/>
              </w:rPr>
              <w:t>ltd_stable.c</w:t>
            </w:r>
            <w:proofErr w:type="spellEnd"/>
          </w:p>
          <w:p w:rsidR="0004575E" w:rsidRPr="0004575E" w:rsidRDefault="0004575E" w:rsidP="0004575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en-US" w:eastAsia="fr-FR"/>
              </w:rPr>
            </w:pPr>
            <w:r w:rsidRPr="0004575E">
              <w:rPr>
                <w:rFonts w:ascii="Menlo" w:hAnsi="Menlo" w:cs="Menlo"/>
                <w:color w:val="000000"/>
                <w:sz w:val="22"/>
                <w:szCs w:val="22"/>
                <w:lang w:val="en-US" w:eastAsia="fr-FR"/>
              </w:rPr>
              <w:t>c-code/</w:t>
            </w:r>
            <w:proofErr w:type="spellStart"/>
            <w:r w:rsidRPr="0004575E">
              <w:rPr>
                <w:rFonts w:ascii="Menlo" w:hAnsi="Menlo" w:cs="Menlo"/>
                <w:color w:val="000000"/>
                <w:sz w:val="22"/>
                <w:szCs w:val="22"/>
                <w:lang w:val="en-US" w:eastAsia="fr-FR"/>
              </w:rPr>
              <w:t>lib_enc</w:t>
            </w:r>
            <w:proofErr w:type="spellEnd"/>
            <w:r w:rsidRPr="0004575E">
              <w:rPr>
                <w:rFonts w:ascii="Menlo" w:hAnsi="Menlo" w:cs="Menlo"/>
                <w:color w:val="000000"/>
                <w:sz w:val="22"/>
                <w:szCs w:val="22"/>
                <w:lang w:val="en-US" w:eastAsia="fr-FR"/>
              </w:rPr>
              <w:t>/</w:t>
            </w:r>
            <w:proofErr w:type="spellStart"/>
            <w:r w:rsidRPr="0004575E">
              <w:rPr>
                <w:rFonts w:ascii="Menlo" w:hAnsi="Menlo" w:cs="Menlo"/>
                <w:color w:val="000000"/>
                <w:sz w:val="22"/>
                <w:szCs w:val="22"/>
                <w:lang w:val="en-US" w:eastAsia="fr-FR"/>
              </w:rPr>
              <w:t>mslvq_enc_fx.c</w:t>
            </w:r>
            <w:proofErr w:type="spellEnd"/>
          </w:p>
          <w:p w:rsidR="0004575E" w:rsidRPr="0004575E" w:rsidRDefault="0004575E" w:rsidP="0004575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en-US" w:eastAsia="fr-FR"/>
              </w:rPr>
            </w:pPr>
            <w:r w:rsidRPr="0004575E">
              <w:rPr>
                <w:rFonts w:ascii="Menlo" w:hAnsi="Menlo" w:cs="Menlo"/>
                <w:color w:val="000000"/>
                <w:sz w:val="22"/>
                <w:szCs w:val="22"/>
                <w:lang w:val="en-US" w:eastAsia="fr-FR"/>
              </w:rPr>
              <w:t>c-code/</w:t>
            </w:r>
            <w:proofErr w:type="spellStart"/>
            <w:r w:rsidRPr="0004575E">
              <w:rPr>
                <w:rFonts w:ascii="Menlo" w:hAnsi="Menlo" w:cs="Menlo"/>
                <w:color w:val="000000"/>
                <w:sz w:val="22"/>
                <w:szCs w:val="22"/>
                <w:lang w:val="en-US" w:eastAsia="fr-FR"/>
              </w:rPr>
              <w:t>lib_enc</w:t>
            </w:r>
            <w:proofErr w:type="spellEnd"/>
            <w:r w:rsidRPr="0004575E">
              <w:rPr>
                <w:rFonts w:ascii="Menlo" w:hAnsi="Menlo" w:cs="Menlo"/>
                <w:color w:val="000000"/>
                <w:sz w:val="22"/>
                <w:szCs w:val="22"/>
                <w:lang w:val="en-US" w:eastAsia="fr-FR"/>
              </w:rPr>
              <w:t>/</w:t>
            </w:r>
            <w:proofErr w:type="spellStart"/>
            <w:r w:rsidRPr="0004575E">
              <w:rPr>
                <w:rFonts w:ascii="Menlo" w:hAnsi="Menlo" w:cs="Menlo"/>
                <w:color w:val="000000"/>
                <w:sz w:val="22"/>
                <w:szCs w:val="22"/>
                <w:lang w:val="en-US" w:eastAsia="fr-FR"/>
              </w:rPr>
              <w:t>pitch_ol.c</w:t>
            </w:r>
            <w:proofErr w:type="spellEnd"/>
          </w:p>
          <w:p w:rsidR="0004575E" w:rsidRPr="0004575E" w:rsidRDefault="0004575E" w:rsidP="0004575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en-US" w:eastAsia="fr-FR"/>
              </w:rPr>
            </w:pPr>
            <w:r w:rsidRPr="0004575E">
              <w:rPr>
                <w:rFonts w:ascii="Menlo" w:hAnsi="Menlo" w:cs="Menlo"/>
                <w:color w:val="000000"/>
                <w:sz w:val="22"/>
                <w:szCs w:val="22"/>
                <w:lang w:val="en-US" w:eastAsia="fr-FR"/>
              </w:rPr>
              <w:t>c-code/</w:t>
            </w:r>
            <w:proofErr w:type="spellStart"/>
            <w:r w:rsidRPr="0004575E">
              <w:rPr>
                <w:rFonts w:ascii="Menlo" w:hAnsi="Menlo" w:cs="Menlo"/>
                <w:color w:val="000000"/>
                <w:sz w:val="22"/>
                <w:szCs w:val="22"/>
                <w:lang w:val="en-US" w:eastAsia="fr-FR"/>
              </w:rPr>
              <w:t>lib_enc</w:t>
            </w:r>
            <w:proofErr w:type="spellEnd"/>
            <w:r w:rsidRPr="0004575E">
              <w:rPr>
                <w:rFonts w:ascii="Menlo" w:hAnsi="Menlo" w:cs="Menlo"/>
                <w:color w:val="000000"/>
                <w:sz w:val="22"/>
                <w:szCs w:val="22"/>
                <w:lang w:val="en-US" w:eastAsia="fr-FR"/>
              </w:rPr>
              <w:t>/</w:t>
            </w:r>
            <w:proofErr w:type="spellStart"/>
            <w:r w:rsidRPr="0004575E">
              <w:rPr>
                <w:rFonts w:ascii="Menlo" w:hAnsi="Menlo" w:cs="Menlo"/>
                <w:color w:val="000000"/>
                <w:sz w:val="22"/>
                <w:szCs w:val="22"/>
                <w:lang w:val="en-US" w:eastAsia="fr-FR"/>
              </w:rPr>
              <w:t>pre_proc_fx.c</w:t>
            </w:r>
            <w:proofErr w:type="spellEnd"/>
          </w:p>
          <w:p w:rsidR="0004575E" w:rsidRPr="0004575E" w:rsidRDefault="0004575E" w:rsidP="0004575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en-US" w:eastAsia="fr-FR"/>
              </w:rPr>
            </w:pPr>
            <w:r w:rsidRPr="0004575E">
              <w:rPr>
                <w:rFonts w:ascii="Menlo" w:hAnsi="Menlo" w:cs="Menlo"/>
                <w:color w:val="000000"/>
                <w:sz w:val="22"/>
                <w:szCs w:val="22"/>
                <w:lang w:val="en-US" w:eastAsia="fr-FR"/>
              </w:rPr>
              <w:t>c-code/</w:t>
            </w:r>
            <w:proofErr w:type="spellStart"/>
            <w:r w:rsidRPr="0004575E">
              <w:rPr>
                <w:rFonts w:ascii="Menlo" w:hAnsi="Menlo" w:cs="Menlo"/>
                <w:color w:val="000000"/>
                <w:sz w:val="22"/>
                <w:szCs w:val="22"/>
                <w:lang w:val="en-US" w:eastAsia="fr-FR"/>
              </w:rPr>
              <w:t>lib_enc</w:t>
            </w:r>
            <w:proofErr w:type="spellEnd"/>
            <w:r w:rsidRPr="0004575E">
              <w:rPr>
                <w:rFonts w:ascii="Menlo" w:hAnsi="Menlo" w:cs="Menlo"/>
                <w:color w:val="000000"/>
                <w:sz w:val="22"/>
                <w:szCs w:val="22"/>
                <w:lang w:val="en-US" w:eastAsia="fr-FR"/>
              </w:rPr>
              <w:t>/</w:t>
            </w:r>
            <w:proofErr w:type="spellStart"/>
            <w:r w:rsidRPr="0004575E">
              <w:rPr>
                <w:rFonts w:ascii="Menlo" w:hAnsi="Menlo" w:cs="Menlo"/>
                <w:color w:val="000000"/>
                <w:sz w:val="22"/>
                <w:szCs w:val="22"/>
                <w:lang w:val="en-US" w:eastAsia="fr-FR"/>
              </w:rPr>
              <w:t>spec_center.c</w:t>
            </w:r>
            <w:proofErr w:type="spellEnd"/>
          </w:p>
          <w:p w:rsidR="0004575E" w:rsidRPr="0004575E" w:rsidRDefault="0004575E" w:rsidP="0004575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en-US" w:eastAsia="fr-FR"/>
              </w:rPr>
            </w:pPr>
            <w:r w:rsidRPr="0004575E">
              <w:rPr>
                <w:rFonts w:ascii="Menlo" w:hAnsi="Menlo" w:cs="Menlo"/>
                <w:color w:val="000000"/>
                <w:sz w:val="22"/>
                <w:szCs w:val="22"/>
                <w:lang w:val="en-US" w:eastAsia="fr-FR"/>
              </w:rPr>
              <w:t>c-code/</w:t>
            </w:r>
            <w:proofErr w:type="spellStart"/>
            <w:r w:rsidRPr="0004575E">
              <w:rPr>
                <w:rFonts w:ascii="Menlo" w:hAnsi="Menlo" w:cs="Menlo"/>
                <w:color w:val="000000"/>
                <w:sz w:val="22"/>
                <w:szCs w:val="22"/>
                <w:lang w:val="en-US" w:eastAsia="fr-FR"/>
              </w:rPr>
              <w:t>lib_enc</w:t>
            </w:r>
            <w:proofErr w:type="spellEnd"/>
            <w:r w:rsidRPr="0004575E">
              <w:rPr>
                <w:rFonts w:ascii="Menlo" w:hAnsi="Menlo" w:cs="Menlo"/>
                <w:color w:val="000000"/>
                <w:sz w:val="22"/>
                <w:szCs w:val="22"/>
                <w:lang w:val="en-US" w:eastAsia="fr-FR"/>
              </w:rPr>
              <w:t>/</w:t>
            </w:r>
            <w:proofErr w:type="spellStart"/>
            <w:r w:rsidRPr="0004575E">
              <w:rPr>
                <w:rFonts w:ascii="Menlo" w:hAnsi="Menlo" w:cs="Menlo"/>
                <w:color w:val="000000"/>
                <w:sz w:val="22"/>
                <w:szCs w:val="22"/>
                <w:lang w:val="en-US" w:eastAsia="fr-FR"/>
              </w:rPr>
              <w:t>speech_music_classif_fx.c</w:t>
            </w:r>
            <w:proofErr w:type="spellEnd"/>
          </w:p>
          <w:p w:rsidR="0004575E" w:rsidRPr="0004575E" w:rsidRDefault="0004575E" w:rsidP="0004575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en-US" w:eastAsia="fr-FR"/>
              </w:rPr>
            </w:pPr>
            <w:r w:rsidRPr="0004575E">
              <w:rPr>
                <w:rFonts w:ascii="Menlo" w:hAnsi="Menlo" w:cs="Menlo"/>
                <w:color w:val="000000"/>
                <w:sz w:val="22"/>
                <w:szCs w:val="22"/>
                <w:lang w:val="en-US" w:eastAsia="fr-FR"/>
              </w:rPr>
              <w:t>c-code/</w:t>
            </w:r>
            <w:proofErr w:type="spellStart"/>
            <w:r w:rsidRPr="0004575E">
              <w:rPr>
                <w:rFonts w:ascii="Menlo" w:hAnsi="Menlo" w:cs="Menlo"/>
                <w:color w:val="000000"/>
                <w:sz w:val="22"/>
                <w:szCs w:val="22"/>
                <w:lang w:val="en-US" w:eastAsia="fr-FR"/>
              </w:rPr>
              <w:t>lib_enc</w:t>
            </w:r>
            <w:proofErr w:type="spellEnd"/>
            <w:r w:rsidRPr="0004575E">
              <w:rPr>
                <w:rFonts w:ascii="Menlo" w:hAnsi="Menlo" w:cs="Menlo"/>
                <w:color w:val="000000"/>
                <w:sz w:val="22"/>
                <w:szCs w:val="22"/>
                <w:lang w:val="en-US" w:eastAsia="fr-FR"/>
              </w:rPr>
              <w:t>/</w:t>
            </w:r>
            <w:proofErr w:type="spellStart"/>
            <w:r w:rsidRPr="0004575E">
              <w:rPr>
                <w:rFonts w:ascii="Menlo" w:hAnsi="Menlo" w:cs="Menlo"/>
                <w:color w:val="000000"/>
                <w:sz w:val="22"/>
                <w:szCs w:val="22"/>
                <w:lang w:val="en-US" w:eastAsia="fr-FR"/>
              </w:rPr>
              <w:t>update_decision.c</w:t>
            </w:r>
            <w:proofErr w:type="spellEnd"/>
          </w:p>
          <w:p w:rsidR="0004575E" w:rsidRDefault="0004575E" w:rsidP="0004575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de-DE" w:eastAsia="fr-FR"/>
              </w:rPr>
            </w:pPr>
            <w:r>
              <w:rPr>
                <w:rFonts w:ascii="Menlo" w:hAnsi="Menlo" w:cs="Menlo"/>
                <w:color w:val="000000"/>
                <w:sz w:val="22"/>
                <w:szCs w:val="22"/>
                <w:lang w:val="de-DE" w:eastAsia="fr-FR"/>
              </w:rPr>
              <w:t>c-code/readme.txt</w:t>
            </w:r>
          </w:p>
          <w:p w:rsidR="001E41F3" w:rsidRDefault="001E41F3" w:rsidP="00F13DE3">
            <w:pPr>
              <w:pStyle w:val="CRCoverPage"/>
              <w:spacing w:after="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3B744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231E5" w:rsidRDefault="00145D43">
            <w:pPr>
              <w:pStyle w:val="CRCoverPage"/>
              <w:spacing w:after="0"/>
              <w:ind w:left="99"/>
              <w:rPr>
                <w:noProof/>
              </w:rPr>
            </w:pPr>
            <w:r>
              <w:rPr>
                <w:noProof/>
              </w:rPr>
              <w:t>TS</w:t>
            </w:r>
            <w:r w:rsidR="003B7448">
              <w:rPr>
                <w:noProof/>
              </w:rPr>
              <w:t xml:space="preserve"> 26.44</w:t>
            </w:r>
            <w:r w:rsidR="00AE2F2A">
              <w:rPr>
                <w:noProof/>
              </w:rPr>
              <w:t>2</w:t>
            </w:r>
            <w:r w:rsidR="00616CF7">
              <w:rPr>
                <w:noProof/>
              </w:rPr>
              <w:t xml:space="preserve"> CR 003</w:t>
            </w:r>
            <w:r w:rsidR="00915857">
              <w:rPr>
                <w:noProof/>
              </w:rPr>
              <w:t>7</w:t>
            </w:r>
            <w:r w:rsidR="000231E5">
              <w:rPr>
                <w:noProof/>
              </w:rPr>
              <w:t>,</w:t>
            </w:r>
          </w:p>
          <w:p w:rsidR="001E41F3" w:rsidRDefault="000231E5">
            <w:pPr>
              <w:pStyle w:val="CRCoverPage"/>
              <w:spacing w:after="0"/>
              <w:ind w:left="99"/>
              <w:rPr>
                <w:noProof/>
              </w:rPr>
            </w:pPr>
            <w:r>
              <w:rPr>
                <w:noProof/>
              </w:rPr>
              <w:t>TS 26.443 CR 0034</w:t>
            </w:r>
            <w:r w:rsidR="00145D43">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616CF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791CD5">
            <w:pPr>
              <w:pStyle w:val="CRCoverPage"/>
              <w:spacing w:after="0"/>
              <w:ind w:left="99"/>
              <w:rPr>
                <w:noProof/>
              </w:rPr>
            </w:pPr>
            <w:r>
              <w:rPr>
                <w:noProof/>
              </w:rPr>
              <w:t>TS</w:t>
            </w:r>
            <w:r w:rsidR="00616CF7">
              <w:rPr>
                <w:noProof/>
              </w:rPr>
              <w:t xml:space="preserve"> 26.444</w:t>
            </w:r>
            <w:r>
              <w:rPr>
                <w:noProof/>
              </w:rPr>
              <w:t xml:space="preserve"> CR</w:t>
            </w:r>
            <w:r w:rsidR="00616CF7">
              <w:rPr>
                <w:noProof/>
              </w:rPr>
              <w:t xml:space="preserve"> 003</w:t>
            </w:r>
            <w:r w:rsidR="00915857">
              <w:rPr>
                <w:noProof/>
              </w:rPr>
              <w:t>4</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B744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3B7448" w:rsidRDefault="003B7448">
            <w:pPr>
              <w:pStyle w:val="CRCoverPage"/>
              <w:tabs>
                <w:tab w:val="right" w:pos="2184"/>
              </w:tabs>
              <w:spacing w:after="0"/>
              <w:rPr>
                <w:b/>
                <w:i/>
                <w:noProof/>
                <w:sz w:val="8"/>
                <w:szCs w:val="8"/>
              </w:rPr>
            </w:pPr>
          </w:p>
          <w:p w:rsidR="003B7448" w:rsidRPr="008863B9" w:rsidRDefault="003B744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rsidP="003B7448">
            <w:pPr>
              <w:pStyle w:val="CRCoverPage"/>
              <w:spacing w:after="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B7448" w:rsidRPr="00713727" w:rsidRDefault="003B7448" w:rsidP="003B7448">
      <w:pPr>
        <w:pBdr>
          <w:top w:val="single" w:sz="4" w:space="1" w:color="auto"/>
          <w:left w:val="single" w:sz="4" w:space="4" w:color="auto"/>
          <w:bottom w:val="single" w:sz="4" w:space="1" w:color="auto"/>
          <w:right w:val="single" w:sz="4" w:space="4" w:color="auto"/>
        </w:pBdr>
        <w:jc w:val="center"/>
        <w:rPr>
          <w:b/>
          <w:noProof/>
          <w:sz w:val="28"/>
          <w:szCs w:val="28"/>
          <w:lang w:val="en-US"/>
        </w:rPr>
      </w:pPr>
      <w:r>
        <w:rPr>
          <w:b/>
          <w:noProof/>
          <w:sz w:val="28"/>
          <w:szCs w:val="28"/>
          <w:lang w:val="en-US"/>
        </w:rPr>
        <w:lastRenderedPageBreak/>
        <w:t>Start code change 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diff -rwBu 26452-g10/c-code/Workspace_msvc/common.vcxproj 26452-h00/c-code/Workspace_msvc/common.vcxproj</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--- 26452-g10/c-code/Workspace_msvc/common.vcxproj</w:t>
      </w:r>
      <w:r w:rsidRPr="0004575E">
        <w:rPr>
          <w:rFonts w:ascii="Courier New" w:hAnsi="Courier New" w:cs="Courier New"/>
          <w:noProof/>
          <w:sz w:val="18"/>
          <w:szCs w:val="18"/>
          <w:lang w:val="en-US"/>
        </w:rPr>
        <w:tab/>
        <w:t>2019-01-17 14:30:12.000000000 +0100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+++ 26452-h00/c-code/Workspace_msvc/common.vcxproj</w:t>
      </w:r>
      <w:r w:rsidRPr="0004575E">
        <w:rPr>
          <w:rFonts w:ascii="Courier New" w:hAnsi="Courier New" w:cs="Courier New"/>
          <w:noProof/>
          <w:sz w:val="18"/>
          <w:szCs w:val="18"/>
          <w:lang w:val="en-US"/>
        </w:rPr>
        <w:tab/>
        <w:t>2020-05-14 10:26:34.000000000 +0200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-13,7 +13,7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&lt;PropertyGroup Label="Globals"&gt;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&lt;ProjectGuid&gt;{39EC200D-7795-4FF8-B214-B24EDA5526AE}&lt;/ProjectGuid&gt;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&lt;RootNamespace&gt;common&lt;/RootNamespace&gt;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&lt;WindowsTargetPlatformVersion&gt;10.0.15063.0&lt;/WindowsTargetPlatformVersion&gt;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&lt;WindowsTargetPlatformVersion&gt;8.1&lt;/WindowsTargetPlatformVersion&gt;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&lt;/PropertyGroup&gt;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&lt;Import Project="$(VCTargetsPath)\Microsoft.Cpp.Default.props" /&gt;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&lt;PropertyGroup Condition="'$(Configuration)|$(Platform)'=='Release|Win32'" Label="Configuration"&gt;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-55,7 +55,7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&lt;ClCompile&gt;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&lt;AdditionalOptions&gt;/MP %(AdditionalOptions)&lt;/AdditionalOptions&gt;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&lt;Optimization&gt;Disabled&lt;/Optimization&gt;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&lt;AdditionalIncludeDirectories&gt;..\lib_enc;..\lib_dec;..\lib_com;..\lib_debug;..\basic_op;..\basic_math;%(AdditionalIncludeDirectories)&lt;/AdditionalIncludeDirectories&gt;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&lt;AdditionalIncludeDirectories&gt;..\lib_enc;..\lib_dec;..\lib_com;..\basic_op;..\basic_math;%(AdditionalIncludeDirectories)&lt;/AdditionalIncludeDirectories&gt;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&lt;PreprocessorDefinitions&gt;_CRT_SECURE_NO_WARNINGS;%(PreprocessorDefinitions)&lt;/PreprocessorDefinitions&gt;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&lt;ExceptionHandling /&gt;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&lt;BasicRuntimeChecks&gt;EnableFastChecks&lt;/BasicRuntimeChecks&gt;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-86,7 +86,7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&lt;FavorSizeOrSpeed&gt;Neither&lt;/FavorSizeOrSpeed&gt;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&lt;OmitFramePointers&gt;false&lt;/OmitFramePointers&gt;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&lt;EnableFiberSafeOptimizations&gt;false&lt;/EnableFiberSafeOptimizations&gt;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&lt;AdditionalIncludeDirectories&gt;..\lib_enc;..\lib_dec;..\lib_com;..\lib_debug;..\basic_op;..\basic_math;%(AdditionalIncludeDirectories)&lt;/AdditionalIncludeDirectories&gt;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&lt;AdditionalIncludeDirectories&gt;..\lib_enc;..\lib_dec;..\lib_com;..\basic_op;..\basic_math;%(AdditionalIncludeDirectories)&lt;/AdditionalIncludeDirectories&gt;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&lt;PreprocessorDefinitions&gt;_CRT_SECURE_NO_WARNINGS;RELEASE;%(PreprocessorDefinitions)&lt;/PreprocessorDefinitions&gt;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&lt;StringPooling&gt;true&lt;/StringPooling&gt;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&lt;ExceptionHandling /&gt;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diff -rwBu 26452-g10/c-code/Workspace_msvc/evs_dec.vcxproj 26452-h00/c-code/Workspace_msvc/evs_dec.vcxproj</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--- 26452-g10/c-code/Workspace_msvc/evs_dec.vcxproj</w:t>
      </w:r>
      <w:r w:rsidRPr="0004575E">
        <w:rPr>
          <w:rFonts w:ascii="Courier New" w:hAnsi="Courier New" w:cs="Courier New"/>
          <w:noProof/>
          <w:sz w:val="18"/>
          <w:szCs w:val="18"/>
          <w:lang w:val="en-US"/>
        </w:rPr>
        <w:tab/>
        <w:t>2019-01-17 13:42:28.000000000 +0100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+++ 26452-h00/c-code/Workspace_msvc/evs_dec.vcxproj</w:t>
      </w:r>
      <w:r w:rsidRPr="0004575E">
        <w:rPr>
          <w:rFonts w:ascii="Courier New" w:hAnsi="Courier New" w:cs="Courier New"/>
          <w:noProof/>
          <w:sz w:val="18"/>
          <w:szCs w:val="18"/>
          <w:lang w:val="en-US"/>
        </w:rPr>
        <w:tab/>
        <w:t>2020-05-14 10:26:34.000000000 +0200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-13,7 +13,7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&lt;PropertyGroup Label="Globals"&gt;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&lt;ProjectGuid&gt;{E822DDAF-0F5F-4CD0-A694-38AE69DE74D3}&lt;/ProjectGuid&gt;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&lt;RootNamespace&gt;evs_dec&lt;/RootNamespace&gt;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&lt;WindowsTargetPlatformVersion&gt;10.0.15063.0&lt;/WindowsTargetPlatformVersion&gt;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&lt;WindowsTargetPlatformVersion&gt;8.1&lt;/WindowsTargetPlatformVersion&gt;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&lt;/PropertyGroup&gt;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&lt;Import Project="$(VCTargetsPath)\Microsoft.Cpp.Default.props" /&gt;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&lt;PropertyGroup Condition="'$(Configuration)|$(Platform)'=='Release|Win32'" Label="Configuration"&gt;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-68,7 +68,7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&lt;ClCompile&gt;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&lt;AdditionalOptions&gt;/MP %(AdditionalOptions)&lt;/AdditionalOptions&gt;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&lt;Optimization&gt;Disabled&lt;/Optimization&gt;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&lt;AdditionalIncludeDirectories&gt;..\lib_enc;..\lib_dec;..\lib_com;..\lib_debug;..\basic_op;..\basic_math;%(AdditionalIncludeDirectories)&lt;/AdditionalIncludeDirectories&gt;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lastRenderedPageBreak/>
        <w:t>+      &lt;AdditionalIncludeDirectories&gt;..\lib_enc;..\lib_dec;..\lib_com;..\basic_op;..\basic_math;%(AdditionalIncludeDirectories)&lt;/AdditionalIncludeDirectories&gt;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&lt;PreprocessorDefinitions&gt;_CRT_SECURE_NO_WARNINGS;%(PreprocessorDefinitions)&lt;/PreprocessorDefinitions&gt;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&lt;ExceptionHandling /&gt;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&lt;BasicRuntimeChecks&gt;EnableFastChecks&lt;/BasicRuntimeChecks&gt;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-111,7 +111,7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&lt;FavorSizeOrSpeed&gt;Neither&lt;/FavorSizeOrSpeed&gt;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&lt;OmitFramePointers&gt;false&lt;/OmitFramePointers&gt;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&lt;EnableFiberSafeOptimizations&gt;false&lt;/EnableFiberSafeOptimizations&gt;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&lt;AdditionalIncludeDirectories&gt;..\lib_enc;..\lib_dec;..\lib_com;..\lib_debug;..\basic_op;..\basic_math;%(AdditionalIncludeDirectories)&lt;/AdditionalIncludeDirectories&gt;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&lt;AdditionalIncludeDirectories&gt;..\lib_enc;..\lib_dec;..\lib_com;..\basic_op;..\basic_math;%(AdditionalIncludeDirectories)&lt;/AdditionalIncludeDirectories&gt;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&lt;PreprocessorDefinitions&gt;_CRT_SECURE_NO_WARNINGS;RELEASE;%(PreprocessorDefinitions)&lt;/PreprocessorDefinitions&gt;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&lt;StringPooling&gt;true&lt;/StringPooling&gt;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&lt;ExceptionHandling /&gt;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-279,10 +279,6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&lt;Project&gt;{39ec200d-7795-4ff8-b214-b24eda5526ae}&lt;/Project&gt;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&lt;ReferenceOutputAssembly&gt;false&lt;/ReferenceOutputAssembly&gt;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&lt;/ProjectReference&gt;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&lt;ProjectReference Include="debug.vcxproj"&gt;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&lt;Project&gt;{54509728-928b-44d9-a118-a6f92f08b34f}&lt;/Project&gt;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&lt;ReferenceOutputAssembly&gt;false&lt;/ReferenceOutputAssembly&gt;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&lt;/ProjectReference&gt;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&lt;ProjectReference Include="lib_fx.vcxproj"&gt;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&lt;Project&gt;{52ef5f7b-df20-4ba8-96e0-dcb4a9b3d200}&lt;/Project&gt;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&lt;ReferenceOutputAssembly&gt;false&lt;/ReferenceOutputAssembly&gt;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diff -rwBu 26452-g10/c-code/Workspace_msvc/evs_enc.vcxproj 26452-h00/c-code/Workspace_msvc/evs_enc.vcxproj</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--- 26452-g10/c-code/Workspace_msvc/evs_enc.vcxproj</w:t>
      </w:r>
      <w:r w:rsidRPr="0004575E">
        <w:rPr>
          <w:rFonts w:ascii="Courier New" w:hAnsi="Courier New" w:cs="Courier New"/>
          <w:noProof/>
          <w:sz w:val="18"/>
          <w:szCs w:val="18"/>
          <w:lang w:val="en-US"/>
        </w:rPr>
        <w:tab/>
        <w:t>2019-01-17 13:42:28.000000000 +0100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+++ 26452-h00/c-code/Workspace_msvc/evs_enc.vcxproj</w:t>
      </w:r>
      <w:r w:rsidRPr="0004575E">
        <w:rPr>
          <w:rFonts w:ascii="Courier New" w:hAnsi="Courier New" w:cs="Courier New"/>
          <w:noProof/>
          <w:sz w:val="18"/>
          <w:szCs w:val="18"/>
          <w:lang w:val="en-US"/>
        </w:rPr>
        <w:tab/>
        <w:t>2020-05-14 10:26:34.000000000 +0200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-13,7 +13,7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&lt;PropertyGroup Label="Globals"&gt;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&lt;ProjectGuid&gt;{824DA4CF-06F0-45C9-929A-8792F0E19C3E}&lt;/ProjectGuid&gt;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&lt;RootNamespace&gt;evs_enc&lt;/RootNamespace&gt;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&lt;WindowsTargetPlatformVersion&gt;10.0.15063.0&lt;/WindowsTargetPlatformVersion&gt;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&lt;WindowsTargetPlatformVersion&gt;8.1&lt;/WindowsTargetPlatformVersion&gt;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&lt;/PropertyGroup&gt;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&lt;Import Project="$(VCTargetsPath)\Microsoft.Cpp.Default.props" /&gt;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&lt;PropertyGroup Condition="'$(Configuration)|$(Platform)'=='Debug|Win32'" Label="Configuration"&gt;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-72,7 +72,7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&lt;FavorSizeOrSpeed&gt;Neither&lt;/FavorSizeOrSpeed&gt;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&lt;OmitFramePointers&gt;false&lt;/OmitFramePointers&gt;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&lt;EnableFiberSafeOptimizations&gt;false&lt;/EnableFiberSafeOptimizations&gt;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&lt;AdditionalIncludeDirectories&gt;..\lib_enc;..\lib_dec;..\lib_com;..\lib_debug;..\basic_op;..\basic_math;%(AdditionalIncludeDirectories)&lt;/AdditionalIncludeDirectories&gt;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&lt;AdditionalIncludeDirectories&gt;..\lib_enc;..\lib_dec;..\lib_com;..\basic_op;..\basic_math;%(AdditionalIncludeDirectories)&lt;/AdditionalIncludeDirectories&gt;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&lt;PreprocessorDefinitions&gt;_CRT_SECURE_NO_WARNINGS;RELEASE;%(PreprocessorDefinitions)&lt;/PreprocessorDefinitions&gt;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&lt;StringPooling&gt;true&lt;/StringPooling&gt;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&lt;ExceptionHandling /&gt;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-119,7 +119,7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&lt;ClCompile&gt;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&lt;AdditionalOptions&gt;/MP %(AdditionalOptions)&lt;/AdditionalOptions&gt;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&lt;Optimization&gt;Disabled&lt;/Optimization&gt;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&lt;AdditionalIncludeDirectories&gt;..\lib_enc;..\lib_dec;..\lib_com;..\lib_debug;..\basic_op;..\basic_math;%(AdditionalIncludeDirectories)&lt;/AdditionalIncludeDirectories&gt;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lastRenderedPageBreak/>
        <w:t>+      &lt;AdditionalIncludeDirectories&gt;..\lib_enc;..\lib_dec;..\lib_com;..\basic_op;..\basic_math;%(AdditionalIncludeDirectories)&lt;/AdditionalIncludeDirectories&gt;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&lt;PreprocessorDefinitions&gt;_CRT_SECURE_NO_WARNINGS;%(PreprocessorDefinitions)&lt;/PreprocessorDefinitions&gt;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&lt;ExceptionHandling /&gt;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&lt;BasicRuntimeChecks&gt;EnableFastChecks&lt;/BasicRuntimeChecks&gt;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-310,10 +310,6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&lt;Project&gt;{39ec200d-7795-4ff8-b214-b24eda5526ae}&lt;/Project&gt;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&lt;ReferenceOutputAssembly&gt;false&lt;/ReferenceOutputAssembly&gt;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&lt;/ProjectReference&gt;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&lt;ProjectReference Include="debug.vcxproj"&gt;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&lt;Project&gt;{54509728-928b-44d9-a118-a6f92f08b34f}&lt;/Project&gt;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&lt;ReferenceOutputAssembly&gt;false&lt;/ReferenceOutputAssembly&gt;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&lt;/ProjectReference&gt;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&lt;ProjectReference Include="lib_fx.vcxproj"&gt;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&lt;Project&gt;{52ef5f7b-df20-4ba8-96e0-dcb4a9b3d200}&lt;/Project&gt;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&lt;ReferenceOutputAssembly&gt;false&lt;/ReferenceOutputAssembly&gt;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diff -rwBu 26452-g10/c-code/Workspace_msvc/lib_fx.vcxproj 26452-h00/c-code/Workspace_msvc/lib_fx.vcxproj</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--- 26452-g10/c-code/Workspace_msvc/lib_fx.vcxproj</w:t>
      </w:r>
      <w:r w:rsidRPr="0004575E">
        <w:rPr>
          <w:rFonts w:ascii="Courier New" w:hAnsi="Courier New" w:cs="Courier New"/>
          <w:noProof/>
          <w:sz w:val="18"/>
          <w:szCs w:val="18"/>
          <w:lang w:val="en-US"/>
        </w:rPr>
        <w:tab/>
        <w:t>2019-01-17 14:21:02.000000000 +0100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+++ 26452-h00/c-code/Workspace_msvc/lib_fx.vcxproj</w:t>
      </w:r>
      <w:r w:rsidRPr="0004575E">
        <w:rPr>
          <w:rFonts w:ascii="Courier New" w:hAnsi="Courier New" w:cs="Courier New"/>
          <w:noProof/>
          <w:sz w:val="18"/>
          <w:szCs w:val="18"/>
          <w:lang w:val="en-US"/>
        </w:rPr>
        <w:tab/>
        <w:t>2020-05-14 10:26:34.000000000 +0200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-53,7 +53,7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&lt;PropertyGroup Label="Globals"&gt;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&lt;ProjectGuid&gt;{52EF5F7B-DF20-4BA8-96E0-DCB4A9B3D200}&lt;/ProjectGuid&gt;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&lt;RootNamespace&gt;lib_fx&lt;/RootNamespace&gt;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&lt;WindowsTargetPlatformVersion&gt;10.0.15063.0&lt;/WindowsTargetPlatformVersion&gt;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&lt;WindowsTargetPlatformVersion&gt;8.1&lt;/WindowsTargetPlatformVersion&gt;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&lt;/PropertyGroup&gt;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&lt;Import Project="$(VCTargetsPath)\Microsoft.Cpp.Default.props" /&gt;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&lt;PropertyGroup Condition="'$(Configuration)|$(Platform)'=='Release|Win32'" Label="Configuration"&gt;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-92,7 +92,7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&lt;ClCompile&gt;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&lt;AdditionalOptions&gt;/MP %(AdditionalOptions)&lt;/AdditionalOptions&gt;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&lt;Optimization&gt;Disabled&lt;/Optimization&gt;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&lt;AdditionalIncludeDirectories&gt;..\lib_enc;..\lib_dec;..\lib_com;..\lib_debug;..\basic_op;..\basic_math;%(AdditionalIncludeDirectories)&lt;/AdditionalIncludeDirectories&gt;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&lt;AdditionalIncludeDirectories&gt;..\lib_enc;..\lib_dec;..\lib_com;..\basic_op;..\basic_math;%(AdditionalIncludeDirectories)&lt;/AdditionalIncludeDirectories&gt;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&lt;PreprocessorDefinitions&gt;_CRT_SECURE_NO_WARNINGS;%(PreprocessorDefinitions)&lt;/PreprocessorDefinitions&gt;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&lt;BasicRuntimeChecks&gt;EnableFastChecks&lt;/BasicRuntimeChecks&gt;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&lt;RuntimeLibrary&gt;MultiThreadedDebug&lt;/RuntimeLibrary&gt;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-107,7 +107,7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&lt;Optimization&gt;MaxSpeed&lt;/Optimization&gt;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&lt;IntrinsicFunctions&gt;false&lt;/IntrinsicFunctions&gt;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&lt;WholeProgramOptimization&gt;false&lt;/WholeProgramOptimization&gt;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&lt;AdditionalIncludeDirectories&gt;..\lib_enc;..\lib_dec;..\lib_com;..\lib_debug;..\basic_op;..\basic_math;%(AdditionalIncludeDirectories)&lt;/AdditionalIncludeDirectories&gt;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&lt;AdditionalIncludeDirectories&gt;..\lib_enc;..\lib_dec;..\lib_com;..\basic_op;..\basic_math;%(AdditionalIncludeDirectories)&lt;/AdditionalIncludeDirectories&gt;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&lt;PreprocessorDefinitions&gt;_CRT_SECURE_NO_WARNINGS;RELEASE;%(PreprocessorDefinitions)&lt;/PreprocessorDefinitions&gt;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&lt;StringPooling&gt;true&lt;/StringPooling&gt;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&lt;BasicRuntimeChecks&gt;Default&lt;/BasicRuntimeChecks&gt;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diff -rwBu 26452-g10/c-code/lib_com/basop_util.c 26452-h00/c-code/lib_com/basop_util.c</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--- 26452-g10/c-code/lib_com/basop_util.c</w:t>
      </w:r>
      <w:r w:rsidRPr="0004575E">
        <w:rPr>
          <w:rFonts w:ascii="Courier New" w:hAnsi="Courier New" w:cs="Courier New"/>
          <w:noProof/>
          <w:sz w:val="18"/>
          <w:szCs w:val="18"/>
          <w:lang w:val="en-US"/>
        </w:rPr>
        <w:tab/>
        <w:t>2019-01-17 13:48:20.000000000 +0100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+++ 26452-h00/c-code/lib_com/basop_util.c</w:t>
      </w:r>
      <w:r w:rsidRPr="0004575E">
        <w:rPr>
          <w:rFonts w:ascii="Courier New" w:hAnsi="Courier New" w:cs="Courier New"/>
          <w:noProof/>
          <w:sz w:val="18"/>
          <w:szCs w:val="18"/>
          <w:lang w:val="en-US"/>
        </w:rPr>
        <w:tab/>
        <w:t>2020-05-14 10:26:34.000000000 +0200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-688,8 +688,10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lastRenderedPageBreak/>
        <w:t>-    x_max = 0;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x_min = 0;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x_max = 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x_min = 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FOR (i = 0; i &lt; len_x; i++)</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if (x[i] &gt;= 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-1396,7 +1398,8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Word32 L_tmp;</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r w:rsidRPr="0004575E">
        <w:rPr>
          <w:rFonts w:ascii="Courier New" w:hAnsi="Courier New" w:cs="Courier New"/>
          <w:noProof/>
          <w:sz w:val="18"/>
          <w:szCs w:val="18"/>
          <w:lang w:val="en-US"/>
        </w:rPr>
        <w:tab/>
        <w:t>Word16 exp_val;</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Word64 L64_inp64 = L_sum;  move64();</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Word64 L64_inp64 = L_sum;</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move64();</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L64_inp64 = W_shl( L64_inp64, 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exp_val = W_norm( L64_inp64 );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-1404,9 +1407,11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exp_val = sub( 31, exp_val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if(EQ_64(L_sum , 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r w:rsidRPr="0004575E">
        <w:rPr>
          <w:rFonts w:ascii="Courier New" w:hAnsi="Courier New" w:cs="Courier New"/>
          <w:noProof/>
          <w:sz w:val="18"/>
          <w:szCs w:val="18"/>
          <w:lang w:val="en-US"/>
        </w:rPr>
        <w:tab/>
        <w: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w:t>
      </w:r>
      <w:r w:rsidRPr="0004575E">
        <w:rPr>
          <w:rFonts w:ascii="Courier New" w:hAnsi="Courier New" w:cs="Courier New"/>
          <w:noProof/>
          <w:sz w:val="18"/>
          <w:szCs w:val="18"/>
          <w:lang w:val="en-US"/>
        </w:rPr>
        <w:tab/>
      </w:r>
      <w:r w:rsidRPr="0004575E">
        <w:rPr>
          <w:rFonts w:ascii="Courier New" w:hAnsi="Courier New" w:cs="Courier New"/>
          <w:noProof/>
          <w:sz w:val="18"/>
          <w:szCs w:val="18"/>
          <w:lang w:val="en-US"/>
        </w:rPr>
        <w:tab/>
        <w:t>exp_val = -32; move16();</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exp_val = -32;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move16();</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r w:rsidRPr="0004575E">
        <w:rPr>
          <w:rFonts w:ascii="Courier New" w:hAnsi="Courier New" w:cs="Courier New"/>
          <w:noProof/>
          <w:sz w:val="18"/>
          <w:szCs w:val="18"/>
          <w:lang w:val="en-US"/>
        </w:rPr>
        <w:tab/>
        <w: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*exp = exp_val;</w:t>
      </w:r>
      <w:r w:rsidRPr="0004575E">
        <w:rPr>
          <w:rFonts w:ascii="Courier New" w:hAnsi="Courier New" w:cs="Courier New"/>
          <w:noProof/>
          <w:sz w:val="18"/>
          <w:szCs w:val="18"/>
          <w:lang w:val="en-US"/>
        </w:rPr>
        <w:tab/>
        <w:t>move16();</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*exp = exp_val;</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move16();</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L_tmp = W_extract_h( L64_inp64 );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return L_tmp;</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diff -rwBu 26452-g10/c-code/lib_com/bitstream_fx.c 26452-h00/c-code/lib_com/bitstream_fx.c</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--- 26452-g10/c-code/lib_com/bitstream_fx.c</w:t>
      </w:r>
      <w:r w:rsidRPr="0004575E">
        <w:rPr>
          <w:rFonts w:ascii="Courier New" w:hAnsi="Courier New" w:cs="Courier New"/>
          <w:noProof/>
          <w:sz w:val="18"/>
          <w:szCs w:val="18"/>
          <w:lang w:val="en-US"/>
        </w:rPr>
        <w:tab/>
        <w:t>2019-01-17 13:48:20.000000000 +0100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+++ 26452-h00/c-code/lib_com/bitstream_fx.c</w:t>
      </w:r>
      <w:r w:rsidRPr="0004575E">
        <w:rPr>
          <w:rFonts w:ascii="Courier New" w:hAnsi="Courier New" w:cs="Courier New"/>
          <w:noProof/>
          <w:sz w:val="18"/>
          <w:szCs w:val="18"/>
          <w:lang w:val="en-US"/>
        </w:rPr>
        <w:tab/>
        <w:t>2020-05-14 10:26:34.000000000 +0200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-1419,6 +1419,23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 all zero indeces/bits  iSP AMRWB SID_update results in a valid LP filter with extremely high LP-filter-gain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 all zero indeces/bits  may be a result of CS bit errors  and/or  erroneously injected by gateways or by a bad dejitter handlers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if (total_brate == SID_1k75 &amp;&amp; sid_update == 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 valid sid_update received, check for very risky but formally valid content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Word16 sum = 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for (k = 0; k &lt; num_bits; ++k)</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sum += (pt_stream[k] == G192_BIN1);/*   check of 35 zeroes, 35 ones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if( sum == 0 )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 all zeros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sid_upd_bad = 1;   /* initial signal as corrupt (BER likley)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 AMRWB  26.173 G.192  file reader (read_serial) does not declare/use SID_BAD ft,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it declares every bad synch marked frame initially as a lost_speech frame,</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and then the RXDTX handler CNG state decides the decoding mode CNG/SPEECH.</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-1764,6 +1781,23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st-&gt;bfi_fx  |= st-&gt;bit_stream_fx[k] ; /* partity check of 35 zeroes,  any single 1 gives BFI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lastRenderedPageBreak/>
        <w: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 all zero bit SID_update results in a valid LP filter with extremely high LP-filter-gain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 all zero bits signal may be a result of CS bit errors  or erronesouly injected by gateways  or bad dejitter handlers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if (sti == 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/*sid_update received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Word16 sum = 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for (k = 0; k &lt; 35; k++)</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sum += st-&gt;bit_stream_fx[k]; /* check of 35 zeroes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if ( sum == 0 )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st-&gt;bfi_fx = 1;   /* eventually becomes SID_UPD_BAD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/*add two zero bytes for arithmetic coder flush*/</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-2276,29 +2310,157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UWord16 utmp;</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Word16 bit0;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Word16 curr_ft_good_sp, curr_ft_bad_sp;</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Word16 g192_sid_first, sid_upd_bad = 0, sid_update;</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Word16 speech_bad=0, speech_lost=0;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st-&gt;bfi_fx = 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st-&gt;BER_detect = 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bit0 = 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 There is no FRAME_NO_DATA or BAD frame indicator in RTP, frames are just missing.</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 In case of comfort noise handle missing frame as FRAME_NO_DATA, otherwise use PLC.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IF(num_bits != 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st-&gt;mdct_sw_enable = 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st-&gt;mdct_sw = 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reset_indices_dec_fx(st);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if (num_bits == 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st-&gt;bfi_fx = 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bit0 = G192_BIN0;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if( (*pt_stream &amp; 0x80) != 0 )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st-&gt;bfi_fx = 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 convert the frame length to total bitrate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total_brate = (long)(num_bits * 50);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 handle SID_FIRST, SID_BAD, SPEECH_LOST,  NO_DATA as properly  as possible for the ITU-T  G.192 format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 (total_brate, bfi , st_CNG)   =  rx_handler(received frame type, [previous frame type],  past CNG state, past core)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curr_ft_good_sp = 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curr_ft_bad_sp = 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if ( GT_32(total_brate, SID_2k40)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bit0 = G192_BIN1;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if (st-&gt;bfi_fx == 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curr_ft_good_sp = 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else</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curr_ft_bad_sp = 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lastRenderedPageBreak/>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ELSE IF(EQ_32(st-&gt;total_brate_fx,SID_1k75)||</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EQ_32(st-&gt;total_brate_fx,SID_2k40)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EQ_32(st-&gt;total_brate_fx,FRAME_NO_DATA)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sid_update = 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sid_upd_bad = 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if ( EQ_32(total_brate, SID_1k75) || EQ_32(total_brate, SID_2k40)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st-&gt;bfi_fx = 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if (st-&gt;bfi_fx == 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sid_update = 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ELSE</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else</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sid_upd_bad = 1;   /* may happen in CS , corrupt but detected sid frame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 all zero indeces/bits  iSP AMRWB SID_update results in a valid LP filter with extremely high LP-filter-gain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 all zero indeces/bits  may be a result of CS bit errors  and/or  erroneously injected by gateways or by a bad dejitter handlers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if (total_brate == SID_1k75 &amp;&amp; sid_update == 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 valid sid_update received, check for very risky but formally valid content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Word16 sum = 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for (k = 0; k &lt; num_bits; ++k)</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sum += (pt_stream[k / 8] &gt;&gt; (7 - (k % 8))) &amp; 0x1; /*   check of 35 zeroes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if( sum == 0 )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 all zeros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sid_upd_bad = 1;   /* initial signal as corrupt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 AMRWB  26.173 G.192  file reader (read_serial) does not declare/use SID_BAD ft,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it declares every bad synch marked frame initially as a lost_speech frame,</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and then the RXDTX handler CNG state decides the decoding mode CNG/SPEECH.</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While In the AMRWB ETSI/3GPP format eid a CRC error in a detected SID_UPDATE frame triggers SID_UPD_BAD.</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Here we inhibit use of the SID-length info, even though it is available in the G.192 file format after STL/EID-XOR.</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Note:  EID-XOR fer aplication does not change the length of the bad SYNCH SID packet.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in a correct G.192 level FER applied a SID_UPD  simulation,  should result  as if the whole packet was lost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if (sid_upd_bad)</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sid_upd_bad = 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total_brate = FRAME_NO_DATA;     /* G.192 currently  treats  SID_BAD   as a  stolen signaling frame which will yield a  SPEECH LOST pre-indication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 Refs:</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handle received SID_FIRST sent from 2G/3G 26.193,</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26.192 does note describe SID_FIRST,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but 26.173 code handles it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g192_sid_first = 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lastRenderedPageBreak/>
        <w:t>+    if ( st-&gt;core_fx == AMR_WB_CORE &amp;&amp; st-&gt;prev_ft_speech_fx &amp;&amp; total_brate == FRAME_NO_DATA &amp;&amp; st-&gt;bfi_fx == 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g192_sid_first = 1;   /*  SID_FIRST detected for previous AMRWB/AMRWBIO  active frames only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It is not possible to perfectly simulate rate switching or FER  conditions EVS-&gt;AMRWBIO  where:</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the very first SID_FIRST detection is based on a past EVS active frame</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and  a  good length 0  "SID_FIRST"(NO_DATA)   frame is sent in AMRWBIO,</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 due to the one frame state memory in the AMRWB legacy  G.192 SID_FIRST encoding</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speech_bad = 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if (total_brate &gt; SID_2k40 &amp;&amp; st-&gt;bfi_fx != 0) /*   CS-type of CRC failure   frame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speech_bad = 1;        /* initial assumption, CNG_state decides what to do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speech_lost = 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if (total_brate == 0 &amp;&amp; st-&gt;bfi_fx != 0) /*  unsent  NO_DATA or stolen NO_DATA/signaling  frame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speech_lost = 1;       /* initial assumption, CNG_state decides what to do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 Do not allow decoder to enter CNG-synthesis for  any instantly  received  GOOD+LENGTH==0  frame</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as this frame was never transmitted, one  can not know it is good and has a a length of zero )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if (st-&gt;CNG_fx != 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 We were in CNG synthesis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if (curr_ft_good_sp != 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 only a good speech frame makes you leave CNG synthesis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st-&gt;CNG_fx = 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else</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 We were in SPEECH synthesis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 only a received SID frame can make the decoder enter into CNG synthesis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if (g192_sid_first || sid_update || sid_upd_bad)</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st-&gt;CNG_fx = 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  handle the  g.192  _simulated_ untransmitted frame,  setting  for decoder  SPEECH synthesis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if ((st-&gt;CNG_fx == 0) &amp;&amp; (total_brate == 0 &amp;&amp; st-&gt;bfi_fx == 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st-&gt;bfi_fx = 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move16(); /*  SPEECH PLC code will now become active as in a real system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 total_brate= 0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 handle bad speech frame(and bad sid frame) in the decoders CNG synthesis settings pair (total_brate, bfi)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if (((st-&gt;CNG_fx != 0) &amp;&amp; ((speech_bad != 0) || (speech_lost != 0))) || /* SP_BAD or SPEECH_LOST)   --&gt; stay in CNG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(sid_upd_bad != 0))                                              /* SID_UPD_BAD              --&gt; start/stay CNG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st-&gt;bfi_fx = 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lastRenderedPageBreak/>
        <w:t>+        total_brate = 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 update for next frame's G.192 file format's  SID_FIRST detection (primarily for AMRWBIO  interop with AMRWB )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st-&gt;prev_ft_speech_fx = ((curr_ft_good_sp != 0) || (curr_ft_bad_sp != 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IF( EQ_16(partialframe,1)||EQ_16(st-&gt;prev_use_partial_copy,1))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st-&gt;next_coder_type = next_coder_type;</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-2307,25 +2469,26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st-&gt;next_coder_type = INACTIVE;</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st-&gt;mdct_sw_enable = 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st-&gt;mdct_sw = 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reset_indices_dec_fx( st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total_brate = num_bits * 50;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IF(EQ_16(partialframe,1))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st-&gt;bfi_fx = 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Mpy_32_16_ss(total_brate, 5243, &amp;L_tmp, &amp;utmp); /* 5243 is 1/50 in Q18. (0+18-15=3)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st-&gt;total_num_bits = extract_l(L_shr(L_tmp, 3)); /* Q0 */</w:t>
      </w:r>
    </w:p>
    <w:p w:rsidR="0004575E" w:rsidRPr="00AE2F2A" w:rsidRDefault="0004575E" w:rsidP="0004575E">
      <w:pPr>
        <w:contextualSpacing/>
        <w:rPr>
          <w:rFonts w:ascii="Courier New" w:hAnsi="Courier New" w:cs="Courier New"/>
          <w:noProof/>
          <w:sz w:val="18"/>
          <w:szCs w:val="18"/>
          <w:lang w:val="de-DE"/>
        </w:rPr>
      </w:pPr>
      <w:r w:rsidRPr="00AE2F2A">
        <w:rPr>
          <w:rFonts w:ascii="Courier New" w:hAnsi="Courier New" w:cs="Courier New"/>
          <w:noProof/>
          <w:sz w:val="18"/>
          <w:szCs w:val="18"/>
          <w:lang w:val="de-DE"/>
        </w:rPr>
        <w:t>+    bit0 = num_bits ? (((pt_stream[0] &gt;&gt; 7) &amp; 0x1) ? G192_BIN1 : G192_BIN0) : 0;</w:t>
      </w:r>
    </w:p>
    <w:p w:rsidR="0004575E" w:rsidRPr="00AE2F2A" w:rsidRDefault="0004575E" w:rsidP="0004575E">
      <w:pPr>
        <w:contextualSpacing/>
        <w:rPr>
          <w:rFonts w:ascii="Courier New" w:hAnsi="Courier New" w:cs="Courier New"/>
          <w:noProof/>
          <w:sz w:val="18"/>
          <w:szCs w:val="18"/>
          <w:lang w:val="de-DE"/>
        </w:rPr>
      </w:pPr>
      <w:r w:rsidRPr="00AE2F2A">
        <w:rPr>
          <w:rFonts w:ascii="Courier New" w:hAnsi="Courier New" w:cs="Courier New"/>
          <w:noProof/>
          <w:sz w:val="18"/>
          <w:szCs w:val="18"/>
          <w:lang w:val="de-DE"/>
        </w:rPr>
        <w:t xml:space="preserve"> </w:t>
      </w:r>
    </w:p>
    <w:p w:rsidR="0004575E" w:rsidRPr="0004575E" w:rsidRDefault="0004575E" w:rsidP="0004575E">
      <w:pPr>
        <w:contextualSpacing/>
        <w:rPr>
          <w:rFonts w:ascii="Courier New" w:hAnsi="Courier New" w:cs="Courier New"/>
          <w:noProof/>
          <w:sz w:val="18"/>
          <w:szCs w:val="18"/>
          <w:lang w:val="en-US"/>
        </w:rPr>
      </w:pPr>
      <w:r w:rsidRPr="00AE2F2A">
        <w:rPr>
          <w:rFonts w:ascii="Courier New" w:hAnsi="Courier New" w:cs="Courier New"/>
          <w:noProof/>
          <w:sz w:val="18"/>
          <w:szCs w:val="18"/>
          <w:lang w:val="de-DE"/>
        </w:rPr>
        <w:t xml:space="preserve">     </w:t>
      </w:r>
      <w:r w:rsidRPr="0004575E">
        <w:rPr>
          <w:rFonts w:ascii="Courier New" w:hAnsi="Courier New" w:cs="Courier New"/>
          <w:noProof/>
          <w:sz w:val="18"/>
          <w:szCs w:val="18"/>
          <w:lang w:val="en-US"/>
        </w:rPr>
        <w:t>IF ( st-&gt;bfi_fx != 1 )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 select MODE1 or MODE2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decoder_selectCodec( st, total_brate, bit0 );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 decoder_selectCodec may set st-&gt;bfi_fx for an illegal total_brate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Mpy_32_16_ss(total_brate, 5243, &amp;L_tmp, &amp;utmp); /* 5243 is 1/50 in Q18. (0+18-15=3)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st-&gt;total_num_bits = extract_l(L_shr(L_tmp, 3)); /* Q0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num_bits = st-&gt;total_num_bits;  /* avoid  potential read past end of bit_stream_ptr, in case frame is set by RXDTX handler to good zero length frame for CNG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IF ( st-&gt;bfi_fx != 1 )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 convert bitstream from compact bytes to short values and store it in decoder state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bit_stream_ptr = st-&gt;bit_stream_fx;</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FOR( k = 0; k &lt; num_bits; k++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diff -rwBu 26452-g10/c-code/lib_com/cldfb.c 26452-h00/c-code/lib_com/cldfb.c</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--- 26452-g10/c-code/lib_com/cldfb.c</w:t>
      </w:r>
      <w:r w:rsidRPr="0004575E">
        <w:rPr>
          <w:rFonts w:ascii="Courier New" w:hAnsi="Courier New" w:cs="Courier New"/>
          <w:noProof/>
          <w:sz w:val="18"/>
          <w:szCs w:val="18"/>
          <w:lang w:val="en-US"/>
        </w:rPr>
        <w:tab/>
        <w:t>2019-01-17 13:48:20.000000000 +0100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+++ 26452-h00/c-code/lib_com/cldfb.c</w:t>
      </w:r>
      <w:r w:rsidRPr="0004575E">
        <w:rPr>
          <w:rFonts w:ascii="Courier New" w:hAnsi="Courier New" w:cs="Courier New"/>
          <w:noProof/>
          <w:sz w:val="18"/>
          <w:szCs w:val="18"/>
          <w:lang w:val="en-US"/>
        </w:rPr>
        <w:tab/>
        <w:t>2020-05-14 10:26:34.000000000 +0200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-243,13 +243,21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CL_z  = CL_mult_32x16( CL_x, C_c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r w:rsidRPr="0004575E">
        <w:rPr>
          <w:rFonts w:ascii="Courier New" w:hAnsi="Courier New" w:cs="Courier New"/>
          <w:noProof/>
          <w:sz w:val="18"/>
          <w:szCs w:val="18"/>
          <w:lang w:val="en-US"/>
        </w:rPr>
        <w:tab/>
      </w:r>
      <w:r w:rsidRPr="0004575E">
        <w:rPr>
          <w:rFonts w:ascii="Courier New" w:hAnsi="Courier New" w:cs="Courier New"/>
          <w:noProof/>
          <w:sz w:val="18"/>
          <w:szCs w:val="18"/>
          <w:lang w:val="en-US"/>
        </w:rPr>
        <w:tab/>
        <w:t>*rYR   = CL_Extract_real( CL_z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r w:rsidRPr="0004575E">
        <w:rPr>
          <w:rFonts w:ascii="Courier New" w:hAnsi="Courier New" w:cs="Courier New"/>
          <w:noProof/>
          <w:sz w:val="18"/>
          <w:szCs w:val="18"/>
          <w:lang w:val="en-US"/>
        </w:rPr>
        <w:tab/>
      </w:r>
      <w:r w:rsidRPr="0004575E">
        <w:rPr>
          <w:rFonts w:ascii="Courier New" w:hAnsi="Courier New" w:cs="Courier New"/>
          <w:noProof/>
          <w:sz w:val="18"/>
          <w:szCs w:val="18"/>
          <w:lang w:val="en-US"/>
        </w:rPr>
        <w:tab/>
        <w:t>*rYI   = CL_Extract_imag( CL_z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w:t>
      </w:r>
      <w:r w:rsidRPr="0004575E">
        <w:rPr>
          <w:rFonts w:ascii="Courier New" w:hAnsi="Courier New" w:cs="Courier New"/>
          <w:noProof/>
          <w:sz w:val="18"/>
          <w:szCs w:val="18"/>
          <w:lang w:val="en-US"/>
        </w:rPr>
        <w:tab/>
      </w:r>
      <w:r w:rsidRPr="0004575E">
        <w:rPr>
          <w:rFonts w:ascii="Courier New" w:hAnsi="Courier New" w:cs="Courier New"/>
          <w:noProof/>
          <w:sz w:val="18"/>
          <w:szCs w:val="18"/>
          <w:lang w:val="en-US"/>
        </w:rPr>
        <w:tab/>
        <w:t>rYR +=srYR; rYI+=srYI; rXR+=srXR; rXI+=srXI;</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rYR +=srYR;</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rYI+=srYI;</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rXR+=srXR;</w:t>
      </w:r>
    </w:p>
    <w:p w:rsidR="0004575E" w:rsidRPr="00AE2F2A" w:rsidRDefault="0004575E" w:rsidP="0004575E">
      <w:pPr>
        <w:contextualSpacing/>
        <w:rPr>
          <w:rFonts w:ascii="Courier New" w:hAnsi="Courier New" w:cs="Courier New"/>
          <w:noProof/>
          <w:sz w:val="18"/>
          <w:szCs w:val="18"/>
          <w:lang w:val="de-DE"/>
        </w:rPr>
      </w:pPr>
      <w:r w:rsidRPr="00AE2F2A">
        <w:rPr>
          <w:rFonts w:ascii="Courier New" w:hAnsi="Courier New" w:cs="Courier New"/>
          <w:noProof/>
          <w:sz w:val="18"/>
          <w:szCs w:val="18"/>
          <w:lang w:val="de-DE"/>
        </w:rPr>
        <w:t>+        rXI+=srXI;</w:t>
      </w:r>
    </w:p>
    <w:p w:rsidR="0004575E" w:rsidRPr="00AE2F2A" w:rsidRDefault="0004575E" w:rsidP="0004575E">
      <w:pPr>
        <w:contextualSpacing/>
        <w:rPr>
          <w:rFonts w:ascii="Courier New" w:hAnsi="Courier New" w:cs="Courier New"/>
          <w:noProof/>
          <w:sz w:val="18"/>
          <w:szCs w:val="18"/>
          <w:lang w:val="de-DE"/>
        </w:rPr>
      </w:pPr>
      <w:r w:rsidRPr="00AE2F2A">
        <w:rPr>
          <w:rFonts w:ascii="Courier New" w:hAnsi="Courier New" w:cs="Courier New"/>
          <w:noProof/>
          <w:sz w:val="18"/>
          <w:szCs w:val="18"/>
          <w:lang w:val="de-DE"/>
        </w:rPr>
        <w:t xml:space="preserve"> </w:t>
      </w:r>
    </w:p>
    <w:p w:rsidR="0004575E" w:rsidRPr="00AE2F2A" w:rsidRDefault="0004575E" w:rsidP="0004575E">
      <w:pPr>
        <w:contextualSpacing/>
        <w:rPr>
          <w:rFonts w:ascii="Courier New" w:hAnsi="Courier New" w:cs="Courier New"/>
          <w:noProof/>
          <w:sz w:val="18"/>
          <w:szCs w:val="18"/>
          <w:lang w:val="de-DE"/>
        </w:rPr>
      </w:pPr>
      <w:r w:rsidRPr="00AE2F2A">
        <w:rPr>
          <w:rFonts w:ascii="Courier New" w:hAnsi="Courier New" w:cs="Courier New"/>
          <w:noProof/>
          <w:sz w:val="18"/>
          <w:szCs w:val="18"/>
          <w:lang w:val="de-DE"/>
        </w:rPr>
        <w:t xml:space="preserve">         CL_x  = CL_form( *iXR, *iXI );</w:t>
      </w:r>
    </w:p>
    <w:p w:rsidR="0004575E" w:rsidRPr="0004575E" w:rsidRDefault="0004575E" w:rsidP="0004575E">
      <w:pPr>
        <w:contextualSpacing/>
        <w:rPr>
          <w:rFonts w:ascii="Courier New" w:hAnsi="Courier New" w:cs="Courier New"/>
          <w:noProof/>
          <w:sz w:val="18"/>
          <w:szCs w:val="18"/>
          <w:lang w:val="en-US"/>
        </w:rPr>
      </w:pPr>
      <w:r w:rsidRPr="00AE2F2A">
        <w:rPr>
          <w:rFonts w:ascii="Courier New" w:hAnsi="Courier New" w:cs="Courier New"/>
          <w:noProof/>
          <w:sz w:val="18"/>
          <w:szCs w:val="18"/>
          <w:lang w:val="de-DE"/>
        </w:rPr>
        <w:t xml:space="preserve">         </w:t>
      </w:r>
      <w:r w:rsidRPr="0004575E">
        <w:rPr>
          <w:rFonts w:ascii="Courier New" w:hAnsi="Courier New" w:cs="Courier New"/>
          <w:noProof/>
          <w:sz w:val="18"/>
          <w:szCs w:val="18"/>
          <w:lang w:val="en-US"/>
        </w:rPr>
        <w:t>CL_z  = CL_mult_32x16( CL_x, C_c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r w:rsidRPr="0004575E">
        <w:rPr>
          <w:rFonts w:ascii="Courier New" w:hAnsi="Courier New" w:cs="Courier New"/>
          <w:noProof/>
          <w:sz w:val="18"/>
          <w:szCs w:val="18"/>
          <w:lang w:val="en-US"/>
        </w:rPr>
        <w:tab/>
      </w:r>
      <w:r w:rsidRPr="0004575E">
        <w:rPr>
          <w:rFonts w:ascii="Courier New" w:hAnsi="Courier New" w:cs="Courier New"/>
          <w:noProof/>
          <w:sz w:val="18"/>
          <w:szCs w:val="18"/>
          <w:lang w:val="en-US"/>
        </w:rPr>
        <w:tab/>
        <w:t>*iYR   = CL_Extract_real( CL_z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r w:rsidRPr="0004575E">
        <w:rPr>
          <w:rFonts w:ascii="Courier New" w:hAnsi="Courier New" w:cs="Courier New"/>
          <w:noProof/>
          <w:sz w:val="18"/>
          <w:szCs w:val="18"/>
          <w:lang w:val="en-US"/>
        </w:rPr>
        <w:tab/>
      </w:r>
      <w:r w:rsidRPr="0004575E">
        <w:rPr>
          <w:rFonts w:ascii="Courier New" w:hAnsi="Courier New" w:cs="Courier New"/>
          <w:noProof/>
          <w:sz w:val="18"/>
          <w:szCs w:val="18"/>
          <w:lang w:val="en-US"/>
        </w:rPr>
        <w:tab/>
        <w:t>*iYI   = CL_Extract_imag( CL_z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w:t>
      </w:r>
      <w:r w:rsidRPr="0004575E">
        <w:rPr>
          <w:rFonts w:ascii="Courier New" w:hAnsi="Courier New" w:cs="Courier New"/>
          <w:noProof/>
          <w:sz w:val="18"/>
          <w:szCs w:val="18"/>
          <w:lang w:val="en-US"/>
        </w:rPr>
        <w:tab/>
      </w:r>
      <w:r w:rsidRPr="0004575E">
        <w:rPr>
          <w:rFonts w:ascii="Courier New" w:hAnsi="Courier New" w:cs="Courier New"/>
          <w:noProof/>
          <w:sz w:val="18"/>
          <w:szCs w:val="18"/>
          <w:lang w:val="en-US"/>
        </w:rPr>
        <w:tab/>
        <w:t>iYR +=siYR; iYI+=siYI; iXR+=siXR; iXI+=siXI; cr++; ci++;</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iYR +=siYR;</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iYI+=siYI;</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iXR+=siXR;</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iXI+=siXI;</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lastRenderedPageBreak/>
        <w:t>+        cr++;</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ci++;</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diff -rwBu 26452-g10/c-code/lib_com/disclaimer.c 26452-h00/c-code/lib_com/disclaimer.c</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--- 26452-g10/c-code/lib_com/disclaimer.c</w:t>
      </w:r>
      <w:r w:rsidRPr="0004575E">
        <w:rPr>
          <w:rFonts w:ascii="Courier New" w:hAnsi="Courier New" w:cs="Courier New"/>
          <w:noProof/>
          <w:sz w:val="18"/>
          <w:szCs w:val="18"/>
          <w:lang w:val="en-US"/>
        </w:rPr>
        <w:tab/>
        <w:t>2019-01-17 13:48:20.000000000 +0100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+++ 26452-h00/c-code/lib_com/disclaimer.c</w:t>
      </w:r>
      <w:r w:rsidRPr="0004575E">
        <w:rPr>
          <w:rFonts w:ascii="Courier New" w:hAnsi="Courier New" w:cs="Courier New"/>
          <w:noProof/>
          <w:sz w:val="18"/>
          <w:szCs w:val="18"/>
          <w:lang w:val="en-US"/>
        </w:rPr>
        <w:tab/>
        <w:t>2020-05-14 10:26:34.000000000 +0200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-11,8 +11,9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int print_disclaimer(FILE *fPtr)</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fprintf(fPtr, "\n==============================================================================\n");</w:t>
      </w:r>
    </w:p>
    <w:p w:rsidR="0004575E" w:rsidRPr="00AE2F2A" w:rsidRDefault="0004575E" w:rsidP="0004575E">
      <w:pPr>
        <w:contextualSpacing/>
        <w:rPr>
          <w:rFonts w:ascii="Courier New" w:hAnsi="Courier New" w:cs="Courier New"/>
          <w:noProof/>
          <w:sz w:val="18"/>
          <w:szCs w:val="18"/>
          <w:lang w:val="de-DE"/>
        </w:rPr>
      </w:pPr>
      <w:r w:rsidRPr="0004575E">
        <w:rPr>
          <w:rFonts w:ascii="Courier New" w:hAnsi="Courier New" w:cs="Courier New"/>
          <w:noProof/>
          <w:sz w:val="18"/>
          <w:szCs w:val="18"/>
          <w:lang w:val="en-US"/>
        </w:rPr>
        <w:t xml:space="preserve">-    fprintf(fPtr, "    EVS Codec 3GPP TS26.452 Feb 1, 2019. </w:t>
      </w:r>
      <w:r w:rsidRPr="00AE2F2A">
        <w:rPr>
          <w:rFonts w:ascii="Courier New" w:hAnsi="Courier New" w:cs="Courier New"/>
          <w:noProof/>
          <w:sz w:val="18"/>
          <w:szCs w:val="18"/>
          <w:lang w:val="de-DE"/>
        </w:rPr>
        <w:t>Version 16.1.0\n");</w:t>
      </w:r>
    </w:p>
    <w:p w:rsidR="0004575E" w:rsidRPr="00AE2F2A" w:rsidRDefault="0004575E" w:rsidP="0004575E">
      <w:pPr>
        <w:contextualSpacing/>
        <w:rPr>
          <w:rFonts w:ascii="Courier New" w:hAnsi="Courier New" w:cs="Courier New"/>
          <w:noProof/>
          <w:sz w:val="18"/>
          <w:szCs w:val="18"/>
          <w:lang w:val="de-DE"/>
        </w:rPr>
      </w:pPr>
      <w:r w:rsidRPr="00AE2F2A">
        <w:rPr>
          <w:rFonts w:ascii="Courier New" w:hAnsi="Courier New" w:cs="Courier New"/>
          <w:noProof/>
          <w:sz w:val="18"/>
          <w:szCs w:val="18"/>
          <w:lang w:val="de-DE"/>
        </w:rPr>
        <w:t>-    fprintf(fPtr, "==============================================================================\n\n\n");</w:t>
      </w:r>
    </w:p>
    <w:p w:rsidR="0004575E" w:rsidRPr="00AE2F2A" w:rsidRDefault="0004575E" w:rsidP="0004575E">
      <w:pPr>
        <w:contextualSpacing/>
        <w:rPr>
          <w:rFonts w:ascii="Courier New" w:hAnsi="Courier New" w:cs="Courier New"/>
          <w:noProof/>
          <w:sz w:val="18"/>
          <w:szCs w:val="18"/>
          <w:lang w:val="de-DE"/>
        </w:rPr>
      </w:pPr>
      <w:r w:rsidRPr="00AE2F2A">
        <w:rPr>
          <w:rFonts w:ascii="Courier New" w:hAnsi="Courier New" w:cs="Courier New"/>
          <w:noProof/>
          <w:sz w:val="18"/>
          <w:szCs w:val="18"/>
          <w:lang w:val="de-DE"/>
        </w:rPr>
        <w:t>+    fprintf(fPtr, "\n===========================================================================\n");</w:t>
      </w:r>
    </w:p>
    <w:p w:rsidR="0004575E" w:rsidRPr="00AE2F2A" w:rsidRDefault="0004575E" w:rsidP="0004575E">
      <w:pPr>
        <w:contextualSpacing/>
        <w:rPr>
          <w:rFonts w:ascii="Courier New" w:hAnsi="Courier New" w:cs="Courier New"/>
          <w:noProof/>
          <w:sz w:val="18"/>
          <w:szCs w:val="18"/>
          <w:lang w:val="de-DE"/>
        </w:rPr>
      </w:pPr>
      <w:r w:rsidRPr="00AE2F2A">
        <w:rPr>
          <w:rFonts w:ascii="Courier New" w:hAnsi="Courier New" w:cs="Courier New"/>
          <w:noProof/>
          <w:sz w:val="18"/>
          <w:szCs w:val="18"/>
          <w:lang w:val="de-DE"/>
        </w:rPr>
        <w:t>+    fprintf(fPtr,   " EVS Codec 3GPP TS26.452 May 18, 2020. \n");</w:t>
      </w:r>
    </w:p>
    <w:p w:rsidR="0004575E" w:rsidRPr="00AE2F2A" w:rsidRDefault="0004575E" w:rsidP="0004575E">
      <w:pPr>
        <w:contextualSpacing/>
        <w:rPr>
          <w:rFonts w:ascii="Courier New" w:hAnsi="Courier New" w:cs="Courier New"/>
          <w:noProof/>
          <w:sz w:val="18"/>
          <w:szCs w:val="18"/>
          <w:lang w:val="de-DE"/>
        </w:rPr>
      </w:pPr>
      <w:r w:rsidRPr="00AE2F2A">
        <w:rPr>
          <w:rFonts w:ascii="Courier New" w:hAnsi="Courier New" w:cs="Courier New"/>
          <w:noProof/>
          <w:sz w:val="18"/>
          <w:szCs w:val="18"/>
          <w:lang w:val="de-DE"/>
        </w:rPr>
        <w:t>+    fprintf(fPtr,   " Version 16.2.0 / 17.0.0\n");</w:t>
      </w:r>
    </w:p>
    <w:p w:rsidR="0004575E" w:rsidRPr="00AE2F2A" w:rsidRDefault="0004575E" w:rsidP="0004575E">
      <w:pPr>
        <w:contextualSpacing/>
        <w:rPr>
          <w:rFonts w:ascii="Courier New" w:hAnsi="Courier New" w:cs="Courier New"/>
          <w:noProof/>
          <w:sz w:val="18"/>
          <w:szCs w:val="18"/>
          <w:lang w:val="de-DE"/>
        </w:rPr>
      </w:pPr>
      <w:r w:rsidRPr="00AE2F2A">
        <w:rPr>
          <w:rFonts w:ascii="Courier New" w:hAnsi="Courier New" w:cs="Courier New"/>
          <w:noProof/>
          <w:sz w:val="18"/>
          <w:szCs w:val="18"/>
          <w:lang w:val="de-DE"/>
        </w:rPr>
        <w:t>+    fprintf(fPtr,   "===========================================================================\n\n\n");</w:t>
      </w:r>
    </w:p>
    <w:p w:rsidR="0004575E" w:rsidRPr="00AE2F2A" w:rsidRDefault="0004575E" w:rsidP="0004575E">
      <w:pPr>
        <w:contextualSpacing/>
        <w:rPr>
          <w:rFonts w:ascii="Courier New" w:hAnsi="Courier New" w:cs="Courier New"/>
          <w:noProof/>
          <w:sz w:val="18"/>
          <w:szCs w:val="18"/>
          <w:lang w:val="de-DE"/>
        </w:rPr>
      </w:pPr>
      <w:r w:rsidRPr="00AE2F2A">
        <w:rPr>
          <w:rFonts w:ascii="Courier New" w:hAnsi="Courier New" w:cs="Courier New"/>
          <w:noProof/>
          <w:sz w:val="18"/>
          <w:szCs w:val="18"/>
          <w:lang w:val="de-DE"/>
        </w:rPr>
        <w:t xml:space="preserve">     return 0;</w:t>
      </w:r>
    </w:p>
    <w:p w:rsidR="0004575E" w:rsidRPr="00AE2F2A" w:rsidRDefault="0004575E" w:rsidP="0004575E">
      <w:pPr>
        <w:contextualSpacing/>
        <w:rPr>
          <w:rFonts w:ascii="Courier New" w:hAnsi="Courier New" w:cs="Courier New"/>
          <w:noProof/>
          <w:sz w:val="18"/>
          <w:szCs w:val="18"/>
          <w:lang w:val="de-DE"/>
        </w:rPr>
      </w:pPr>
      <w:r w:rsidRPr="00AE2F2A">
        <w:rPr>
          <w:rFonts w:ascii="Courier New" w:hAnsi="Courier New" w:cs="Courier New"/>
          <w:noProof/>
          <w:sz w:val="18"/>
          <w:szCs w:val="18"/>
          <w:lang w:val="de-DE"/>
        </w:rPr>
        <w:t xml:space="preserve"> }</w:t>
      </w:r>
    </w:p>
    <w:p w:rsidR="0004575E" w:rsidRPr="00AE2F2A" w:rsidRDefault="0004575E" w:rsidP="0004575E">
      <w:pPr>
        <w:contextualSpacing/>
        <w:rPr>
          <w:rFonts w:ascii="Courier New" w:hAnsi="Courier New" w:cs="Courier New"/>
          <w:noProof/>
          <w:sz w:val="18"/>
          <w:szCs w:val="18"/>
          <w:lang w:val="de-DE"/>
        </w:rPr>
      </w:pPr>
      <w:r w:rsidRPr="00AE2F2A">
        <w:rPr>
          <w:rFonts w:ascii="Courier New" w:hAnsi="Courier New" w:cs="Courier New"/>
          <w:noProof/>
          <w:sz w:val="18"/>
          <w:szCs w:val="18"/>
          <w:lang w:val="de-DE"/>
        </w:rPr>
        <w:t>diff -rwBu 26452-g10/c-code/lib_com/fft.c 26452-h00/c-code/lib_com/fft.c</w:t>
      </w:r>
    </w:p>
    <w:p w:rsidR="0004575E" w:rsidRPr="00AE2F2A" w:rsidRDefault="0004575E" w:rsidP="0004575E">
      <w:pPr>
        <w:contextualSpacing/>
        <w:rPr>
          <w:rFonts w:ascii="Courier New" w:hAnsi="Courier New" w:cs="Courier New"/>
          <w:noProof/>
          <w:sz w:val="18"/>
          <w:szCs w:val="18"/>
          <w:lang w:val="de-DE"/>
        </w:rPr>
      </w:pPr>
      <w:r w:rsidRPr="00AE2F2A">
        <w:rPr>
          <w:rFonts w:ascii="Courier New" w:hAnsi="Courier New" w:cs="Courier New"/>
          <w:noProof/>
          <w:sz w:val="18"/>
          <w:szCs w:val="18"/>
          <w:lang w:val="de-DE"/>
        </w:rPr>
        <w:t>--- 26452-g10/c-code/lib_com/fft.c</w:t>
      </w:r>
      <w:r w:rsidRPr="00AE2F2A">
        <w:rPr>
          <w:rFonts w:ascii="Courier New" w:hAnsi="Courier New" w:cs="Courier New"/>
          <w:noProof/>
          <w:sz w:val="18"/>
          <w:szCs w:val="18"/>
          <w:lang w:val="de-DE"/>
        </w:rPr>
        <w:tab/>
        <w:t>2019-01-17 13:48:20.000000000 +0100</w:t>
      </w:r>
    </w:p>
    <w:p w:rsidR="0004575E" w:rsidRPr="00AE2F2A" w:rsidRDefault="0004575E" w:rsidP="0004575E">
      <w:pPr>
        <w:contextualSpacing/>
        <w:rPr>
          <w:rFonts w:ascii="Courier New" w:hAnsi="Courier New" w:cs="Courier New"/>
          <w:noProof/>
          <w:sz w:val="18"/>
          <w:szCs w:val="18"/>
          <w:lang w:val="de-DE"/>
        </w:rPr>
      </w:pPr>
      <w:r w:rsidRPr="00AE2F2A">
        <w:rPr>
          <w:rFonts w:ascii="Courier New" w:hAnsi="Courier New" w:cs="Courier New"/>
          <w:noProof/>
          <w:sz w:val="18"/>
          <w:szCs w:val="18"/>
          <w:lang w:val="de-DE"/>
        </w:rPr>
        <w:t>+++ 26452-h00/c-code/lib_com/fft.c</w:t>
      </w:r>
      <w:r w:rsidRPr="00AE2F2A">
        <w:rPr>
          <w:rFonts w:ascii="Courier New" w:hAnsi="Courier New" w:cs="Courier New"/>
          <w:noProof/>
          <w:sz w:val="18"/>
          <w:szCs w:val="18"/>
          <w:lang w:val="de-DE"/>
        </w:rPr>
        <w:tab/>
        <w:t>2020-05-14 10:26:34.000000000 +0200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-1288,14 +1288,16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rs2 = CL_shr(z[15],SCALEFACTOR30_2);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*l = CL_add(rs1,rs2);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*h = CL_sub(rs1,rs2);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l+=1; h+=1;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l+=1;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h+=1;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 2. FFT2 stage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rs1 = CL_shr(z[8], SCALEFACTOR30_2);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rs2 = CL_shr(z[23],SCALEFACTOR30_2);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*h = CL_add(rs1,rs2);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*l = CL_sub(rs1,rs2);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l+=1; h+=1;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l+=1;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h+=1;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 3. FFT2 stage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-1303,7 +1305,8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rs2 = CL_shr(z[16],SCALEFACTOR30_2);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*l = CL_add(rs1,rs2);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*h = CL_sub(rs1,rs2);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l+=1; h+=1;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l+=1;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h+=1;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 4. FFT2 stage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-1311,84 +1314,96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rs2 = CL_shr(z[24],SCALEFACTOR30_2);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*h = CL_add(rs1,rs2);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*l = CL_sub(rs1,rs2);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l+=1; h+=1;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l+=1;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h+=1;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 5. FFT2 stage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rs1 = CL_shr(z[2], SCALEFACTOR30_2);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rs2 = CL_shr(z[17],SCALEFACTOR30_2);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*l = CL_add(rs1,rs2);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*h = CL_sub(rs1,rs2);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lastRenderedPageBreak/>
        <w:t>-    l+=1; h+=1;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l+=1;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h+=1;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 6. FFT2 stage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rs1 = CL_shr(z[10], SCALEFACTOR30_2);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rs2 = CL_shr(z[25],SCALEFACTOR30_2);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*h = CL_add(rs1,rs2);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*l = CL_sub(rs1,rs2);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l+=1; h+=1;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l+=1;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h+=1;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 7. FFT2 stage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rs1 = CL_shr(z[3], SCALEFACTOR30_2);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rs2 = CL_shr(z[18],SCALEFACTOR30_2);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*l = CL_add(rs1,rs2);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*h = CL_sub(rs1,rs2);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l+=1; h+=1;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l+=1;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h+=1;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 8. FFT2 stage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rs1 = CL_shr(z[11], SCALEFACTOR30_2);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rs2 = CL_shr(z[26],SCALEFACTOR30_2);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*h = CL_add(rs1,rs2);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*l = CL_sub(rs1,rs2);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l+=1; h+=1;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l+=1;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h+=1;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 9. FFT2 stage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rs1 = CL_shr(z[4], SCALEFACTOR30_2);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rs2 = CL_shr(z[19],SCALEFACTOR30_2);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*l = CL_add(rs1,rs2);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*h = CL_sub(rs1,rs2);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l+=1; h+=1;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l+=1;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h+=1;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 10. FFT2 stage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rs1 = CL_shr(z[12], SCALEFACTOR30_2);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rs2 = CL_shr(z[27],SCALEFACTOR30_2);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*h = CL_add(rs1,rs2);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*l = CL_sub(rs1,rs2);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l+=1; h+=1;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l+=1;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h+=1;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 11. FFT2 stage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rs1 = CL_shr(z[5], SCALEFACTOR30_2);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rs2 = CL_shr(z[20],SCALEFACTOR30_2);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*l = CL_add(rs1,rs2);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*h = CL_sub(rs1,rs2);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l+=1; h+=1;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l+=1;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h+=1;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 12. FFT2 stage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rs1 = CL_shr(z[13], SCALEFACTOR30_2);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rs2 = CL_shr(z[28],SCALEFACTOR30_2);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*h = CL_add(rs1,rs2);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*l = CL_sub(rs1,rs2);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l+=1; h+=1;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l+=1;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h+=1;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 13. FFT2 stage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rs1 = CL_shr(z[6], SCALEFACTOR30_2);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rs2 = CL_shr(z[21],SCALEFACTOR30_2);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lastRenderedPageBreak/>
        <w:t xml:space="preserve">     *l = CL_add(rs1,rs2);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*h = CL_sub(rs1,rs2);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l+=1; h+=1;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l+=1;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h+=1;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 14. FFT2 stage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rs1 = CL_shr(z[14], SCALEFACTOR30_2);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rs2 = CL_shr(z[29],SCALEFACTOR30_2);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*h = CL_add(rs1,rs2);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*l = CL_sub(rs1,rs2);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l+=1; h+=1;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l+=1;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h+=1;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 15. FFT2 stage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rs1 = CL_shr(z[7], SCALEFACTOR30_2);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rs2 = CL_shr(z[22],SCALEFACTOR30_2);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*l = CL_add(rs1,rs2);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*h = CL_sub(rs1,rs2);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l+=1; h+=1;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l+=1;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h+=1;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r w:rsidRPr="0004575E">
        <w:rPr>
          <w:rFonts w:ascii="Courier New" w:hAnsi="Courier New" w:cs="Courier New"/>
          <w:noProof/>
          <w:sz w:val="18"/>
          <w:szCs w:val="18"/>
          <w:lang w:val="en-US"/>
        </w:rPr>
        <w:tab/>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#if (WMOPS)</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multiCounter[currCounter].CL_move += 30;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diff -rwBu 26452-g10/c-code/lib_com/fft_fx.c 26452-h00/c-code/lib_com/fft_fx.c</w:t>
      </w:r>
    </w:p>
    <w:p w:rsidR="0004575E" w:rsidRPr="00AE2F2A" w:rsidRDefault="0004575E" w:rsidP="0004575E">
      <w:pPr>
        <w:contextualSpacing/>
        <w:rPr>
          <w:rFonts w:ascii="Courier New" w:hAnsi="Courier New" w:cs="Courier New"/>
          <w:noProof/>
          <w:sz w:val="18"/>
          <w:szCs w:val="18"/>
          <w:lang w:val="de-DE"/>
        </w:rPr>
      </w:pPr>
      <w:r w:rsidRPr="00AE2F2A">
        <w:rPr>
          <w:rFonts w:ascii="Courier New" w:hAnsi="Courier New" w:cs="Courier New"/>
          <w:noProof/>
          <w:sz w:val="18"/>
          <w:szCs w:val="18"/>
          <w:lang w:val="de-DE"/>
        </w:rPr>
        <w:t>--- 26452-g10/c-code/lib_com/fft_fx.c</w:t>
      </w:r>
      <w:r w:rsidRPr="00AE2F2A">
        <w:rPr>
          <w:rFonts w:ascii="Courier New" w:hAnsi="Courier New" w:cs="Courier New"/>
          <w:noProof/>
          <w:sz w:val="18"/>
          <w:szCs w:val="18"/>
          <w:lang w:val="de-DE"/>
        </w:rPr>
        <w:tab/>
        <w:t>2019-01-17 13:48:20.000000000 +0100</w:t>
      </w:r>
    </w:p>
    <w:p w:rsidR="0004575E" w:rsidRPr="00AE2F2A" w:rsidRDefault="0004575E" w:rsidP="0004575E">
      <w:pPr>
        <w:contextualSpacing/>
        <w:rPr>
          <w:rFonts w:ascii="Courier New" w:hAnsi="Courier New" w:cs="Courier New"/>
          <w:noProof/>
          <w:sz w:val="18"/>
          <w:szCs w:val="18"/>
          <w:lang w:val="de-DE"/>
        </w:rPr>
      </w:pPr>
      <w:r w:rsidRPr="00AE2F2A">
        <w:rPr>
          <w:rFonts w:ascii="Courier New" w:hAnsi="Courier New" w:cs="Courier New"/>
          <w:noProof/>
          <w:sz w:val="18"/>
          <w:szCs w:val="18"/>
          <w:lang w:val="de-DE"/>
        </w:rPr>
        <w:t>+++ 26452-h00/c-code/lib_com/fft_fx.c</w:t>
      </w:r>
      <w:r w:rsidRPr="00AE2F2A">
        <w:rPr>
          <w:rFonts w:ascii="Courier New" w:hAnsi="Courier New" w:cs="Courier New"/>
          <w:noProof/>
          <w:sz w:val="18"/>
          <w:szCs w:val="18"/>
          <w:lang w:val="de-DE"/>
        </w:rPr>
        <w:tab/>
        <w:t>2020-05-14 10:26:34.000000000 +0200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-156,10 +156,14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j1 = add(shl(j, 1), ip[k]);</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k1 = add(shl(k, 1), ip[j]);</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xr = a[j1]; </w:t>
      </w:r>
      <w:r w:rsidRPr="0004575E">
        <w:rPr>
          <w:rFonts w:ascii="Courier New" w:hAnsi="Courier New" w:cs="Courier New"/>
          <w:noProof/>
          <w:sz w:val="18"/>
          <w:szCs w:val="18"/>
          <w:lang w:val="en-US"/>
        </w:rPr>
        <w:tab/>
        <w:t>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xi = a[j1 + 1];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yr = a[k1]; </w:t>
      </w:r>
      <w:r w:rsidRPr="0004575E">
        <w:rPr>
          <w:rFonts w:ascii="Courier New" w:hAnsi="Courier New" w:cs="Courier New"/>
          <w:noProof/>
          <w:sz w:val="18"/>
          <w:szCs w:val="18"/>
          <w:lang w:val="en-US"/>
        </w:rPr>
        <w:tab/>
        <w:t>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yi = a[k1 + 1];</w:t>
      </w:r>
      <w:r w:rsidRPr="0004575E">
        <w:rPr>
          <w:rFonts w:ascii="Courier New" w:hAnsi="Courier New" w:cs="Courier New"/>
          <w:noProof/>
          <w:sz w:val="18"/>
          <w:szCs w:val="18"/>
          <w:lang w:val="en-US"/>
        </w:rPr>
        <w:tab/>
        <w:t>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xr = a[j1];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xi = a[j1 + 1];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yr = a[k1];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yi = a[k1 + 1];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a[j1] = yr;</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a[j1 + 1] = yi;</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-170,10 +174,14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j1 = add(j1, m2);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k1 = add(k1, shl(m2, 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xr = a[j1];</w:t>
      </w:r>
      <w:r w:rsidRPr="0004575E">
        <w:rPr>
          <w:rFonts w:ascii="Courier New" w:hAnsi="Courier New" w:cs="Courier New"/>
          <w:noProof/>
          <w:sz w:val="18"/>
          <w:szCs w:val="18"/>
          <w:lang w:val="en-US"/>
        </w:rPr>
        <w:tab/>
      </w:r>
      <w:r w:rsidRPr="0004575E">
        <w:rPr>
          <w:rFonts w:ascii="Courier New" w:hAnsi="Courier New" w:cs="Courier New"/>
          <w:noProof/>
          <w:sz w:val="18"/>
          <w:szCs w:val="18"/>
          <w:lang w:val="en-US"/>
        </w:rPr>
        <w:tab/>
        <w:t>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xi = a[j1 + 1];</w:t>
      </w:r>
      <w:r w:rsidRPr="0004575E">
        <w:rPr>
          <w:rFonts w:ascii="Courier New" w:hAnsi="Courier New" w:cs="Courier New"/>
          <w:noProof/>
          <w:sz w:val="18"/>
          <w:szCs w:val="18"/>
          <w:lang w:val="en-US"/>
        </w:rPr>
        <w:tab/>
        <w:t>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yr = a[k1];</w:t>
      </w:r>
      <w:r w:rsidRPr="0004575E">
        <w:rPr>
          <w:rFonts w:ascii="Courier New" w:hAnsi="Courier New" w:cs="Courier New"/>
          <w:noProof/>
          <w:sz w:val="18"/>
          <w:szCs w:val="18"/>
          <w:lang w:val="en-US"/>
        </w:rPr>
        <w:tab/>
      </w:r>
      <w:r w:rsidRPr="0004575E">
        <w:rPr>
          <w:rFonts w:ascii="Courier New" w:hAnsi="Courier New" w:cs="Courier New"/>
          <w:noProof/>
          <w:sz w:val="18"/>
          <w:szCs w:val="18"/>
          <w:lang w:val="en-US"/>
        </w:rPr>
        <w:tab/>
        <w:t>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yi = a[k1 + 1];</w:t>
      </w:r>
      <w:r w:rsidRPr="0004575E">
        <w:rPr>
          <w:rFonts w:ascii="Courier New" w:hAnsi="Courier New" w:cs="Courier New"/>
          <w:noProof/>
          <w:sz w:val="18"/>
          <w:szCs w:val="18"/>
          <w:lang w:val="en-US"/>
        </w:rPr>
        <w:tab/>
        <w:t>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xr = a[j1];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xi = a[j1 + 1];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yr = a[k1];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yi = a[k1 + 1];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a[j1] = yr;</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a[j1 + 1] = yi;</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-184,11 +192,16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j1 = add(j1, m2);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lastRenderedPageBreak/>
        <w:t xml:space="preserve">                 k1 = sub(k1, m2);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xr = a[j1];</w:t>
      </w:r>
      <w:r w:rsidRPr="0004575E">
        <w:rPr>
          <w:rFonts w:ascii="Courier New" w:hAnsi="Courier New" w:cs="Courier New"/>
          <w:noProof/>
          <w:sz w:val="18"/>
          <w:szCs w:val="18"/>
          <w:lang w:val="en-US"/>
        </w:rPr>
        <w:tab/>
      </w:r>
      <w:r w:rsidRPr="0004575E">
        <w:rPr>
          <w:rFonts w:ascii="Courier New" w:hAnsi="Courier New" w:cs="Courier New"/>
          <w:noProof/>
          <w:sz w:val="18"/>
          <w:szCs w:val="18"/>
          <w:lang w:val="en-US"/>
        </w:rPr>
        <w:tab/>
        <w:t>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xi = a[j1 + 1];</w:t>
      </w:r>
      <w:r w:rsidRPr="0004575E">
        <w:rPr>
          <w:rFonts w:ascii="Courier New" w:hAnsi="Courier New" w:cs="Courier New"/>
          <w:noProof/>
          <w:sz w:val="18"/>
          <w:szCs w:val="18"/>
          <w:lang w:val="en-US"/>
        </w:rPr>
        <w:tab/>
        <w:t>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xi = a[j1 + 1];</w:t>
      </w:r>
      <w:r w:rsidRPr="0004575E">
        <w:rPr>
          <w:rFonts w:ascii="Courier New" w:hAnsi="Courier New" w:cs="Courier New"/>
          <w:noProof/>
          <w:sz w:val="18"/>
          <w:szCs w:val="18"/>
          <w:lang w:val="en-US"/>
        </w:rPr>
        <w:tab/>
        <w:t>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yr = a[k1];</w:t>
      </w:r>
      <w:r w:rsidRPr="0004575E">
        <w:rPr>
          <w:rFonts w:ascii="Courier New" w:hAnsi="Courier New" w:cs="Courier New"/>
          <w:noProof/>
          <w:sz w:val="18"/>
          <w:szCs w:val="18"/>
          <w:lang w:val="en-US"/>
        </w:rPr>
        <w:tab/>
      </w:r>
      <w:r w:rsidRPr="0004575E">
        <w:rPr>
          <w:rFonts w:ascii="Courier New" w:hAnsi="Courier New" w:cs="Courier New"/>
          <w:noProof/>
          <w:sz w:val="18"/>
          <w:szCs w:val="18"/>
          <w:lang w:val="en-US"/>
        </w:rPr>
        <w:tab/>
        <w:t>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yi = a[k1 + 1];</w:t>
      </w:r>
      <w:r w:rsidRPr="0004575E">
        <w:rPr>
          <w:rFonts w:ascii="Courier New" w:hAnsi="Courier New" w:cs="Courier New"/>
          <w:noProof/>
          <w:sz w:val="18"/>
          <w:szCs w:val="18"/>
          <w:lang w:val="en-US"/>
        </w:rPr>
        <w:tab/>
        <w:t>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xr = a[j1];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xi = a[j1 + 1];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xi = a[j1 + 1];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yr = a[k1];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yi = a[k1 + 1];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a[j1] = yr;</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a[j1 + 1] = yi;</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-199,10 +212,14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j1 = add(j1, m2);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k1 = add(k1, shl(m2, 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xr = a[j1];</w:t>
      </w:r>
      <w:r w:rsidRPr="0004575E">
        <w:rPr>
          <w:rFonts w:ascii="Courier New" w:hAnsi="Courier New" w:cs="Courier New"/>
          <w:noProof/>
          <w:sz w:val="18"/>
          <w:szCs w:val="18"/>
          <w:lang w:val="en-US"/>
        </w:rPr>
        <w:tab/>
      </w:r>
      <w:r w:rsidRPr="0004575E">
        <w:rPr>
          <w:rFonts w:ascii="Courier New" w:hAnsi="Courier New" w:cs="Courier New"/>
          <w:noProof/>
          <w:sz w:val="18"/>
          <w:szCs w:val="18"/>
          <w:lang w:val="en-US"/>
        </w:rPr>
        <w:tab/>
        <w:t>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xi = a[j1 + 1];</w:t>
      </w:r>
      <w:r w:rsidRPr="0004575E">
        <w:rPr>
          <w:rFonts w:ascii="Courier New" w:hAnsi="Courier New" w:cs="Courier New"/>
          <w:noProof/>
          <w:sz w:val="18"/>
          <w:szCs w:val="18"/>
          <w:lang w:val="en-US"/>
        </w:rPr>
        <w:tab/>
        <w:t>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yr = a[k1];</w:t>
      </w:r>
      <w:r w:rsidRPr="0004575E">
        <w:rPr>
          <w:rFonts w:ascii="Courier New" w:hAnsi="Courier New" w:cs="Courier New"/>
          <w:noProof/>
          <w:sz w:val="18"/>
          <w:szCs w:val="18"/>
          <w:lang w:val="en-US"/>
        </w:rPr>
        <w:tab/>
      </w:r>
      <w:r w:rsidRPr="0004575E">
        <w:rPr>
          <w:rFonts w:ascii="Courier New" w:hAnsi="Courier New" w:cs="Courier New"/>
          <w:noProof/>
          <w:sz w:val="18"/>
          <w:szCs w:val="18"/>
          <w:lang w:val="en-US"/>
        </w:rPr>
        <w:tab/>
        <w:t>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yi = a[k1 + 1];</w:t>
      </w:r>
      <w:r w:rsidRPr="0004575E">
        <w:rPr>
          <w:rFonts w:ascii="Courier New" w:hAnsi="Courier New" w:cs="Courier New"/>
          <w:noProof/>
          <w:sz w:val="18"/>
          <w:szCs w:val="18"/>
          <w:lang w:val="en-US"/>
        </w:rPr>
        <w:tab/>
        <w:t>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xr = a[j1];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xi = a[j1 + 1];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yr = a[k1];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yi = a[k1 + 1];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a[j1] = yr;</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a[j1 + 1] = yi;</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-215,10 +232,14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j1 = add(add(shl(k, 1), m2), ip[k]);</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k1 = add(j1, m2);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xr =  a[j1];</w:t>
      </w:r>
      <w:r w:rsidRPr="0004575E">
        <w:rPr>
          <w:rFonts w:ascii="Courier New" w:hAnsi="Courier New" w:cs="Courier New"/>
          <w:noProof/>
          <w:sz w:val="18"/>
          <w:szCs w:val="18"/>
          <w:lang w:val="en-US"/>
        </w:rPr>
        <w:tab/>
      </w:r>
      <w:r w:rsidRPr="0004575E">
        <w:rPr>
          <w:rFonts w:ascii="Courier New" w:hAnsi="Courier New" w:cs="Courier New"/>
          <w:noProof/>
          <w:sz w:val="18"/>
          <w:szCs w:val="18"/>
          <w:lang w:val="en-US"/>
        </w:rPr>
        <w:tab/>
        <w:t>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xi =  a[j1 + 1];</w:t>
      </w:r>
      <w:r w:rsidRPr="0004575E">
        <w:rPr>
          <w:rFonts w:ascii="Courier New" w:hAnsi="Courier New" w:cs="Courier New"/>
          <w:noProof/>
          <w:sz w:val="18"/>
          <w:szCs w:val="18"/>
          <w:lang w:val="en-US"/>
        </w:rPr>
        <w:tab/>
        <w:t>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yr =  a[k1];</w:t>
      </w:r>
      <w:r w:rsidRPr="0004575E">
        <w:rPr>
          <w:rFonts w:ascii="Courier New" w:hAnsi="Courier New" w:cs="Courier New"/>
          <w:noProof/>
          <w:sz w:val="18"/>
          <w:szCs w:val="18"/>
          <w:lang w:val="en-US"/>
        </w:rPr>
        <w:tab/>
      </w:r>
      <w:r w:rsidRPr="0004575E">
        <w:rPr>
          <w:rFonts w:ascii="Courier New" w:hAnsi="Courier New" w:cs="Courier New"/>
          <w:noProof/>
          <w:sz w:val="18"/>
          <w:szCs w:val="18"/>
          <w:lang w:val="en-US"/>
        </w:rPr>
        <w:tab/>
        <w:t>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yi =  a[k1 + 1];</w:t>
      </w:r>
      <w:r w:rsidRPr="0004575E">
        <w:rPr>
          <w:rFonts w:ascii="Courier New" w:hAnsi="Courier New" w:cs="Courier New"/>
          <w:noProof/>
          <w:sz w:val="18"/>
          <w:szCs w:val="18"/>
          <w:lang w:val="en-US"/>
        </w:rPr>
        <w:tab/>
        <w:t>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xr =  a[j1];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xi =  a[j1 + 1];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yr =  a[k1];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yi =  a[k1 + 1];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a[j1] = yr;</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a[j1 + 1] = yi;</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-237,10 +258,14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j1 = add(shl(j, 1), ip[k]);</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k1 = add(shl(k, 1), ip[j]);</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xr = a[j1];</w:t>
      </w:r>
      <w:r w:rsidRPr="0004575E">
        <w:rPr>
          <w:rFonts w:ascii="Courier New" w:hAnsi="Courier New" w:cs="Courier New"/>
          <w:noProof/>
          <w:sz w:val="18"/>
          <w:szCs w:val="18"/>
          <w:lang w:val="en-US"/>
        </w:rPr>
        <w:tab/>
      </w:r>
      <w:r w:rsidRPr="0004575E">
        <w:rPr>
          <w:rFonts w:ascii="Courier New" w:hAnsi="Courier New" w:cs="Courier New"/>
          <w:noProof/>
          <w:sz w:val="18"/>
          <w:szCs w:val="18"/>
          <w:lang w:val="en-US"/>
        </w:rPr>
        <w:tab/>
        <w:t>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xi = a[j1 + 1];</w:t>
      </w:r>
      <w:r w:rsidRPr="0004575E">
        <w:rPr>
          <w:rFonts w:ascii="Courier New" w:hAnsi="Courier New" w:cs="Courier New"/>
          <w:noProof/>
          <w:sz w:val="18"/>
          <w:szCs w:val="18"/>
          <w:lang w:val="en-US"/>
        </w:rPr>
        <w:tab/>
        <w:t>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yr = a[k1];</w:t>
      </w:r>
      <w:r w:rsidRPr="0004575E">
        <w:rPr>
          <w:rFonts w:ascii="Courier New" w:hAnsi="Courier New" w:cs="Courier New"/>
          <w:noProof/>
          <w:sz w:val="18"/>
          <w:szCs w:val="18"/>
          <w:lang w:val="en-US"/>
        </w:rPr>
        <w:tab/>
      </w:r>
      <w:r w:rsidRPr="0004575E">
        <w:rPr>
          <w:rFonts w:ascii="Courier New" w:hAnsi="Courier New" w:cs="Courier New"/>
          <w:noProof/>
          <w:sz w:val="18"/>
          <w:szCs w:val="18"/>
          <w:lang w:val="en-US"/>
        </w:rPr>
        <w:tab/>
        <w:t>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yi = a[k1 + 1];</w:t>
      </w:r>
      <w:r w:rsidRPr="0004575E">
        <w:rPr>
          <w:rFonts w:ascii="Courier New" w:hAnsi="Courier New" w:cs="Courier New"/>
          <w:noProof/>
          <w:sz w:val="18"/>
          <w:szCs w:val="18"/>
          <w:lang w:val="en-US"/>
        </w:rPr>
        <w:tab/>
        <w:t>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xr = a[j1];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xi = a[j1 + 1];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yr = a[k1];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lastRenderedPageBreak/>
        <w:t>+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yi = a[k1 + 1];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a[j1] = yr;</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a[j1 + 1] = yi;</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-251,10 +276,14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j1 = add(j1, m2);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k1 = add(k1, m2);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xr = a[j1];</w:t>
      </w:r>
      <w:r w:rsidRPr="0004575E">
        <w:rPr>
          <w:rFonts w:ascii="Courier New" w:hAnsi="Courier New" w:cs="Courier New"/>
          <w:noProof/>
          <w:sz w:val="18"/>
          <w:szCs w:val="18"/>
          <w:lang w:val="en-US"/>
        </w:rPr>
        <w:tab/>
      </w:r>
      <w:r w:rsidRPr="0004575E">
        <w:rPr>
          <w:rFonts w:ascii="Courier New" w:hAnsi="Courier New" w:cs="Courier New"/>
          <w:noProof/>
          <w:sz w:val="18"/>
          <w:szCs w:val="18"/>
          <w:lang w:val="en-US"/>
        </w:rPr>
        <w:tab/>
        <w:t>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xi = a[j1 + 1];</w:t>
      </w:r>
      <w:r w:rsidRPr="0004575E">
        <w:rPr>
          <w:rFonts w:ascii="Courier New" w:hAnsi="Courier New" w:cs="Courier New"/>
          <w:noProof/>
          <w:sz w:val="18"/>
          <w:szCs w:val="18"/>
          <w:lang w:val="en-US"/>
        </w:rPr>
        <w:tab/>
        <w:t>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yr = a[k1];</w:t>
      </w:r>
      <w:r w:rsidRPr="0004575E">
        <w:rPr>
          <w:rFonts w:ascii="Courier New" w:hAnsi="Courier New" w:cs="Courier New"/>
          <w:noProof/>
          <w:sz w:val="18"/>
          <w:szCs w:val="18"/>
          <w:lang w:val="en-US"/>
        </w:rPr>
        <w:tab/>
      </w:r>
      <w:r w:rsidRPr="0004575E">
        <w:rPr>
          <w:rFonts w:ascii="Courier New" w:hAnsi="Courier New" w:cs="Courier New"/>
          <w:noProof/>
          <w:sz w:val="18"/>
          <w:szCs w:val="18"/>
          <w:lang w:val="en-US"/>
        </w:rPr>
        <w:tab/>
        <w:t>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yi = a[k1 + 1];</w:t>
      </w:r>
      <w:r w:rsidRPr="0004575E">
        <w:rPr>
          <w:rFonts w:ascii="Courier New" w:hAnsi="Courier New" w:cs="Courier New"/>
          <w:noProof/>
          <w:sz w:val="18"/>
          <w:szCs w:val="18"/>
          <w:lang w:val="en-US"/>
        </w:rPr>
        <w:tab/>
        <w:t>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xr = a[j1];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xi = a[j1 + 1];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yr = a[k1];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yi = a[k1 + 1];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a[j1] = yr;</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a[j1 + 1] = yi;</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-1812,10 +1841,14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k1 = add(k1,2);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k2 = shl(k1,1);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wk2r = w[k1];</w:t>
      </w:r>
      <w:r w:rsidRPr="0004575E">
        <w:rPr>
          <w:rFonts w:ascii="Courier New" w:hAnsi="Courier New" w:cs="Courier New"/>
          <w:noProof/>
          <w:sz w:val="18"/>
          <w:szCs w:val="18"/>
          <w:lang w:val="en-US"/>
        </w:rPr>
        <w:tab/>
      </w:r>
      <w:r w:rsidRPr="0004575E">
        <w:rPr>
          <w:rFonts w:ascii="Courier New" w:hAnsi="Courier New" w:cs="Courier New"/>
          <w:noProof/>
          <w:sz w:val="18"/>
          <w:szCs w:val="18"/>
          <w:lang w:val="en-US"/>
        </w:rPr>
        <w:tab/>
        <w:t>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wk2i = w[k1 + 1];</w:t>
      </w:r>
      <w:r w:rsidRPr="0004575E">
        <w:rPr>
          <w:rFonts w:ascii="Courier New" w:hAnsi="Courier New" w:cs="Courier New"/>
          <w:noProof/>
          <w:sz w:val="18"/>
          <w:szCs w:val="18"/>
          <w:lang w:val="en-US"/>
        </w:rPr>
        <w:tab/>
        <w:t>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wk1r = w[k2];</w:t>
      </w:r>
      <w:r w:rsidRPr="0004575E">
        <w:rPr>
          <w:rFonts w:ascii="Courier New" w:hAnsi="Courier New" w:cs="Courier New"/>
          <w:noProof/>
          <w:sz w:val="18"/>
          <w:szCs w:val="18"/>
          <w:lang w:val="en-US"/>
        </w:rPr>
        <w:tab/>
      </w:r>
      <w:r w:rsidRPr="0004575E">
        <w:rPr>
          <w:rFonts w:ascii="Courier New" w:hAnsi="Courier New" w:cs="Courier New"/>
          <w:noProof/>
          <w:sz w:val="18"/>
          <w:szCs w:val="18"/>
          <w:lang w:val="en-US"/>
        </w:rPr>
        <w:tab/>
        <w:t>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wk1i = w[k2 + 1];</w:t>
      </w:r>
      <w:r w:rsidRPr="0004575E">
        <w:rPr>
          <w:rFonts w:ascii="Courier New" w:hAnsi="Courier New" w:cs="Courier New"/>
          <w:noProof/>
          <w:sz w:val="18"/>
          <w:szCs w:val="18"/>
          <w:lang w:val="en-US"/>
        </w:rPr>
        <w:tab/>
        <w:t>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wk2r = w[k1];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wk2i = w[k1 + 1];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wk1r = w[k2];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wk1i = w[k2 + 1];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L_tmp = L_shl(Mult_32_32(wk2i,wk1i),1);/*Q29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wk3r = L_sub(wk1r,L_shl(L_tmp,1));/*Q30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-1866,8 +1899,10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L_tmp = Madd_32_16(L_tmp,wk3i,x0r); /*Q(15+Qx+Q_edct)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a[j + 7] = round_fx(L_shl(L_tmp,1)); /*Q(Qx+Q_edct)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wk1r = w[k2 + 2];</w:t>
      </w:r>
      <w:r w:rsidRPr="0004575E">
        <w:rPr>
          <w:rFonts w:ascii="Courier New" w:hAnsi="Courier New" w:cs="Courier New"/>
          <w:noProof/>
          <w:sz w:val="18"/>
          <w:szCs w:val="18"/>
          <w:lang w:val="en-US"/>
        </w:rPr>
        <w:tab/>
        <w:t>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wk1i = w[k2 + 3];</w:t>
      </w:r>
      <w:r w:rsidRPr="0004575E">
        <w:rPr>
          <w:rFonts w:ascii="Courier New" w:hAnsi="Courier New" w:cs="Courier New"/>
          <w:noProof/>
          <w:sz w:val="18"/>
          <w:szCs w:val="18"/>
          <w:lang w:val="en-US"/>
        </w:rPr>
        <w:tab/>
        <w:t>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wk1r = w[k2 + 2];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wk1i = w[k2 + 3];</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L_tmp = L_shl(Mult_32_32(wk2r,wk1i),1);/*Q29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wk3r = L_sub(wk1r,L_shl(L_tmp,1)); /*Q30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-2028,10 +2063,14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k1 = add(k1,2);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k2 = shl(k1,1);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wk2r = w[k1];</w:t>
      </w:r>
      <w:r w:rsidRPr="0004575E">
        <w:rPr>
          <w:rFonts w:ascii="Courier New" w:hAnsi="Courier New" w:cs="Courier New"/>
          <w:noProof/>
          <w:sz w:val="18"/>
          <w:szCs w:val="18"/>
          <w:lang w:val="en-US"/>
        </w:rPr>
        <w:tab/>
      </w:r>
      <w:r w:rsidRPr="0004575E">
        <w:rPr>
          <w:rFonts w:ascii="Courier New" w:hAnsi="Courier New" w:cs="Courier New"/>
          <w:noProof/>
          <w:sz w:val="18"/>
          <w:szCs w:val="18"/>
          <w:lang w:val="en-US"/>
        </w:rPr>
        <w:tab/>
        <w:t>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wk2i = w[k1 + 1];</w:t>
      </w:r>
      <w:r w:rsidRPr="0004575E">
        <w:rPr>
          <w:rFonts w:ascii="Courier New" w:hAnsi="Courier New" w:cs="Courier New"/>
          <w:noProof/>
          <w:sz w:val="18"/>
          <w:szCs w:val="18"/>
          <w:lang w:val="en-US"/>
        </w:rPr>
        <w:tab/>
        <w:t>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wk1r = w[k2];</w:t>
      </w:r>
      <w:r w:rsidRPr="0004575E">
        <w:rPr>
          <w:rFonts w:ascii="Courier New" w:hAnsi="Courier New" w:cs="Courier New"/>
          <w:noProof/>
          <w:sz w:val="18"/>
          <w:szCs w:val="18"/>
          <w:lang w:val="en-US"/>
        </w:rPr>
        <w:tab/>
      </w:r>
      <w:r w:rsidRPr="0004575E">
        <w:rPr>
          <w:rFonts w:ascii="Courier New" w:hAnsi="Courier New" w:cs="Courier New"/>
          <w:noProof/>
          <w:sz w:val="18"/>
          <w:szCs w:val="18"/>
          <w:lang w:val="en-US"/>
        </w:rPr>
        <w:tab/>
        <w:t>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wk1i = w[k2 + 1];</w:t>
      </w:r>
      <w:r w:rsidRPr="0004575E">
        <w:rPr>
          <w:rFonts w:ascii="Courier New" w:hAnsi="Courier New" w:cs="Courier New"/>
          <w:noProof/>
          <w:sz w:val="18"/>
          <w:szCs w:val="18"/>
          <w:lang w:val="en-US"/>
        </w:rPr>
        <w:tab/>
        <w:t>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wk2r = w[k1];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wk2i = w[k1 + 1];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wk1r = w[k2];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lastRenderedPageBreak/>
        <w:t>+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wk1i = w[k2 + 1];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L_tmp = L_shl(Mult_32_32(wk2i,wk1i),1);/*Q29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wk3r = L_sub(wk1r,L_shl(L_tmp,1));/*Q30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diff -rwBu 26452-g10/c-code/lib_com/hp50.c 26452-h00/c-code/lib_com/hp50.c</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--- 26452-g10/c-code/lib_com/hp50.c</w:t>
      </w:r>
      <w:r w:rsidRPr="0004575E">
        <w:rPr>
          <w:rFonts w:ascii="Courier New" w:hAnsi="Courier New" w:cs="Courier New"/>
          <w:noProof/>
          <w:sz w:val="18"/>
          <w:szCs w:val="18"/>
          <w:lang w:val="en-US"/>
        </w:rPr>
        <w:tab/>
        <w:t>2019-01-17 13:48:20.000000000 +0100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+++ 26452-h00/c-code/lib_com/hp50.c</w:t>
      </w:r>
      <w:r w:rsidRPr="0004575E">
        <w:rPr>
          <w:rFonts w:ascii="Courier New" w:hAnsi="Courier New" w:cs="Courier New"/>
          <w:noProof/>
          <w:sz w:val="18"/>
          <w:szCs w:val="18"/>
          <w:lang w:val="en-US"/>
        </w:rPr>
        <w:tab/>
        <w:t>2020-05-14 10:26:34.000000000 +0200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-189,10 +189,14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[b,a] = butter(2, 20.0/4000.0, 'high');</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b = [0.988954248067140  -1.977908496134280   0.988954248067140]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a = [1.000000000000000  -1.977786483776764   0.978030508491796]*/</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a1 = 1061816033l/* 1.977786483776764 Q29*/;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a2 = -525076131l/*-0.978030508491796 Q29*/;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b1 = -1061881538l/*-1.977908496134280 Q29*/;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b2 =  530940769l/* 0.988954248067140 Q29*/;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a1 = 1061816033l/* 1.977786483776764 Q29*/;</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a2 = -525076131l/*-0.978030508491796 Q29*/;</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b1 = -1061881538l/*-1.977908496134280 Q29*/;</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b2 =  530940769l/* 0.988954248067140 Q29*/;</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ELSE IF ( EQ_32(sFreq,16000))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-201,10 +205,14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[b,a] = butter(2, 20.0/8000.0, 'high');</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b = [0.994461788958195  -1.988923577916390   0.994461788958195]</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a = [1.000000000000000  -1.988892905899653   0.988954249933127]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a1 = 1067778748l/* 1.988892905899653 Q29*/;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a2 = -530940770l/*-0.988954249933127 Q29*/;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b1 = -1067795215l/*-1.988923577916390 Q29*/;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b2 = 533897608l/* 0.994461788958195 Q29*/;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a1 = 1067778748l/* 1.988892905899653 Q29*/;</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a2 = -530940770l/*-0.988954249933127 Q29*/;</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b1 = -1067795215l/*-1.988923577916390 Q29*/;</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b2 = 533897608l/* 0.994461788958195 Q29*/;</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ELSE IF ( EQ_32(sFreq,32000))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-213,10 +221,14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[b,a] = butter(2, 20.0/16000.0, 'high');</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b = [0.997227049904470  -1.994454099808940   0.997227049904470]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a = [1.000000000000000  -1.994446410541927   0.994461789075954]*/</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a1 = 1070760263l/* 1.994446410541927 Q29*/;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a2 = -533897608l/*-0.994461789075954 Q29*/;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b1 = -1070764392l/*-1.994454099808940 Q29*/;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b2 = 535382196l/* 0.997227049904470 Q29*/;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a1 = 1070760263l/* 1.994446410541927 Q29*/;</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a2 = -533897608l/*-0.994461789075954 Q29*/;</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b1 = -1070764392l/*-1.994454099808940 Q29*/;</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b2 = 535382196l/* 0.997227049904470 Q29*/;</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ELSE</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-225,10 +237,14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[b,a] = butter(2, 20.0/24000.0, 'high');</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b =[0.998150511190452  -1.996301022380904   0.998150511190452]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a =[1.000000000000000  -1.996297601769122   0.996304442992686]*/</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lastRenderedPageBreak/>
        <w:t>-        a1 = 1071754114l/* 1.996297601769122 Q29*/;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a2 = -534886875l/*-0.996304442992686 Q29*/;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b1 = -1071755951l/*-1.996301022380904 Q29*/;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b2 = 535877975l/* 0.998150511190452 Q29*/;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a1 = 1071754114l/* 1.996297601769122 Q29*/;</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a2 = -534886875l/*-0.996304442992686 Q29*/;</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b1 = -1071755951l/*-1.996301022380904 Q29*/;</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b2 = 535877975l/* 0.998150511190452 Q29*/;</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diff -rwBu 26452-g10/c-code/lib_com/mslvq_com_fx.c 26452-h00/c-code/lib_com/mslvq_com_fx.c</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--- 26452-g10/c-code/lib_com/mslvq_com_fx.c</w:t>
      </w:r>
      <w:r w:rsidRPr="0004575E">
        <w:rPr>
          <w:rFonts w:ascii="Courier New" w:hAnsi="Courier New" w:cs="Courier New"/>
          <w:noProof/>
          <w:sz w:val="18"/>
          <w:szCs w:val="18"/>
          <w:lang w:val="en-US"/>
        </w:rPr>
        <w:tab/>
        <w:t>2019-01-17 13:48:20.000000000 +0100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+++ 26452-h00/c-code/lib_com/mslvq_com_fx.c</w:t>
      </w:r>
      <w:r w:rsidRPr="0004575E">
        <w:rPr>
          <w:rFonts w:ascii="Courier New" w:hAnsi="Courier New" w:cs="Courier New"/>
          <w:noProof/>
          <w:sz w:val="18"/>
          <w:szCs w:val="18"/>
          <w:lang w:val="en-US"/>
        </w:rPr>
        <w:tab/>
        <w:t>2020-05-14 10:26:34.000000000 +0200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-567,39 +567,6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return;</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-#ifndef MSLVQ_64_BIT_OPERATOR</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 multiply32_32_64_fx()</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 (function for int64 )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-void multiply32_32_64_fx(</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Word32 x,            /* i: first factor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Word32 y,            /* i: second factor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Word32 *res          /* o: multiplication result as array of 2 Word32*/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Word32 tmp, high;</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Word16 x_tmp[2], y_tmp[2];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x_tmp[0] = extract_l(L_and(x, 0x7fff)); /*extract_l(x); */ /* lowest 16 bits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x_tmp[1] = extract_l(L_and(L_shr(x,15),0x7fff)); /*extract_h(x);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y_tmp[0] = extract_l(L_and(y, 0x7fff)); /*extract_l(y);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y_tmp[1] = extract_l(L_and(L_shr(y,15),0x7fff)); /*extract_h(y);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tmp = L_mult0(x_tmp[0], y_tmp[0]);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high = L_shr(tmp,15); /*extract_h(tmp);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res[0] = L_and(tmp, 0x7fff); /* extract_l(tmp);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tmp = L_mac0(L_mac0(high, x_tmp[1], y_tmp[0]), x_tmp[0],y_tmp[1]); /* x and y are not using all 32 bits, so this is valid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high = L_shr(tmp,15);/*extract_h(tmp);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res[0] = L_add(res[0], L_shl(L_and(tmp,0x7fff), 15));</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res[1] = L_mac0(high, x_tmp[1], y_tmp[1]);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return;</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-#endif /* #ifndef MSLVQ_64_BIT_OPERATOR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static void decode_leaders_fx(</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Word16 index,          /* i  : index to be decoded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diff -rwBu 26452-g10/c-code/lib_com/options.h 26452-h00/c-code/lib_com/options.h</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--- 26452-g10/c-code/lib_com/options.h</w:t>
      </w:r>
      <w:r w:rsidRPr="0004575E">
        <w:rPr>
          <w:rFonts w:ascii="Courier New" w:hAnsi="Courier New" w:cs="Courier New"/>
          <w:noProof/>
          <w:sz w:val="18"/>
          <w:szCs w:val="18"/>
          <w:lang w:val="en-US"/>
        </w:rPr>
        <w:tab/>
        <w:t>2019-01-17 14:05:16.000000000 +0100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+++ 26452-h00/c-code/lib_com/options.h</w:t>
      </w:r>
      <w:r w:rsidRPr="0004575E">
        <w:rPr>
          <w:rFonts w:ascii="Courier New" w:hAnsi="Courier New" w:cs="Courier New"/>
          <w:noProof/>
          <w:sz w:val="18"/>
          <w:szCs w:val="18"/>
          <w:lang w:val="en-US"/>
        </w:rPr>
        <w:tab/>
        <w:t>2020-05-14 10:26:34.000000000 +0200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-16,9 +16,6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#define SUPPORT_JBM_TRACEFILE     /* support for JBM tracefile, which is needed for 3GPP objective/subjective testing, but not relevant for real-world implementations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-#if 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-#define MSLVQ_64_BIT_OPERATOR</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lastRenderedPageBreak/>
        <w:t>-#endif</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 ##################### End compiler switches ########################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diff -rwBu 26452-g10/c-code/lib_com/tcx_ltp.c 26452-h00/c-code/lib_com/tcx_ltp.c</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--- 26452-g10/c-code/lib_com/tcx_ltp.c</w:t>
      </w:r>
      <w:r w:rsidRPr="0004575E">
        <w:rPr>
          <w:rFonts w:ascii="Courier New" w:hAnsi="Courier New" w:cs="Courier New"/>
          <w:noProof/>
          <w:sz w:val="18"/>
          <w:szCs w:val="18"/>
          <w:lang w:val="en-US"/>
        </w:rPr>
        <w:tab/>
        <w:t>2019-01-17 13:48:22.000000000 +0100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+++ 26452-h00/c-code/lib_com/tcx_ltp.c</w:t>
      </w:r>
      <w:r w:rsidRPr="0004575E">
        <w:rPr>
          <w:rFonts w:ascii="Courier New" w:hAnsi="Courier New" w:cs="Courier New"/>
          <w:noProof/>
          <w:sz w:val="18"/>
          <w:szCs w:val="18"/>
          <w:lang w:val="en-US"/>
        </w:rPr>
        <w:tab/>
        <w:t>2020-05-14 10:26:34.000000000 +0200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-503,12 +503,19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 PLC: [TCX: Fade-out]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 PLC: LTP and bad frame (concealment)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IF (pitres == *pitres_past) /* ensure consistent core SR to previous frame; otherwise, set gain to 0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pitch_int = *pitch_int_past;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move16();</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pitch_fr  = *pitch_fr_past;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move16();</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gain = shl(mult_r(*gain_past, damping), 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pitres = *pitres_past;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ELSE</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gain = 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move16();</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diff -rwBu 26452-g10/c-code/lib_dec/EvsRXlib.c 26452-h00/c-code/lib_dec/EvsRXlib.c</w:t>
      </w:r>
    </w:p>
    <w:p w:rsidR="0004575E" w:rsidRPr="00AE2F2A" w:rsidRDefault="0004575E" w:rsidP="0004575E">
      <w:pPr>
        <w:contextualSpacing/>
        <w:rPr>
          <w:rFonts w:ascii="Courier New" w:hAnsi="Courier New" w:cs="Courier New"/>
          <w:noProof/>
          <w:sz w:val="18"/>
          <w:szCs w:val="18"/>
          <w:lang w:val="de-DE"/>
        </w:rPr>
      </w:pPr>
      <w:r w:rsidRPr="00AE2F2A">
        <w:rPr>
          <w:rFonts w:ascii="Courier New" w:hAnsi="Courier New" w:cs="Courier New"/>
          <w:noProof/>
          <w:sz w:val="18"/>
          <w:szCs w:val="18"/>
          <w:lang w:val="de-DE"/>
        </w:rPr>
        <w:t>--- 26452-g10/c-code/lib_dec/EvsRXlib.c</w:t>
      </w:r>
      <w:r w:rsidRPr="00AE2F2A">
        <w:rPr>
          <w:rFonts w:ascii="Courier New" w:hAnsi="Courier New" w:cs="Courier New"/>
          <w:noProof/>
          <w:sz w:val="18"/>
          <w:szCs w:val="18"/>
          <w:lang w:val="de-DE"/>
        </w:rPr>
        <w:tab/>
        <w:t>2019-01-17 13:48:34.000000000 +0100</w:t>
      </w:r>
    </w:p>
    <w:p w:rsidR="0004575E" w:rsidRPr="00AE2F2A" w:rsidRDefault="0004575E" w:rsidP="0004575E">
      <w:pPr>
        <w:contextualSpacing/>
        <w:rPr>
          <w:rFonts w:ascii="Courier New" w:hAnsi="Courier New" w:cs="Courier New"/>
          <w:noProof/>
          <w:sz w:val="18"/>
          <w:szCs w:val="18"/>
          <w:lang w:val="de-DE"/>
        </w:rPr>
      </w:pPr>
      <w:r w:rsidRPr="00AE2F2A">
        <w:rPr>
          <w:rFonts w:ascii="Courier New" w:hAnsi="Courier New" w:cs="Courier New"/>
          <w:noProof/>
          <w:sz w:val="18"/>
          <w:szCs w:val="18"/>
          <w:lang w:val="de-DE"/>
        </w:rPr>
        <w:t>+++ 26452-h00/c-code/lib_dec/EvsRXlib.c</w:t>
      </w:r>
      <w:r w:rsidRPr="00AE2F2A">
        <w:rPr>
          <w:rFonts w:ascii="Courier New" w:hAnsi="Courier New" w:cs="Courier New"/>
          <w:noProof/>
          <w:sz w:val="18"/>
          <w:szCs w:val="18"/>
          <w:lang w:val="de-DE"/>
        </w:rPr>
        <w:tab/>
        <w:t>2020-05-14 10:26:34.000000000 +0200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-319,9 +319,6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 initialize, since this is needed within read_indices_from_djb, to correctly set st-&gt;last_codec_mode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st-&gt;ini_frame_fx = 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st-&gt;prev_use_partial_copy = 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 initialize st-&gt;last_codec_mode, since this is needed for init_decoder()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read_indices_from_djb_fx( st, dataUnit-&gt;data, dataUnit-&gt;dataSize, 0, 0 );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assert(st-&gt;codec_mode != 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init_decoder_fx( st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 parse frame again because init_decoder() overwrites st-&gt;total_brate_fx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diff -rwBu 26452-g10/c-code/lib_dec/cng_dec_fx.c 26452-h00/c-code/lib_dec/cng_dec_fx.c</w:t>
      </w:r>
    </w:p>
    <w:p w:rsidR="0004575E" w:rsidRPr="00AE2F2A" w:rsidRDefault="0004575E" w:rsidP="0004575E">
      <w:pPr>
        <w:contextualSpacing/>
        <w:rPr>
          <w:rFonts w:ascii="Courier New" w:hAnsi="Courier New" w:cs="Courier New"/>
          <w:noProof/>
          <w:sz w:val="18"/>
          <w:szCs w:val="18"/>
          <w:lang w:val="de-DE"/>
        </w:rPr>
      </w:pPr>
      <w:r w:rsidRPr="00AE2F2A">
        <w:rPr>
          <w:rFonts w:ascii="Courier New" w:hAnsi="Courier New" w:cs="Courier New"/>
          <w:noProof/>
          <w:sz w:val="18"/>
          <w:szCs w:val="18"/>
          <w:lang w:val="de-DE"/>
        </w:rPr>
        <w:t>--- 26452-g10/c-code/lib_dec/cng_dec_fx.c</w:t>
      </w:r>
      <w:r w:rsidRPr="00AE2F2A">
        <w:rPr>
          <w:rFonts w:ascii="Courier New" w:hAnsi="Courier New" w:cs="Courier New"/>
          <w:noProof/>
          <w:sz w:val="18"/>
          <w:szCs w:val="18"/>
          <w:lang w:val="de-DE"/>
        </w:rPr>
        <w:tab/>
        <w:t>2019-01-17 13:48:34.000000000 +0100</w:t>
      </w:r>
    </w:p>
    <w:p w:rsidR="0004575E" w:rsidRPr="00AE2F2A" w:rsidRDefault="0004575E" w:rsidP="0004575E">
      <w:pPr>
        <w:contextualSpacing/>
        <w:rPr>
          <w:rFonts w:ascii="Courier New" w:hAnsi="Courier New" w:cs="Courier New"/>
          <w:noProof/>
          <w:sz w:val="18"/>
          <w:szCs w:val="18"/>
          <w:lang w:val="de-DE"/>
        </w:rPr>
      </w:pPr>
      <w:r w:rsidRPr="00AE2F2A">
        <w:rPr>
          <w:rFonts w:ascii="Courier New" w:hAnsi="Courier New" w:cs="Courier New"/>
          <w:noProof/>
          <w:sz w:val="18"/>
          <w:szCs w:val="18"/>
          <w:lang w:val="de-DE"/>
        </w:rPr>
        <w:t>+++ 26452-h00/c-code/lib_dec/cng_dec_fx.c</w:t>
      </w:r>
      <w:r w:rsidRPr="00AE2F2A">
        <w:rPr>
          <w:rFonts w:ascii="Courier New" w:hAnsi="Courier New" w:cs="Courier New"/>
          <w:noProof/>
          <w:sz w:val="18"/>
          <w:szCs w:val="18"/>
          <w:lang w:val="de-DE"/>
        </w:rPr>
        <w:tab/>
        <w:t>2020-05-14 10:26:34.000000000 +0200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-86,10 +86,38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 Flt function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isf_dec_amr_wb_fx( st_fx, Aq, lsf_new, lsp_new);</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Word16 enr_new, Aq_tmp[M + 1];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 check if ISPs  may trigger too much synthesis energy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E_LPC_f_isp_a_conversion(lsp_new, Aq_tmp, M);</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enr_new = Enr_1_Az_fx(Aq_tmp, 2 * L_SUBFR);</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IF ((shr(enr_new, 14) &gt; 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 Use old LSP vector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Copy(st_fx-&gt;lsp_old_fx, lsp_new, M);</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Copy(st_fx-&gt;lsf_old_fx, lsf_new, M);</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ELSE</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lastRenderedPageBreak/>
        <w:t xml:space="preserve">             lsf_dec_fx( st_fx, 0,  L_frame, INACTIVE, -1, Aq, &amp;LSF_Q_prediction, lsf_new, lsp_new, 0 );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Word16 enr_new, Aq_tmp[M + 1];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 check if LSPs  may trigger too much synthesis energy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E_LPC_f_lsp_a_conversion(lsp_new, Aq_tmp, M);</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enr_new = Enr_1_Az_fx(Aq_tmp, 2 * L_SUBFR);</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IF(shr(enr_new, 14) &gt; 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 Use old LSP vector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Copy(st_fx-&gt;lsp_old_fx, lsp_new, M);</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Copy(st_fx-&gt;lsf_old_fx, lsf_new, M);</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ELSE</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-134,6 +162,18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 decode the energy index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L_enr_index = get_next_indice_fx( st_fx, num_bits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tmp1 = add(st_fx-&gt;old_enr_index_fx, 20);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IF( GT_16(L_enr_index, tmp1) &amp;&amp; st_fx-&gt;old_enr_index_fx &gt;= 0 )  /* Likely bit error and not startup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L_enr_index = tmp1;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move16();</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L_enr_index = s_min(L_enr_index, 127);</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if (st_fx-&gt;Opt_AMR_WB_fx != 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L_enr_index = s_min(L_enr_index, 63);</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test();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test();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test();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diff -rwBu 26452-g10/c-code/lib_dec/dec_prm.c 26452-h00/c-code/lib_dec/dec_prm.c</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--- 26452-g10/c-code/lib_dec/dec_prm.c</w:t>
      </w:r>
      <w:r w:rsidRPr="0004575E">
        <w:rPr>
          <w:rFonts w:ascii="Courier New" w:hAnsi="Courier New" w:cs="Courier New"/>
          <w:noProof/>
          <w:sz w:val="18"/>
          <w:szCs w:val="18"/>
          <w:lang w:val="en-US"/>
        </w:rPr>
        <w:tab/>
        <w:t>2019-01-17 13:48:34.000000000 +0100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+++ 26452-h00/c-code/lib_dec/dec_prm.c</w:t>
      </w:r>
      <w:r w:rsidRPr="0004575E">
        <w:rPr>
          <w:rFonts w:ascii="Courier New" w:hAnsi="Courier New" w:cs="Courier New"/>
          <w:noProof/>
          <w:sz w:val="18"/>
          <w:szCs w:val="18"/>
          <w:lang w:val="en-US"/>
        </w:rPr>
        <w:tab/>
        <w:t>2020-05-14 10:26:34.000000000 +0200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-549,10 +549,10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move16();</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acelp_bits = BITS_ALLOC_config_acelp( acelp_target_bits, *coder_type, &amp;(st-&gt;acelp_cfg), st-&gt;narrowBand, st-&gt;nb_subfr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/*Sanity check (not instrumented)*/</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if(acelp_bits&lt;0)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assert(0);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st-&gt;BER_detect = 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move16();</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-640,12 +640,19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ELSE IF( GE_16(st-&gt;rf_frame_type,RF_ALLPRED)&amp;&amp;st-&gt;use_partial_copy)</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Word16 acelp_bits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BITS_ALLOC_config_acelp( st-&gt;rf_target_bits,         /* target bits ranges from 56 to 72 depending on rf_type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st-&gt;rf_frame_type,          /* already offset by 4 to parse the config elements for partial copy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&amp;(st-&gt;acelp_cfg),           /* acelp_cfg_rf*/</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0,                          /* is narrowBand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st-&gt;nb_subfr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if ( acelp_bits &lt; 0 )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lastRenderedPageBreak/>
        <w:t>+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st-&gt;BER_detect = 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move16();</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 rf_frame_type NELP: 7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IF(EQ_16(st-&gt;rf_frame_type,RF_NELP))</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diff -rwBu 26452-g10/c-code/lib_dec/decision_matrix_dec_fx.c 26452-h00/c-code/lib_dec/decision_matrix_dec_fx.c</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--- 26452-g10/c-code/lib_dec/decision_matrix_dec_fx.c</w:t>
      </w:r>
      <w:r w:rsidRPr="0004575E">
        <w:rPr>
          <w:rFonts w:ascii="Courier New" w:hAnsi="Courier New" w:cs="Courier New"/>
          <w:noProof/>
          <w:sz w:val="18"/>
          <w:szCs w:val="18"/>
          <w:lang w:val="en-US"/>
        </w:rPr>
        <w:tab/>
        <w:t>2019-01-17 13:48:34.000000000 +0100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+++ 26452-h00/c-code/lib_dec/decision_matrix_dec_fx.c</w:t>
      </w:r>
      <w:r w:rsidRPr="0004575E">
        <w:rPr>
          <w:rFonts w:ascii="Courier New" w:hAnsi="Courier New" w:cs="Courier New"/>
          <w:noProof/>
          <w:sz w:val="18"/>
          <w:szCs w:val="18"/>
          <w:lang w:val="en-US"/>
        </w:rPr>
        <w:tab/>
        <w:t>2020-05-14 10:26:34.000000000 +0200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-230,7 +230,8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st-&gt;BER_detect = 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move16();</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start_idx = sub(start_idx,1);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start_idx = 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move16();</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break;</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diff -rwBu 26452-g10/c-code/lib_dec/er_dec_tcx.c 26452-h00/c-code/lib_dec/er_dec_tcx.c</w:t>
      </w:r>
    </w:p>
    <w:p w:rsidR="0004575E" w:rsidRPr="00AE2F2A" w:rsidRDefault="0004575E" w:rsidP="0004575E">
      <w:pPr>
        <w:contextualSpacing/>
        <w:rPr>
          <w:rFonts w:ascii="Courier New" w:hAnsi="Courier New" w:cs="Courier New"/>
          <w:noProof/>
          <w:sz w:val="18"/>
          <w:szCs w:val="18"/>
          <w:lang w:val="de-DE"/>
        </w:rPr>
      </w:pPr>
      <w:r w:rsidRPr="00AE2F2A">
        <w:rPr>
          <w:rFonts w:ascii="Courier New" w:hAnsi="Courier New" w:cs="Courier New"/>
          <w:noProof/>
          <w:sz w:val="18"/>
          <w:szCs w:val="18"/>
          <w:lang w:val="de-DE"/>
        </w:rPr>
        <w:t>--- 26452-g10/c-code/lib_dec/er_dec_tcx.c</w:t>
      </w:r>
      <w:r w:rsidRPr="00AE2F2A">
        <w:rPr>
          <w:rFonts w:ascii="Courier New" w:hAnsi="Courier New" w:cs="Courier New"/>
          <w:noProof/>
          <w:sz w:val="18"/>
          <w:szCs w:val="18"/>
          <w:lang w:val="de-DE"/>
        </w:rPr>
        <w:tab/>
        <w:t>2019-01-17 13:48:34.000000000 +0100</w:t>
      </w:r>
    </w:p>
    <w:p w:rsidR="0004575E" w:rsidRPr="00AE2F2A" w:rsidRDefault="0004575E" w:rsidP="0004575E">
      <w:pPr>
        <w:contextualSpacing/>
        <w:rPr>
          <w:rFonts w:ascii="Courier New" w:hAnsi="Courier New" w:cs="Courier New"/>
          <w:noProof/>
          <w:sz w:val="18"/>
          <w:szCs w:val="18"/>
          <w:lang w:val="de-DE"/>
        </w:rPr>
      </w:pPr>
      <w:r w:rsidRPr="00AE2F2A">
        <w:rPr>
          <w:rFonts w:ascii="Courier New" w:hAnsi="Courier New" w:cs="Courier New"/>
          <w:noProof/>
          <w:sz w:val="18"/>
          <w:szCs w:val="18"/>
          <w:lang w:val="de-DE"/>
        </w:rPr>
        <w:t>+++ 26452-h00/c-code/lib_dec/er_dec_tcx.c</w:t>
      </w:r>
      <w:r w:rsidRPr="00AE2F2A">
        <w:rPr>
          <w:rFonts w:ascii="Courier New" w:hAnsi="Courier New" w:cs="Courier New"/>
          <w:noProof/>
          <w:sz w:val="18"/>
          <w:szCs w:val="18"/>
          <w:lang w:val="de-DE"/>
        </w:rPr>
        <w:tab/>
        <w:t>2020-05-14 10:26:34.000000000 +0200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-596,7 +596,8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FOR( i=0 ; i &lt; tmp_loop; i++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r w:rsidRPr="0004575E">
        <w:rPr>
          <w:rFonts w:ascii="Courier New" w:hAnsi="Courier New" w:cs="Courier New"/>
          <w:noProof/>
          <w:sz w:val="18"/>
          <w:szCs w:val="18"/>
          <w:lang w:val="en-US"/>
        </w:rPr>
        <w:tab/>
      </w:r>
      <w:r w:rsidRPr="0004575E">
        <w:rPr>
          <w:rFonts w:ascii="Courier New" w:hAnsi="Courier New" w:cs="Courier New"/>
          <w:noProof/>
          <w:sz w:val="18"/>
          <w:szCs w:val="18"/>
          <w:lang w:val="en-US"/>
        </w:rPr>
        <w:tab/>
        <w:t>Word16 j;</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w:t>
      </w:r>
      <w:r w:rsidRPr="0004575E">
        <w:rPr>
          <w:rFonts w:ascii="Courier New" w:hAnsi="Courier New" w:cs="Courier New"/>
          <w:noProof/>
          <w:sz w:val="18"/>
          <w:szCs w:val="18"/>
          <w:lang w:val="en-US"/>
        </w:rPr>
        <w:tab/>
      </w:r>
      <w:r w:rsidRPr="0004575E">
        <w:rPr>
          <w:rFonts w:ascii="Courier New" w:hAnsi="Courier New" w:cs="Courier New"/>
          <w:noProof/>
          <w:sz w:val="18"/>
          <w:szCs w:val="18"/>
          <w:lang w:val="en-US"/>
        </w:rPr>
        <w:tab/>
        <w:t>L_tmp2 = 0;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L_tmp2 = 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r w:rsidRPr="0004575E">
        <w:rPr>
          <w:rFonts w:ascii="Courier New" w:hAnsi="Courier New" w:cs="Courier New"/>
          <w:noProof/>
          <w:sz w:val="18"/>
          <w:szCs w:val="18"/>
          <w:lang w:val="en-US"/>
        </w:rPr>
        <w:tab/>
      </w:r>
      <w:r w:rsidRPr="0004575E">
        <w:rPr>
          <w:rFonts w:ascii="Courier New" w:hAnsi="Courier New" w:cs="Courier New"/>
          <w:noProof/>
          <w:sz w:val="18"/>
          <w:szCs w:val="18"/>
          <w:lang w:val="en-US"/>
        </w:rPr>
        <w:tab/>
        <w:t>for (j=11; j&gt;0; j--)</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r w:rsidRPr="0004575E">
        <w:rPr>
          <w:rFonts w:ascii="Courier New" w:hAnsi="Courier New" w:cs="Courier New"/>
          <w:noProof/>
          <w:sz w:val="18"/>
          <w:szCs w:val="18"/>
          <w:lang w:val="en-US"/>
        </w:rPr>
        <w:tab/>
      </w:r>
      <w:r w:rsidRPr="0004575E">
        <w:rPr>
          <w:rFonts w:ascii="Courier New" w:hAnsi="Courier New" w:cs="Courier New"/>
          <w:noProof/>
          <w:sz w:val="18"/>
          <w:szCs w:val="18"/>
          <w:lang w:val="en-US"/>
        </w:rPr>
        <w:tab/>
        <w: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r w:rsidRPr="0004575E">
        <w:rPr>
          <w:rFonts w:ascii="Courier New" w:hAnsi="Courier New" w:cs="Courier New"/>
          <w:noProof/>
          <w:sz w:val="18"/>
          <w:szCs w:val="18"/>
          <w:lang w:val="en-US"/>
        </w:rPr>
        <w:tab/>
        <w:t>L_tmp2 = L_mac(L_tmp2, noise[i+L_FIR_FER2-j], hp_filt[L_FIR_FER2-j]);</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diff -rwBu 26452-g10/c-code/lib_dec/evs_dec_fx.c 26452-h00/c-code/lib_dec/evs_dec_fx.c</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--- 26452-g10/c-code/lib_dec/evs_dec_fx.c</w:t>
      </w:r>
      <w:r w:rsidRPr="0004575E">
        <w:rPr>
          <w:rFonts w:ascii="Courier New" w:hAnsi="Courier New" w:cs="Courier New"/>
          <w:noProof/>
          <w:sz w:val="18"/>
          <w:szCs w:val="18"/>
          <w:lang w:val="en-US"/>
        </w:rPr>
        <w:tab/>
        <w:t>2019-01-17 13:48:34.000000000 +0100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+++ 26452-h00/c-code/lib_dec/evs_dec_fx.c</w:t>
      </w:r>
      <w:r w:rsidRPr="0004575E">
        <w:rPr>
          <w:rFonts w:ascii="Courier New" w:hAnsi="Courier New" w:cs="Courier New"/>
          <w:noProof/>
          <w:sz w:val="18"/>
          <w:szCs w:val="18"/>
          <w:lang w:val="en-US"/>
        </w:rPr>
        <w:tab/>
        <w:t>2020-05-14 10:26:34.000000000 +0200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-232,6 +232,20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move16();</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 if previous frame was HQ Core or TCX10, drop partial copy info and continue HQ Core/TCX10 concealment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IF( st_fx-&gt;use_partial_copy &amp;&amp; ((sub(st_fx-&gt;last_core_fx, HQ_CORE) == 0) || (sub(st_fx-&gt;last_core_fx, TCX_10_CORE) == 0) || ((sub(st_fx-&gt;last_core_fx, TCX_20_CORE) == 0) &amp;&amp; getTcxonly(st_fx-&gt;last_total_brate_fx)))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st_fx-&gt;bfi_fx = 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move16();</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st_fx-&gt;codec_mode = st_fx-&gt;last_codec_mode;</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move16();</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frameMode = FRAMEMODE_MISSING;</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move16();</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st_fx-&gt;use_partial_copy = 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move16();</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st_fx-&gt;core_fx = st_fx-&gt;last_core_fx;</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move16();</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 Decoding</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diff -rwBu 26452-g10/c-code/lib_dec/hf_synth_fx.c 26452-h00/c-code/lib_dec/hf_synth_fx.c</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--- 26452-g10/c-code/lib_dec/hf_synth_fx.c</w:t>
      </w:r>
      <w:r w:rsidRPr="0004575E">
        <w:rPr>
          <w:rFonts w:ascii="Courier New" w:hAnsi="Courier New" w:cs="Courier New"/>
          <w:noProof/>
          <w:sz w:val="18"/>
          <w:szCs w:val="18"/>
          <w:lang w:val="en-US"/>
        </w:rPr>
        <w:tab/>
        <w:t>2019-01-17 13:48:34.000000000 +0100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+++ 26452-h00/c-code/lib_dec/hf_synth_fx.c</w:t>
      </w:r>
      <w:r w:rsidRPr="0004575E">
        <w:rPr>
          <w:rFonts w:ascii="Courier New" w:hAnsi="Courier New" w:cs="Courier New"/>
          <w:noProof/>
          <w:sz w:val="18"/>
          <w:szCs w:val="18"/>
          <w:lang w:val="en-US"/>
        </w:rPr>
        <w:tab/>
        <w:t>2020-05-14 10:26:34.000000000 +0200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-381,7 +381,8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lastRenderedPageBreak/>
        <w:t xml:space="preserve"> </w:t>
      </w:r>
      <w:r w:rsidRPr="0004575E">
        <w:rPr>
          <w:rFonts w:ascii="Courier New" w:hAnsi="Courier New" w:cs="Courier New"/>
          <w:noProof/>
          <w:sz w:val="18"/>
          <w:szCs w:val="18"/>
          <w:lang w:val="en-US"/>
        </w:rPr>
        <w:tab/>
        <w:t>Word16 j;</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w:t>
      </w:r>
      <w:r w:rsidRPr="0004575E">
        <w:rPr>
          <w:rFonts w:ascii="Courier New" w:hAnsi="Courier New" w:cs="Courier New"/>
          <w:noProof/>
          <w:sz w:val="18"/>
          <w:szCs w:val="18"/>
          <w:lang w:val="en-US"/>
        </w:rPr>
        <w:tab/>
        <w:t>L_tmp = 0;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L_tmp = 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r w:rsidRPr="0004575E">
        <w:rPr>
          <w:rFonts w:ascii="Courier New" w:hAnsi="Courier New" w:cs="Courier New"/>
          <w:noProof/>
          <w:sz w:val="18"/>
          <w:szCs w:val="18"/>
          <w:lang w:val="en-US"/>
        </w:rPr>
        <w:tab/>
        <w:t>for (j = 0; j&lt;31; j++)</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r w:rsidRPr="0004575E">
        <w:rPr>
          <w:rFonts w:ascii="Courier New" w:hAnsi="Courier New" w:cs="Courier New"/>
          <w:noProof/>
          <w:sz w:val="18"/>
          <w:szCs w:val="18"/>
          <w:lang w:val="en-US"/>
        </w:rPr>
        <w:tab/>
        <w: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L_tmp = L_mac(L_tmp, x[i+j], fir_6k_7k_fx[j]);</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diff -rwBu 26452-g10/c-code/lib_dec/igf_dec.c 26452-h00/c-code/lib_dec/igf_dec.c</w:t>
      </w:r>
    </w:p>
    <w:p w:rsidR="0004575E" w:rsidRPr="00AE2F2A" w:rsidRDefault="0004575E" w:rsidP="0004575E">
      <w:pPr>
        <w:contextualSpacing/>
        <w:rPr>
          <w:rFonts w:ascii="Courier New" w:hAnsi="Courier New" w:cs="Courier New"/>
          <w:noProof/>
          <w:sz w:val="18"/>
          <w:szCs w:val="18"/>
          <w:lang w:val="de-DE"/>
        </w:rPr>
      </w:pPr>
      <w:r w:rsidRPr="00AE2F2A">
        <w:rPr>
          <w:rFonts w:ascii="Courier New" w:hAnsi="Courier New" w:cs="Courier New"/>
          <w:noProof/>
          <w:sz w:val="18"/>
          <w:szCs w:val="18"/>
          <w:lang w:val="de-DE"/>
        </w:rPr>
        <w:t>--- 26452-g10/c-code/lib_dec/igf_dec.c</w:t>
      </w:r>
      <w:r w:rsidRPr="00AE2F2A">
        <w:rPr>
          <w:rFonts w:ascii="Courier New" w:hAnsi="Courier New" w:cs="Courier New"/>
          <w:noProof/>
          <w:sz w:val="18"/>
          <w:szCs w:val="18"/>
          <w:lang w:val="de-DE"/>
        </w:rPr>
        <w:tab/>
        <w:t>2019-01-17 13:48:34.000000000 +0100</w:t>
      </w:r>
    </w:p>
    <w:p w:rsidR="0004575E" w:rsidRPr="00AE2F2A" w:rsidRDefault="0004575E" w:rsidP="0004575E">
      <w:pPr>
        <w:contextualSpacing/>
        <w:rPr>
          <w:rFonts w:ascii="Courier New" w:hAnsi="Courier New" w:cs="Courier New"/>
          <w:noProof/>
          <w:sz w:val="18"/>
          <w:szCs w:val="18"/>
          <w:lang w:val="de-DE"/>
        </w:rPr>
      </w:pPr>
      <w:r w:rsidRPr="00AE2F2A">
        <w:rPr>
          <w:rFonts w:ascii="Courier New" w:hAnsi="Courier New" w:cs="Courier New"/>
          <w:noProof/>
          <w:sz w:val="18"/>
          <w:szCs w:val="18"/>
          <w:lang w:val="de-DE"/>
        </w:rPr>
        <w:t>+++ 26452-h00/c-code/lib_dec/igf_dec.c</w:t>
      </w:r>
      <w:r w:rsidRPr="00AE2F2A">
        <w:rPr>
          <w:rFonts w:ascii="Courier New" w:hAnsi="Courier New" w:cs="Courier New"/>
          <w:noProof/>
          <w:sz w:val="18"/>
          <w:szCs w:val="18"/>
          <w:lang w:val="de-DE"/>
        </w:rPr>
        <w:tab/>
        <w:t>2020-05-14 10:26:34.000000000 +0200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-1465,8 +1465,10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move16();</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hPrivateData-&gt;headroom_TCX_noise        = 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move16();</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hPrivateData-&gt;totalNoiseNrg             = 0;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hPrivateData-&gt;totalNoiseNrg_off         = 0;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hPrivateData-&gt;totalNoiseNrg             = 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hPrivateData-&gt;totalNoiseNrg_off         = 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set32_fx(igf_spec,   0, IGF_MAX_GRANULE_LEN);</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set16_fx(igf_spec_e, 0, IGF_MAX_TILES);</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diff -rwBu 26452-g10/c-code/lib_dec/io_dec_fx.c 26452-h00/c-code/lib_dec/io_dec_fx.c</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--- 26452-g10/c-code/lib_dec/io_dec_fx.c</w:t>
      </w:r>
      <w:r w:rsidRPr="0004575E">
        <w:rPr>
          <w:rFonts w:ascii="Courier New" w:hAnsi="Courier New" w:cs="Courier New"/>
          <w:noProof/>
          <w:sz w:val="18"/>
          <w:szCs w:val="18"/>
          <w:lang w:val="en-US"/>
        </w:rPr>
        <w:tab/>
        <w:t>2019-01-17 13:48:34.000000000 +0100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+++ 26452-h00/c-code/lib_dec/io_dec_fx.c</w:t>
      </w:r>
      <w:r w:rsidRPr="0004575E">
        <w:rPr>
          <w:rFonts w:ascii="Courier New" w:hAnsi="Courier New" w:cs="Courier New"/>
          <w:noProof/>
          <w:sz w:val="18"/>
          <w:szCs w:val="18"/>
          <w:lang w:val="en-US"/>
        </w:rPr>
        <w:tab/>
        <w:t>2020-05-14 10:26:34.000000000 +0200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-416,7 +416,7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fprintf(stdout, "                   (HI|LO) and optimal FEC offset. \n");</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fprintf(stdout, "-mime            : Mime input bitstream file format\n");</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fprintf(stdout, "                   The decoder reads both TS26.445 Annex.2.6 and RFC4867 Mime Storage Format,\n");</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fprintf(stdout, "                   The decoder reads both TS26.445 Annex A.2.6 and RFC4867 Mime Storage Format,\n");</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fprintf(stdout, "                   the magic word in the mime input file is used to determine the format.\n");</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fprintf(stdout, "                   default input bitstream file format is G.192\n");</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fprintf(stdout, "-q               : Quiet mode, no frame counter\n");</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diff -rwBu 26452-g10/c-code/lib_enc/SNR_calc.c 26452-h00/c-code/lib_enc/SNR_calc.c</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--- 26452-g10/c-code/lib_enc/SNR_calc.c</w:t>
      </w:r>
      <w:r w:rsidRPr="0004575E">
        <w:rPr>
          <w:rFonts w:ascii="Courier New" w:hAnsi="Courier New" w:cs="Courier New"/>
          <w:noProof/>
          <w:sz w:val="18"/>
          <w:szCs w:val="18"/>
          <w:lang w:val="en-US"/>
        </w:rPr>
        <w:tab/>
        <w:t>2019-01-17 13:48:30.000000000 +0100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+++ 26452-h00/c-code/lib_enc/SNR_calc.c</w:t>
      </w:r>
      <w:r w:rsidRPr="0004575E">
        <w:rPr>
          <w:rFonts w:ascii="Courier New" w:hAnsi="Courier New" w:cs="Courier New"/>
          <w:noProof/>
          <w:sz w:val="18"/>
          <w:szCs w:val="18"/>
          <w:lang w:val="en-US"/>
        </w:rPr>
        <w:tab/>
        <w:t>2020-05-14 10:26:34.000000000 +0200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-110,7 +110,8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div2 = VAD_L_div(div1,div2,q_div1,q_div2,&amp;q_divout);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lt_snr_org  = VAD_Log2(div2,q_divout);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lt_snr_org = MUL_F(lt_snr_org, 9864);</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lt_snr = lt_snr_org; move32();</w:t>
      </w:r>
    </w:p>
    <w:p w:rsidR="0004575E" w:rsidRPr="00AE2F2A" w:rsidRDefault="0004575E" w:rsidP="0004575E">
      <w:pPr>
        <w:contextualSpacing/>
        <w:rPr>
          <w:rFonts w:ascii="Courier New" w:hAnsi="Courier New" w:cs="Courier New"/>
          <w:noProof/>
          <w:sz w:val="18"/>
          <w:szCs w:val="18"/>
          <w:lang w:val="de-DE"/>
        </w:rPr>
      </w:pPr>
      <w:r w:rsidRPr="00AE2F2A">
        <w:rPr>
          <w:rFonts w:ascii="Courier New" w:hAnsi="Courier New" w:cs="Courier New"/>
          <w:noProof/>
          <w:sz w:val="18"/>
          <w:szCs w:val="18"/>
          <w:lang w:val="de-DE"/>
        </w:rPr>
        <w:t>+    lt_snr = lt_snr_org;</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*lt_snr_org_fp = lt_snr;</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-278,8 +279,10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ELSE</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tmpsb_eg = 0;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constff = 1;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tmpsb_eg = 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constff = 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minscale2 = 31;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move16();</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-295,7 +298,8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ELSE</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tmp = 1;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lastRenderedPageBreak/>
        <w:t>+            tmp = 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minscale2 = 31;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move16();</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-313,8 +317,10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ELSE</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tmpframe_eg = 0; move32();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constff = CONSTfix;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tmpframe_eg = 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constff = CONSTfix;</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minscale1 = 44;</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move16();</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-328,8 +334,10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ELSE</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tmpsb_eg  = 0; </w:t>
      </w:r>
      <w:r w:rsidRPr="0004575E">
        <w:rPr>
          <w:rFonts w:ascii="Courier New" w:hAnsi="Courier New" w:cs="Courier New"/>
          <w:noProof/>
          <w:sz w:val="18"/>
          <w:szCs w:val="18"/>
          <w:lang w:val="en-US"/>
        </w:rPr>
        <w:tab/>
        <w:t>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constff = CONSTfix;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tmpsb_eg  = 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constff = CONSTfix;</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minscale2 = 44;</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move16();</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-364,7 +372,8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test_l_snr  = lt_snr;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test_l_snr  = lt_snr;</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IF(EQ_16(bw_index, CLDFBVAD_SWB_ID))</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diff -rwBu 26452-g10/c-code/lib_enc/enc_acelp.c 26452-h00/c-code/lib_enc/enc_acelp.c</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--- 26452-g10/c-code/lib_enc/enc_acelp.c</w:t>
      </w:r>
      <w:r w:rsidRPr="0004575E">
        <w:rPr>
          <w:rFonts w:ascii="Courier New" w:hAnsi="Courier New" w:cs="Courier New"/>
          <w:noProof/>
          <w:sz w:val="18"/>
          <w:szCs w:val="18"/>
          <w:lang w:val="en-US"/>
        </w:rPr>
        <w:tab/>
        <w:t>2019-01-17 13:48:28.000000000 +0100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+++ 26452-h00/c-code/lib_enc/enc_acelp.c</w:t>
      </w:r>
      <w:r w:rsidRPr="0004575E">
        <w:rPr>
          <w:rFonts w:ascii="Courier New" w:hAnsi="Courier New" w:cs="Courier New"/>
          <w:noProof/>
          <w:sz w:val="18"/>
          <w:szCs w:val="18"/>
          <w:lang w:val="en-US"/>
        </w:rPr>
        <w:tab/>
        <w:t>2020-05-14 10:26:34.000000000 +0200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-1875,6 +1875,10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move16();</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t = add(t, 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if( sub(posno, NPMAXPT) &gt;= 0 )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BREAK;</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 Iterate over the different pulse positions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-1894,6 +1898,10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Carry = 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s = L_add_c(s, pulsestostates[pos[k]][t]);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t = add(t, 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if( sub(t, NPMAXPT) &gt;= 0 )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BREAK;</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 Code sign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diff -rwBu 26452-g10/c-code/lib_enc/frame_spec_dif_cor_rate.c 26452-h00/c-code/lib_enc/frame_spec_dif_cor_rate.c</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--- 26452-g10/c-code/lib_enc/frame_spec_dif_cor_rate.c</w:t>
      </w:r>
      <w:r w:rsidRPr="0004575E">
        <w:rPr>
          <w:rFonts w:ascii="Courier New" w:hAnsi="Courier New" w:cs="Courier New"/>
          <w:noProof/>
          <w:sz w:val="18"/>
          <w:szCs w:val="18"/>
          <w:lang w:val="en-US"/>
        </w:rPr>
        <w:tab/>
        <w:t>2019-01-17 13:48:28.000000000 +0100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lastRenderedPageBreak/>
        <w:t>+++ 26452-h00/c-code/lib_enc/frame_spec_dif_cor_rate.c</w:t>
      </w:r>
      <w:r w:rsidRPr="0004575E">
        <w:rPr>
          <w:rFonts w:ascii="Courier New" w:hAnsi="Courier New" w:cs="Courier New"/>
          <w:noProof/>
          <w:sz w:val="18"/>
          <w:szCs w:val="18"/>
          <w:lang w:val="en-US"/>
        </w:rPr>
        <w:tab/>
        <w:t>2020-05-14 10:26:34.000000000 +0200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-32,7 +32,8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p_dx_Q = &amp;dx_Q;</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maxVal = 0;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maxVal = 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FOR(i=0; i&lt; PRE_SPEC_DIF_NUM; i++)</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tmp = L_sub(spec_amp[i+6] ,spec_amp[i+5]);</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-52,9 +53,12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resu = norm_l(maxVal);</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  = 0;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dx = 0;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dy = 0;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  = 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dx = 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dy = 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scalefactor =  sub(resu,3);</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diff -rwBu 26452-g10/c-code/lib_enc/igf_enc.c 26452-h00/c-code/lib_enc/igf_enc.c</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--- 26452-g10/c-code/lib_enc/igf_enc.c</w:t>
      </w:r>
      <w:r w:rsidRPr="0004575E">
        <w:rPr>
          <w:rFonts w:ascii="Courier New" w:hAnsi="Courier New" w:cs="Courier New"/>
          <w:noProof/>
          <w:sz w:val="18"/>
          <w:szCs w:val="18"/>
          <w:lang w:val="en-US"/>
        </w:rPr>
        <w:tab/>
        <w:t>2019-01-17 13:48:28.000000000 +0100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+++ 26452-h00/c-code/lib_enc/igf_enc.c</w:t>
      </w:r>
      <w:r w:rsidRPr="0004575E">
        <w:rPr>
          <w:rFonts w:ascii="Courier New" w:hAnsi="Courier New" w:cs="Courier New"/>
          <w:noProof/>
          <w:sz w:val="18"/>
          <w:szCs w:val="18"/>
          <w:lang w:val="en-US"/>
        </w:rPr>
        <w:tab/>
        <w:t>2020-05-14 10:26:34.000000000 +0200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-418,7 +418,8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IF (igfBgn &gt; 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L_c = 0;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L_c = 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FOR (i = 0; i &lt; igfBgn; i++)</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Carry        = 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-549,7 +550,8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Word16 tmp;</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Word32 tmp32;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x_eff32    = 0;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x_eff32    = 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x_max      = 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move16();</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crest      = 16384/*.5f Q15*/;</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-633,8 +635,10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Word32 L_c;</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Word16 invDenom, SFM;</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L_c   = 0;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num   = 0;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L_c   = 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num   = 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denom = L_shr(2147483 /*0,001 in Q31 - float is "1", here*/,s_min(*energy_exp, 31));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denom = L_max(denom, 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*SFM_exp = 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diff -rwBu 26452-g10/c-code/lib_enc/io_enc_fx.c 26452-h00/c-code/lib_enc/io_enc_fx.c</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--- 26452-g10/c-code/lib_enc/io_enc_fx.c</w:t>
      </w:r>
      <w:r w:rsidRPr="0004575E">
        <w:rPr>
          <w:rFonts w:ascii="Courier New" w:hAnsi="Courier New" w:cs="Courier New"/>
          <w:noProof/>
          <w:sz w:val="18"/>
          <w:szCs w:val="18"/>
          <w:lang w:val="en-US"/>
        </w:rPr>
        <w:tab/>
        <w:t>2019-01-17 13:48:28.000000000 +0100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+++ 26452-h00/c-code/lib_enc/io_enc_fx.c</w:t>
      </w:r>
      <w:r w:rsidRPr="0004575E">
        <w:rPr>
          <w:rFonts w:ascii="Courier New" w:hAnsi="Courier New" w:cs="Courier New"/>
          <w:noProof/>
          <w:sz w:val="18"/>
          <w:szCs w:val="18"/>
          <w:lang w:val="en-US"/>
        </w:rPr>
        <w:tab/>
        <w:t>2020-05-14 10:26:34.000000000 +0200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-1045,7 +1045,7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fprintf(stdout, "                   \"nb_frames B\"\n");</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fprintf(stdout, "-no_delay_cmp    : Turn off delay compensation\n");</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lastRenderedPageBreak/>
        <w:t xml:space="preserve">     fprintf(stdout, "-mime            : Mime output bitstream file format\n");</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fprintf(stdout, "                   The encoder produces TS26.445 Annex.2.6 Mime Storage Format, (not RFC4867 Format)\n");</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fprintf(stdout, "                   The encoder produces TS26.445 Annex A.2.6 Mime Storage Format, (not RFC4867 Format)\n");</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fprintf(stdout, "                   default output bitstream file format is G.192\n");</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fprintf(stdout, "\n");</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diff -rwBu 26452-g10/c-code/lib_enc/ltd_stable.c 26452-h00/c-code/lib_enc/ltd_stable.c</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--- 26452-g10/c-code/lib_enc/ltd_stable.c</w:t>
      </w:r>
      <w:r w:rsidRPr="0004575E">
        <w:rPr>
          <w:rFonts w:ascii="Courier New" w:hAnsi="Courier New" w:cs="Courier New"/>
          <w:noProof/>
          <w:sz w:val="18"/>
          <w:szCs w:val="18"/>
          <w:lang w:val="en-US"/>
        </w:rPr>
        <w:tab/>
        <w:t>2019-01-17 13:48:28.000000000 +0100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+++ 26452-h00/c-code/lib_enc/ltd_stable.c</w:t>
      </w:r>
      <w:r w:rsidRPr="0004575E">
        <w:rPr>
          <w:rFonts w:ascii="Courier New" w:hAnsi="Courier New" w:cs="Courier New"/>
          <w:noProof/>
          <w:sz w:val="18"/>
          <w:szCs w:val="18"/>
          <w:lang w:val="en-US"/>
        </w:rPr>
        <w:tab/>
        <w:t>2020-05-14 10:26:34.000000000 +0200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-133,7 +133,8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maxVal = 0;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maxVal = 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FOR(i=0; i&lt;20; i++)</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maxVal = L_max(maxVal,mid_frame_ampadd32[i]);</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-149,15 +150,18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seg_amp32 = 0;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seg_amp32 = 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FOR(i=0; i&lt;20; i++)</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seg_amp32 = L_add(seg_amp32, L_shr(mid_frame_amp32[i], 5));</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seg_amp32 = MUL_F(seg_amp32, 0x0666);</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dif32 = 0;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apow32 = 0;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dif32 = 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apow32 = 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seg_amp32tmp = L_shl(seg_amp32, 5);</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FOR(i=0; i&lt;20; i++)</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-166,7 +170,8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maxVal = 0;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maxVal = 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FOR(i=0; i&lt;20; i++)</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maxVal = L_max(maxVal,L_abs(tmp32[i]));</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-219,7 +224,8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ltd_stable_rate[0] = shr(ltd_stable_rate[0],ltd_stable_rate_Qtmp);</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move16();</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maxVal = 0;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maxVal = 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FOR(i=0; i&lt;14; i++)</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maxVal = L_max(maxVal, L_abs(mid_frame_ampadd32[i]));</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-235,15 +241,18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seg_amp32 = 0;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seg_amp32 = 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lastRenderedPageBreak/>
        <w:t>+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FOR(i=0; i&lt;14; i++)</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seg_amp32 = L_add(seg_amp32, L_shr(mid_frame_amp32[i],4));</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seg_amp32 = MUL_F(seg_amp32, 0x0924);</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dif32 = 0;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apow32 = 0;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dif32 = 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apow32 = 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seg_amp32tmp = L_shl(seg_amp32, 4);</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FOR(i=0; i&lt;14; i++)</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-251,7 +260,8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maxVal = 0;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maxVal = 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FOR(i=0; i&lt;14; i++)</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maxVal = L_max(maxVal,L_abs(tmp32[i]));</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-305,7 +315,8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apow32 = L_add(apow32, zerop001);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IF (apow32 == 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apow32 = CNT0P0001;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apow32 = CNT0P0001;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Qsum_apow32 = 44;</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move16();</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-337,7 +348,8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ltd_stable_rate[1] = shr(ltd_stable_rate[1],ltd_stable_rate_Qtmp);</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move16();</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maxVal = 0;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maxVal = 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FOR(i=0; i&lt;8; i++)</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maxVal = L_max(maxVal,L_abs(mid_frame_ampadd32[i]));</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-353,15 +365,18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seg_amp32 = 0;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seg_amp32 = 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FOR(i=0; i&lt;8; i++)</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seg_amp32 = L_add(seg_amp32, L_shr(mid_frame_amp32[i], 3));</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seg_amp32 = MUL_F(seg_amp32, 0x1000);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dif32 = 0;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apow32 = 0;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dif32 = 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apow32 = 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seg_amp32tmp = L_shl(seg_amp32, 3);</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FOR(i=0; i&lt;8; i++)</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-369,7 +384,8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lastRenderedPageBreak/>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maxVal = 0;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maxVal = 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FOR(i=0; i&lt;8; i++)</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maxVal = L_max(maxVal,L_abs(tmp32[i]));</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-423,7 +439,8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apow32 = L_add(apow32, zerop001);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IF (apow32 == 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apow32 = CNT0P0001;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apow32 = CNT0P0001;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Qsum_apow32 = 44;</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move16();</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diff -rwBu 26452-g10/c-code/lib_enc/mslvq_enc_fx.c 26452-h00/c-code/lib_enc/mslvq_enc_fx.c</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--- 26452-g10/c-code/lib_enc/mslvq_enc_fx.c</w:t>
      </w:r>
      <w:r w:rsidRPr="0004575E">
        <w:rPr>
          <w:rFonts w:ascii="Courier New" w:hAnsi="Courier New" w:cs="Courier New"/>
          <w:noProof/>
          <w:sz w:val="18"/>
          <w:szCs w:val="18"/>
          <w:lang w:val="en-US"/>
        </w:rPr>
        <w:tab/>
        <w:t>2019-01-17 13:48:28.000000000 +0100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+++ 26452-h00/c-code/lib_enc/mslvq_enc_fx.c</w:t>
      </w:r>
      <w:r w:rsidRPr="0004575E">
        <w:rPr>
          <w:rFonts w:ascii="Courier New" w:hAnsi="Courier New" w:cs="Courier New"/>
          <w:noProof/>
          <w:sz w:val="18"/>
          <w:szCs w:val="18"/>
          <w:lang w:val="en-US"/>
        </w:rPr>
        <w:tab/>
        <w:t>2020-05-14 10:26:34.000000000 +0200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-624,15 +624,10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Word32 index1, index2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-#ifndef MSLVQ_64_BIT_OPERATOR</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w:t>
      </w:r>
      <w:r w:rsidRPr="0004575E">
        <w:rPr>
          <w:rFonts w:ascii="Courier New" w:hAnsi="Courier New" w:cs="Courier New"/>
          <w:noProof/>
          <w:sz w:val="18"/>
          <w:szCs w:val="18"/>
          <w:lang w:val="en-US"/>
        </w:rPr>
        <w:tab/>
      </w:r>
      <w:r w:rsidRPr="0004575E">
        <w:rPr>
          <w:rFonts w:ascii="Courier New" w:hAnsi="Courier New" w:cs="Courier New"/>
          <w:noProof/>
          <w:sz w:val="18"/>
          <w:szCs w:val="18"/>
          <w:lang w:val="en-US"/>
        </w:rPr>
        <w:tab/>
        <w:t>, tmp, idx[2]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-#endif</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r w:rsidRPr="0004575E">
        <w:rPr>
          <w:rFonts w:ascii="Courier New" w:hAnsi="Courier New" w:cs="Courier New"/>
          <w:noProof/>
          <w:sz w:val="18"/>
          <w:szCs w:val="18"/>
          <w:lang w:val="en-US"/>
        </w:rPr>
        <w:tab/>
        <w: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Word16 len_offset;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-#ifdef MSLVQ_64_BIT_OPERATOR</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r w:rsidRPr="0004575E">
        <w:rPr>
          <w:rFonts w:ascii="Courier New" w:hAnsi="Courier New" w:cs="Courier New"/>
          <w:noProof/>
          <w:sz w:val="18"/>
          <w:szCs w:val="18"/>
          <w:lang w:val="en-US"/>
        </w:rPr>
        <w:tab/>
        <w:t>Word64 idx64;</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r w:rsidRPr="0004575E">
        <w:rPr>
          <w:rFonts w:ascii="Courier New" w:hAnsi="Courier New" w:cs="Courier New"/>
          <w:noProof/>
          <w:sz w:val="18"/>
          <w:szCs w:val="18"/>
          <w:lang w:val="en-US"/>
        </w:rPr>
        <w:tab/>
        <w:t>Word64 index2_64;</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-#endif</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len_offset = add(MAX_NO_SCALES,1);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move16();</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-653,27 +648,10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index2 = L_add(encode_comb_fx(&amp;quant[LATTICE_DIM], idx_lead[1]), L_add(table_no_cv_fx[idx_lead[1]], p_offset_scale2[i_mult2(mode,len_offset)+idx_scale[1]]));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-#ifdef MSLVQ_64_BIT_OPERATOR</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r w:rsidRPr="0004575E">
        <w:rPr>
          <w:rFonts w:ascii="Courier New" w:hAnsi="Courier New" w:cs="Courier New"/>
          <w:noProof/>
          <w:sz w:val="18"/>
          <w:szCs w:val="18"/>
          <w:lang w:val="en-US"/>
        </w:rPr>
        <w:tab/>
        <w:t>idx64 = W_mult0_32_32(index1, p_offset_scale2[mode*len_offset+p_no_scales[mode*2+1]]);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r w:rsidRPr="0004575E">
        <w:rPr>
          <w:rFonts w:ascii="Courier New" w:hAnsi="Courier New" w:cs="Courier New"/>
          <w:noProof/>
          <w:sz w:val="18"/>
          <w:szCs w:val="18"/>
          <w:lang w:val="en-US"/>
        </w:rPr>
        <w:tab/>
        <w:t>index2_64 = W_deposit32_l (index2);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r w:rsidRPr="0004575E">
        <w:rPr>
          <w:rFonts w:ascii="Courier New" w:hAnsi="Courier New" w:cs="Courier New"/>
          <w:noProof/>
          <w:sz w:val="18"/>
          <w:szCs w:val="18"/>
          <w:lang w:val="en-US"/>
        </w:rPr>
        <w:tab/>
        <w:t>idx64 = W_add_nosat(idx64, index2_64);</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-#else</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multiply32_32_64_fx(index1, p_offset_scale2[mode*len_offset+p_no_scales[mode*2+1]], idx);</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tmp = L_add(idx[0], index2);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test();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IF ( (LT_32(tmp, idx[0]))||(LT_32(tmp,index2)))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idx[1] = L_add(idx[1], 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idx[0] = tmp;</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-#endif</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-#ifdef MSLVQ_64_BIT_OPERATOR</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 convert to 3 short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r w:rsidRPr="0004575E">
        <w:rPr>
          <w:rFonts w:ascii="Courier New" w:hAnsi="Courier New" w:cs="Courier New"/>
          <w:noProof/>
          <w:sz w:val="18"/>
          <w:szCs w:val="18"/>
          <w:lang w:val="en-US"/>
        </w:rPr>
        <w:tab/>
        <w:t>index[0] = ((idx64)&amp;(0x7fff));</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move16();</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-681,15 +659,6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lastRenderedPageBreak/>
        <w:t xml:space="preserve">     move16();</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index[2] = (idx64&gt;&gt;30)&amp;(0x7fff);</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move16();</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-#else</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 convert to 3 short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index[0] = ((idx[0])&amp;(0x7fff));</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move16();</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index[1] = ((idx[0])&gt;&gt;15)&amp;(0x7fff);</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move16();</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index[2] = (idx[1])&amp;(0x7fff);</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move16();</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-#endif</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return;</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diff -rwBu 26452-g10/c-code/lib_enc/pitch_ol.c 26452-h00/c-code/lib_enc/pitch_ol.c</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--- 26452-g10/c-code/lib_enc/pitch_ol.c</w:t>
      </w:r>
      <w:r w:rsidRPr="0004575E">
        <w:rPr>
          <w:rFonts w:ascii="Courier New" w:hAnsi="Courier New" w:cs="Courier New"/>
          <w:noProof/>
          <w:sz w:val="18"/>
          <w:szCs w:val="18"/>
          <w:lang w:val="en-US"/>
        </w:rPr>
        <w:tab/>
        <w:t>2019-01-17 13:48:28.000000000 +0100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+++ 26452-h00/c-code/lib_enc/pitch_ol.c</w:t>
      </w:r>
      <w:r w:rsidRPr="0004575E">
        <w:rPr>
          <w:rFonts w:ascii="Courier New" w:hAnsi="Courier New" w:cs="Courier New"/>
          <w:noProof/>
          <w:sz w:val="18"/>
          <w:szCs w:val="18"/>
          <w:lang w:val="en-US"/>
        </w:rPr>
        <w:tab/>
        <w:t>2020-05-14 10:26:34.000000000 +0200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-1374,7 +1374,8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L_sum = L_mac(L_sum, x[i], y[i]);</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 sets to 'L_sum' in 1 clock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L_sum2 = L_sum;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L_sum2 = L_sum;</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FOR (; i &lt; lg2; i++)</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L_sum2 = L_mac(L_sum2, x[i], y[i]);</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-1387,7 +1388,8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L_sum = L_mac(L_sum, x[i], y[i]);</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 sets to 'L_sum' in 1 clock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L_sum2 = L_sum;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L_sum2 = L_sum;</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FOR (; i &lt; lg; i++)</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L_sum = L_mac(L_sum, x[i], y[i]);</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-1436,7 +1438,8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L_sum = L_mac(L_sum, x[-i], y[-i]);</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 sets to 'L_sum' in 1 clock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L_sum2 = L_sum;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L_sum2 = L_sum;</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FOR (; i &lt; lg2; i++)</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L_sum2 = L_mac(L_sum2, x[-i], y[-i]);</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-1449,7 +1452,8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L_sum = L_mac(L_sum, x[-i], y[-i]);</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 sets to 'L_sum' in 1 clock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L_sum2 = L_sum;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L_sum2 = L_sum;</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FOR (; i &lt; lg; i++)</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L_sum = L_mac(L_sum, x[-i], y[-i]);</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diff -rwBu 26452-g10/c-code/lib_enc/pre_proc_fx.c 26452-h00/c-code/lib_enc/pre_proc_fx.c</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--- 26452-g10/c-code/lib_enc/pre_proc_fx.c</w:t>
      </w:r>
      <w:r w:rsidRPr="0004575E">
        <w:rPr>
          <w:rFonts w:ascii="Courier New" w:hAnsi="Courier New" w:cs="Courier New"/>
          <w:noProof/>
          <w:sz w:val="18"/>
          <w:szCs w:val="18"/>
          <w:lang w:val="en-US"/>
        </w:rPr>
        <w:tab/>
        <w:t>2019-01-17 13:48:30.000000000 +0100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+++ 26452-h00/c-code/lib_enc/pre_proc_fx.c</w:t>
      </w:r>
      <w:r w:rsidRPr="0004575E">
        <w:rPr>
          <w:rFonts w:ascii="Courier New" w:hAnsi="Courier New" w:cs="Courier New"/>
          <w:noProof/>
          <w:sz w:val="18"/>
          <w:szCs w:val="18"/>
          <w:lang w:val="en-US"/>
        </w:rPr>
        <w:tab/>
        <w:t>2020-05-14 10:26:34.000000000 +0200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-113,7 +113,8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Word16 sp_aud_decision0;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Word16 last_core_orig;</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Word16 headroom;</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Word16 cldfb_addition = 0; move16();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Word16 cldfb_addition = 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move16();</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lastRenderedPageBreak/>
        <w:t xml:space="preserve">      * Initializations</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diff -rwBu 26452-g10/c-code/lib_enc/spec_center.c 26452-h00/c-code/lib_enc/spec_center.c</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--- 26452-g10/c-code/lib_enc/spec_center.c</w:t>
      </w:r>
      <w:r w:rsidRPr="0004575E">
        <w:rPr>
          <w:rFonts w:ascii="Courier New" w:hAnsi="Courier New" w:cs="Courier New"/>
          <w:noProof/>
          <w:sz w:val="18"/>
          <w:szCs w:val="18"/>
          <w:lang w:val="en-US"/>
        </w:rPr>
        <w:tab/>
        <w:t>2019-01-17 13:48:30.000000000 +0100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+++ 26452-h00/c-code/lib_enc/spec_center.c</w:t>
      </w:r>
      <w:r w:rsidRPr="0004575E">
        <w:rPr>
          <w:rFonts w:ascii="Courier New" w:hAnsi="Courier New" w:cs="Courier New"/>
          <w:noProof/>
          <w:sz w:val="18"/>
          <w:szCs w:val="18"/>
          <w:lang w:val="en-US"/>
        </w:rPr>
        <w:tab/>
        <w:t>2020-05-14 10:26:34.000000000 +0200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-31,9 +31,12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Word16 d_t_sp_center_Qtmp;</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zerop1 = 0;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t_sp_center = 0;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frame_power = 0;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zerop1 = 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t_sp_center = 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frame_power = 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FOR (i=0; i&lt;10; i++)</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-48,8 +51,10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frame_power = L_add(sb_power_shr[i], frame_power);/*0-9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t_sp_center_nb = t_sp_center;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frame_power_nb = frame_power; move32();</w:t>
      </w:r>
    </w:p>
    <w:p w:rsidR="0004575E" w:rsidRPr="00AE2F2A" w:rsidRDefault="0004575E" w:rsidP="0004575E">
      <w:pPr>
        <w:contextualSpacing/>
        <w:rPr>
          <w:rFonts w:ascii="Courier New" w:hAnsi="Courier New" w:cs="Courier New"/>
          <w:noProof/>
          <w:sz w:val="18"/>
          <w:szCs w:val="18"/>
          <w:lang w:val="de-DE"/>
        </w:rPr>
      </w:pPr>
      <w:r w:rsidRPr="00AE2F2A">
        <w:rPr>
          <w:rFonts w:ascii="Courier New" w:hAnsi="Courier New" w:cs="Courier New"/>
          <w:noProof/>
          <w:sz w:val="18"/>
          <w:szCs w:val="18"/>
          <w:lang w:val="de-DE"/>
        </w:rPr>
        <w:t>+    t_sp_center_nb = t_sp_center;</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frame_power_nb = frame_power;</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/*+0.1</w:t>
      </w:r>
      <w:r w:rsidRPr="0004575E">
        <w:rPr>
          <w:rFonts w:ascii="Courier New" w:hAnsi="Courier New" w:cs="Courier New"/>
          <w:noProof/>
          <w:sz w:val="18"/>
          <w:szCs w:val="18"/>
          <w:lang w:val="en-US"/>
        </w:rPr>
        <w:tab/>
        <w: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Q_t_sc = sub(Q_sb_p, 10);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-86,7 +91,8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frame_power_den = L_add(frame_power, zerop1);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IF (frame_power == 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frame_power_den = CNT0P1;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frame_power_den = CNT0P1;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Q_f_p = 34;</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move16();</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-110,8 +116,10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sp_center[2] = d_t_sp_center;</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move16();</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t_sp_center = 0;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frame_power = 0;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t_sp_center = 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frame_power = 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IF(EQ_32(bandwith,CLDFBVAD_WB_ID))</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FOR (i=10; i&lt;20; i++)</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-161,7 +169,8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frame_power_den = L_add(frame_power, zerop1);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IF (frame_power == 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frame_power_den =  CNT0P1;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frame_power_den =  CNT0P1;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Q_f_p = 34;</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move16();</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-233,7 +242,8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frame_power_den = L_add(frame_power, zerop1);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IF (frame_power == 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lastRenderedPageBreak/>
        <w:t>-            frame_power_den = CNT0P1;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frame_power_den = CNT0P1;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Q_f_p = 34;</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move16();</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-256,8 +266,10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ELSE</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t_sp_center = t_sp_center_nb;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frame_power = frame_power_nb; move32();</w:t>
      </w:r>
    </w:p>
    <w:p w:rsidR="0004575E" w:rsidRPr="00AE2F2A" w:rsidRDefault="0004575E" w:rsidP="0004575E">
      <w:pPr>
        <w:contextualSpacing/>
        <w:rPr>
          <w:rFonts w:ascii="Courier New" w:hAnsi="Courier New" w:cs="Courier New"/>
          <w:noProof/>
          <w:sz w:val="18"/>
          <w:szCs w:val="18"/>
          <w:lang w:val="de-DE"/>
        </w:rPr>
      </w:pPr>
      <w:r w:rsidRPr="00AE2F2A">
        <w:rPr>
          <w:rFonts w:ascii="Courier New" w:hAnsi="Courier New" w:cs="Courier New"/>
          <w:noProof/>
          <w:sz w:val="18"/>
          <w:szCs w:val="18"/>
          <w:lang w:val="de-DE"/>
        </w:rPr>
        <w:t>+        t_sp_center = t_sp_center_nb;</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frame_power = frame_power_nb;</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IF (frame_power==0)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-281,8 +293,10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move16();</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move16();</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t_sp_center = 0;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frame_power = 0;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t_sp_center = 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frame_power = 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move32();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FOR(i=1; i&lt;10; i++)</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sb_power_mlt = Mpy_32_16_1(sb_power[i],i_t_1[i-1]);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diff -rwBu 26452-g10/c-code/lib_enc/speech_music_classif_fx.c 26452-h00/c-code/lib_enc/speech_music_classif_fx.c</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--- 26452-g10/c-code/lib_enc/speech_music_classif_fx.c</w:t>
      </w:r>
      <w:r w:rsidRPr="0004575E">
        <w:rPr>
          <w:rFonts w:ascii="Courier New" w:hAnsi="Courier New" w:cs="Courier New"/>
          <w:noProof/>
          <w:sz w:val="18"/>
          <w:szCs w:val="18"/>
          <w:lang w:val="en-US"/>
        </w:rPr>
        <w:tab/>
        <w:t>2019-01-17 13:48:30.000000000 +0100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+++ 26452-h00/c-code/lib_enc/speech_music_classif_fx.c</w:t>
      </w:r>
      <w:r w:rsidRPr="0004575E">
        <w:rPr>
          <w:rFonts w:ascii="Courier New" w:hAnsi="Courier New" w:cs="Courier New"/>
          <w:noProof/>
          <w:sz w:val="18"/>
          <w:szCs w:val="18"/>
          <w:lang w:val="en-US"/>
        </w:rPr>
        <w:tab/>
        <w:t>2020-05-14 10:26:34.000000000 +0200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-211,6 +211,11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ELSE</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*sp_aud_decision0 = *sp_aud_decision1;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return;</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diff -rwBu 26452-g10/c-code/lib_enc/update_decision.c 26452-h00/c-code/lib_enc/update_decision.c</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--- 26452-g10/c-code/lib_enc/update_decision.c</w:t>
      </w:r>
      <w:r w:rsidRPr="0004575E">
        <w:rPr>
          <w:rFonts w:ascii="Courier New" w:hAnsi="Courier New" w:cs="Courier New"/>
          <w:noProof/>
          <w:sz w:val="18"/>
          <w:szCs w:val="18"/>
          <w:lang w:val="en-US"/>
        </w:rPr>
        <w:tab/>
        <w:t>2019-01-17 13:48:30.000000000 +0100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+++ 26452-h00/c-code/lib_enc/update_decision.c</w:t>
      </w:r>
      <w:r w:rsidRPr="0004575E">
        <w:rPr>
          <w:rFonts w:ascii="Courier New" w:hAnsi="Courier New" w:cs="Courier New"/>
          <w:noProof/>
          <w:sz w:val="18"/>
          <w:szCs w:val="18"/>
          <w:lang w:val="en-US"/>
        </w:rPr>
        <w:tab/>
        <w:t>2020-05-14 10:26:34.000000000 +0200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-385,7 +385,8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test();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IF(vad_flag &amp;&amp; GT_32(snr, 100663293/* 3.0 Q25 */)&amp;&amp;LT_16(st-&gt;updateNumWithSnr,10))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update_flag = 0; move16();</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update_flag = 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move16();</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st-&gt;updateNumWithSnr = add(st-&gt;updateNumWithSnr, 1);</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diff -rwBu 26452-g10/c-code/readme.txt 26452-h00/c-code/readme.txt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--- 26452-g10/c-code/readme.txt</w:t>
      </w:r>
      <w:r w:rsidRPr="0004575E">
        <w:rPr>
          <w:rFonts w:ascii="Courier New" w:hAnsi="Courier New" w:cs="Courier New"/>
          <w:noProof/>
          <w:sz w:val="18"/>
          <w:szCs w:val="18"/>
          <w:lang w:val="en-US"/>
        </w:rPr>
        <w:tab/>
        <w:t>2019-01-17 13:42:28.000000000 +0100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+++ 26452-h00/c-code/readme.txt</w:t>
      </w:r>
      <w:r w:rsidRPr="0004575E">
        <w:rPr>
          <w:rFonts w:ascii="Courier New" w:hAnsi="Courier New" w:cs="Courier New"/>
          <w:noProof/>
          <w:sz w:val="18"/>
          <w:szCs w:val="18"/>
          <w:lang w:val="en-US"/>
        </w:rPr>
        <w:tab/>
        <w:t>2020-05-14 10:26:34.000000000 +0200</w:t>
      </w:r>
    </w:p>
    <w:p w:rsidR="0004575E" w:rsidRPr="00AE2F2A" w:rsidRDefault="0004575E" w:rsidP="0004575E">
      <w:pPr>
        <w:contextualSpacing/>
        <w:rPr>
          <w:rFonts w:ascii="Courier New" w:hAnsi="Courier New" w:cs="Courier New"/>
          <w:noProof/>
          <w:sz w:val="18"/>
          <w:szCs w:val="18"/>
          <w:lang w:val="de-DE"/>
        </w:rPr>
      </w:pPr>
      <w:r w:rsidRPr="00AE2F2A">
        <w:rPr>
          <w:rFonts w:ascii="Courier New" w:hAnsi="Courier New" w:cs="Courier New"/>
          <w:noProof/>
          <w:sz w:val="18"/>
          <w:szCs w:val="18"/>
          <w:lang w:val="de-DE"/>
        </w:rPr>
        <w:t>@@ -2,7 +2,7 @@</w:t>
      </w:r>
    </w:p>
    <w:p w:rsidR="0004575E" w:rsidRPr="0004575E" w:rsidRDefault="0004575E" w:rsidP="0004575E">
      <w:pPr>
        <w:contextualSpacing/>
        <w:rPr>
          <w:rFonts w:ascii="Courier New" w:hAnsi="Courier New" w:cs="Courier New"/>
          <w:noProof/>
          <w:sz w:val="18"/>
          <w:szCs w:val="18"/>
          <w:lang w:val="en-US"/>
        </w:rPr>
      </w:pPr>
      <w:r w:rsidRPr="00AE2F2A">
        <w:rPr>
          <w:rFonts w:ascii="Courier New" w:hAnsi="Courier New" w:cs="Courier New"/>
          <w:noProof/>
          <w:sz w:val="18"/>
          <w:szCs w:val="18"/>
          <w:lang w:val="de-DE"/>
        </w:rPr>
        <w:t xml:space="preserve">   EVS Codec 3GPP TS26.452 Feb 1, 2019. </w:t>
      </w:r>
      <w:r w:rsidRPr="0004575E">
        <w:rPr>
          <w:rFonts w:ascii="Courier New" w:hAnsi="Courier New" w:cs="Courier New"/>
          <w:noProof/>
          <w:sz w:val="18"/>
          <w:szCs w:val="18"/>
          <w:lang w:val="en-US"/>
        </w:rPr>
        <w:t>Version 16.1.0</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lastRenderedPageBreak/>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-These files represent the 3GPP EVS Codec BASOP C simulation.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+These files represent the 3GPP EVS Codec Alternative BASOP C simulation.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All code is written in ANSI-C.  The system is implemented as two separate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programs:</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-66,7 +66,7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attachments.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Encoder: With the "-mime" option, the encoder always produces EVS-mime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-format specified in TS26.445 Annex.2.6. The AMRWB-mime(RFC4867) storage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+format specified in TS26.445 Annex A.2.6. The AMRWB-mime(RFC4867) storage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format is not supported by the encoder.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Decoder: With the "-mime" option, the decoder can parse both EVS-mime</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-152,7 +152,7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"nb_frames B"</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-no_delay_cmp    : Turn off delay compensation</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-mime            : Mime output bitstream file format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The encoder produces TS26.445 Annex.2.6 Mime Storage Format, (not RFC4867 Format)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The encoder produces TS26.445 Annex A.2.6 Mime Storage Format, (not RFC4867 Format)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default output bitstream file format is G.192</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-178,7 +178,7 @@</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written into a .txt file. Each line contains the FER indicator</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(HI|LO) and optimal FEC offset.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-mime            : Mime input bitstream file format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The decoder reads both TS26.445 Annex.2.6 and RFC4867 Mime Storage Format,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The decoder reads both TS26.445 Annex A.2.6 and RFC4867 Mime Storage Format,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the magic word in the mime input file is used to determine the format.</w:t>
      </w:r>
    </w:p>
    <w:p w:rsidR="0004575E" w:rsidRPr="0004575E"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default input bitstream file format is G.192</w:t>
      </w:r>
    </w:p>
    <w:p w:rsidR="00C524A8" w:rsidRDefault="0004575E" w:rsidP="0004575E">
      <w:pPr>
        <w:contextualSpacing/>
        <w:rPr>
          <w:rFonts w:ascii="Courier New" w:hAnsi="Courier New" w:cs="Courier New"/>
          <w:noProof/>
          <w:sz w:val="18"/>
          <w:szCs w:val="18"/>
          <w:lang w:val="en-US"/>
        </w:rPr>
      </w:pPr>
      <w:r w:rsidRPr="0004575E">
        <w:rPr>
          <w:rFonts w:ascii="Courier New" w:hAnsi="Courier New" w:cs="Courier New"/>
          <w:noProof/>
          <w:sz w:val="18"/>
          <w:szCs w:val="18"/>
          <w:lang w:val="en-US"/>
        </w:rPr>
        <w:t xml:space="preserve"> -q               : Quiet mode, no frame counter</w:t>
      </w:r>
    </w:p>
    <w:p w:rsidR="00C524A8" w:rsidRDefault="00C524A8" w:rsidP="009E1A24">
      <w:pPr>
        <w:contextualSpacing/>
        <w:rPr>
          <w:rFonts w:ascii="Courier New" w:hAnsi="Courier New" w:cs="Courier New"/>
          <w:noProof/>
          <w:sz w:val="18"/>
          <w:szCs w:val="18"/>
          <w:lang w:val="en-US"/>
        </w:rPr>
      </w:pPr>
    </w:p>
    <w:p w:rsidR="003B7448" w:rsidRPr="003D6912" w:rsidRDefault="003B7448" w:rsidP="003B7448">
      <w:pPr>
        <w:pBdr>
          <w:top w:val="single" w:sz="4" w:space="1" w:color="auto"/>
          <w:left w:val="single" w:sz="4" w:space="6" w:color="auto"/>
          <w:bottom w:val="single" w:sz="4" w:space="1" w:color="auto"/>
          <w:right w:val="single" w:sz="4" w:space="4" w:color="auto"/>
        </w:pBdr>
        <w:jc w:val="center"/>
        <w:rPr>
          <w:b/>
          <w:noProof/>
          <w:sz w:val="28"/>
          <w:szCs w:val="28"/>
          <w:lang w:val="en-US"/>
        </w:rPr>
      </w:pPr>
      <w:r>
        <w:rPr>
          <w:b/>
          <w:noProof/>
          <w:sz w:val="28"/>
          <w:szCs w:val="28"/>
          <w:lang w:val="en-US"/>
        </w:rPr>
        <w:t>End code change 1</w:t>
      </w:r>
    </w:p>
    <w:p w:rsidR="003B7448" w:rsidRDefault="003B7448">
      <w:pPr>
        <w:rPr>
          <w:noProof/>
        </w:rPr>
      </w:pPr>
    </w:p>
    <w:sectPr w:rsidR="003B744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75C2B" w:rsidRDefault="00475C2B">
      <w:r>
        <w:separator/>
      </w:r>
    </w:p>
  </w:endnote>
  <w:endnote w:type="continuationSeparator" w:id="0">
    <w:p w:rsidR="00475C2B" w:rsidRDefault="00475C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enlo">
    <w:panose1 w:val="020B0609030804020204"/>
    <w:charset w:val="00"/>
    <w:family w:val="modern"/>
    <w:pitch w:val="fixed"/>
    <w:sig w:usb0="E60022FF" w:usb1="D200F9FB" w:usb2="02000028" w:usb3="00000000" w:csb0="000001D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75C2B" w:rsidRDefault="00475C2B">
      <w:r>
        <w:separator/>
      </w:r>
    </w:p>
  </w:footnote>
  <w:footnote w:type="continuationSeparator" w:id="0">
    <w:p w:rsidR="00475C2B" w:rsidRDefault="00475C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6CF7" w:rsidRDefault="00616CF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6CF7" w:rsidRDefault="00616CF7">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6CF7" w:rsidRDefault="00616CF7">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6CF7" w:rsidRDefault="00616CF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A65550F"/>
    <w:multiLevelType w:val="hybridMultilevel"/>
    <w:tmpl w:val="BB80AF0A"/>
    <w:lvl w:ilvl="0" w:tplc="BFC0D090">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1" w15:restartNumberingAfterBreak="0">
    <w:nsid w:val="74885ABF"/>
    <w:multiLevelType w:val="hybridMultilevel"/>
    <w:tmpl w:val="1C44C6E8"/>
    <w:lvl w:ilvl="0" w:tplc="04070011">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 w15:restartNumberingAfterBreak="0">
    <w:nsid w:val="7B1764C9"/>
    <w:multiLevelType w:val="hybridMultilevel"/>
    <w:tmpl w:val="11AE9A82"/>
    <w:lvl w:ilvl="0" w:tplc="74CC1BBA">
      <w:start w:val="2020"/>
      <w:numFmt w:val="bullet"/>
      <w:lvlText w:val=""/>
      <w:lvlJc w:val="left"/>
      <w:pPr>
        <w:ind w:left="460" w:hanging="360"/>
      </w:pPr>
      <w:rPr>
        <w:rFonts w:ascii="Symbol" w:eastAsia="Times New Roman" w:hAnsi="Symbol" w:cs="Times New Roman" w:hint="default"/>
      </w:rPr>
    </w:lvl>
    <w:lvl w:ilvl="1" w:tplc="04070003">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 w15:restartNumberingAfterBreak="0">
    <w:nsid w:val="7CF76CF2"/>
    <w:multiLevelType w:val="hybridMultilevel"/>
    <w:tmpl w:val="544AF3C4"/>
    <w:lvl w:ilvl="0" w:tplc="04070001">
      <w:start w:val="1"/>
      <w:numFmt w:val="bullet"/>
      <w:lvlText w:val=""/>
      <w:lvlJc w:val="left"/>
      <w:pPr>
        <w:ind w:left="360" w:hanging="360"/>
      </w:pPr>
      <w:rPr>
        <w:rFonts w:ascii="Symbol" w:eastAsia="Times New Roman" w:hAnsi="Symbol"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1E5"/>
    <w:rsid w:val="0004575E"/>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2D7663"/>
    <w:rsid w:val="00305409"/>
    <w:rsid w:val="00321188"/>
    <w:rsid w:val="003609EF"/>
    <w:rsid w:val="0036231A"/>
    <w:rsid w:val="00374DD4"/>
    <w:rsid w:val="00396E01"/>
    <w:rsid w:val="003B7448"/>
    <w:rsid w:val="003E1A36"/>
    <w:rsid w:val="00410371"/>
    <w:rsid w:val="004242F1"/>
    <w:rsid w:val="004243D4"/>
    <w:rsid w:val="0047408D"/>
    <w:rsid w:val="00475C2B"/>
    <w:rsid w:val="004B75B7"/>
    <w:rsid w:val="0051580D"/>
    <w:rsid w:val="00526C43"/>
    <w:rsid w:val="00547111"/>
    <w:rsid w:val="00592D74"/>
    <w:rsid w:val="005D0D16"/>
    <w:rsid w:val="005E2C44"/>
    <w:rsid w:val="00616CF7"/>
    <w:rsid w:val="00621188"/>
    <w:rsid w:val="006257ED"/>
    <w:rsid w:val="00695808"/>
    <w:rsid w:val="006B46FB"/>
    <w:rsid w:val="006E21FB"/>
    <w:rsid w:val="00791CD5"/>
    <w:rsid w:val="00792342"/>
    <w:rsid w:val="007977A8"/>
    <w:rsid w:val="007B512A"/>
    <w:rsid w:val="007C2097"/>
    <w:rsid w:val="007D6A07"/>
    <w:rsid w:val="007F7259"/>
    <w:rsid w:val="008040A8"/>
    <w:rsid w:val="00804BF6"/>
    <w:rsid w:val="00824064"/>
    <w:rsid w:val="008279FA"/>
    <w:rsid w:val="00846BA1"/>
    <w:rsid w:val="008626E7"/>
    <w:rsid w:val="00870EE7"/>
    <w:rsid w:val="008863B9"/>
    <w:rsid w:val="008A45A6"/>
    <w:rsid w:val="008F56B0"/>
    <w:rsid w:val="008F686C"/>
    <w:rsid w:val="009148DE"/>
    <w:rsid w:val="00915857"/>
    <w:rsid w:val="00941E30"/>
    <w:rsid w:val="0095222B"/>
    <w:rsid w:val="009777D9"/>
    <w:rsid w:val="00991B88"/>
    <w:rsid w:val="009974D0"/>
    <w:rsid w:val="009A5753"/>
    <w:rsid w:val="009A579D"/>
    <w:rsid w:val="009E1A24"/>
    <w:rsid w:val="009E3297"/>
    <w:rsid w:val="009F734F"/>
    <w:rsid w:val="00A069F0"/>
    <w:rsid w:val="00A246B6"/>
    <w:rsid w:val="00A47E70"/>
    <w:rsid w:val="00A50CF0"/>
    <w:rsid w:val="00A7671C"/>
    <w:rsid w:val="00AA2CBC"/>
    <w:rsid w:val="00AC5820"/>
    <w:rsid w:val="00AD1CD8"/>
    <w:rsid w:val="00AD2447"/>
    <w:rsid w:val="00AD578F"/>
    <w:rsid w:val="00AD7315"/>
    <w:rsid w:val="00AE2F2A"/>
    <w:rsid w:val="00B258BB"/>
    <w:rsid w:val="00B67B97"/>
    <w:rsid w:val="00B75572"/>
    <w:rsid w:val="00B968C8"/>
    <w:rsid w:val="00BA3EC5"/>
    <w:rsid w:val="00BA51D9"/>
    <w:rsid w:val="00BB5DFC"/>
    <w:rsid w:val="00BC213F"/>
    <w:rsid w:val="00BD279D"/>
    <w:rsid w:val="00BD6BB8"/>
    <w:rsid w:val="00BE4CEB"/>
    <w:rsid w:val="00C524A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13DE3"/>
    <w:rsid w:val="00F25D98"/>
    <w:rsid w:val="00F300FB"/>
    <w:rsid w:val="00F903F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B8F2D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4FF744-7375-0847-B2C6-237B18A5E6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0</TotalTime>
  <Pages>32</Pages>
  <Words>10060</Words>
  <Characters>63385</Characters>
  <Application>Microsoft Office Word</Application>
  <DocSecurity>0</DocSecurity>
  <Lines>528</Lines>
  <Paragraphs>146</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73299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Multrus, Markus</cp:lastModifiedBy>
  <cp:revision>9</cp:revision>
  <cp:lastPrinted>1899-12-31T23:00:00Z</cp:lastPrinted>
  <dcterms:created xsi:type="dcterms:W3CDTF">2020-03-31T15:33:00Z</dcterms:created>
  <dcterms:modified xsi:type="dcterms:W3CDTF">2020-05-18T11:52:00Z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