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FA2FF6" w:rsidRPr="00FA2FF6">
        <w:rPr>
          <w:color w:val="000000" w:themeColor="text1"/>
        </w:rPr>
        <w:t>0790</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0C57A9">
              <w:rPr>
                <w:b/>
                <w:noProof/>
                <w:sz w:val="24"/>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C57A9">
              <w:rPr>
                <w:b/>
                <w:noProof/>
                <w:sz w:val="24"/>
              </w:rPr>
              <w:t>3</w:t>
            </w:r>
            <w:r w:rsidRPr="009E1A24">
              <w:rPr>
                <w:b/>
                <w:noProof/>
                <w:sz w:val="24"/>
              </w:rPr>
              <w:t>.</w:t>
            </w:r>
            <w:r w:rsidR="000C57A9">
              <w:rPr>
                <w:b/>
                <w:noProof/>
                <w:sz w:val="24"/>
              </w:rPr>
              <w:t>7</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C57A9">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FA2FF6" w:rsidRPr="00FA2FF6">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0C57A9">
              <w:rPr>
                <w:noProof/>
              </w:rPr>
              <w:t>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0C57A9">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0C57A9">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0C57A9">
        <w:rPr>
          <w:rFonts w:ascii="Courier New" w:hAnsi="Courier New" w:cs="Courier New"/>
          <w:noProof/>
          <w:sz w:val="18"/>
          <w:szCs w:val="18"/>
          <w:lang w:val="de-DE"/>
        </w:rPr>
        <w:t>Version 12.11.0 / 13.7.0 / 14.3.0 / 15.1.0\n");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 Version 12.12.0 / 13.8.0 / 14.4.0 / 15.2.0 / 16.1.0 / 17.0.0\n");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--- 26443-g00/c-code/lib_com/prot.h</w:t>
      </w:r>
      <w:r w:rsidRPr="000C57A9">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--- 26443-g00/c-code/lib_dec/EvsRXlib.c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+++ 26443-h00/c-code/lib_dec/EvsRXlib.c</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--- 26443-g00/c-code/lib_dec/cng_dec.c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+++ 26443-h00/c-code/lib_dec/cng_dec.c</w:t>
      </w:r>
      <w:r w:rsidRPr="000C57A9">
        <w:rPr>
          <w:rFonts w:ascii="Courier New" w:hAnsi="Courier New" w:cs="Courier New"/>
          <w:noProof/>
          <w:sz w:val="18"/>
          <w:szCs w:val="18"/>
          <w:lang w:val="de-DE"/>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-57,6 +57,7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--- 26443-g00/c-code/lib_dec/evs_dec.c</w:t>
      </w:r>
      <w:r w:rsidRPr="000C57A9">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diff -rwBu 26443-g00/c-code/lib_dec/stat_dec.h 26443-h00/c-code/lib_dec/stat_dec.h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--- 26443-g00/c-code/lib_dec/stat_dec.h</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+++ 26443-h00/c-code/lib_dec/stat_dec.h</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-1300,11 +1300,15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pos[posno] = t;</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882" w:rsidRDefault="00512882">
      <w:r>
        <w:separator/>
      </w:r>
    </w:p>
  </w:endnote>
  <w:endnote w:type="continuationSeparator" w:id="0">
    <w:p w:rsidR="00512882" w:rsidRDefault="0051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882" w:rsidRDefault="00512882">
      <w:r>
        <w:separator/>
      </w:r>
    </w:p>
  </w:footnote>
  <w:footnote w:type="continuationSeparator" w:id="0">
    <w:p w:rsidR="00512882" w:rsidRDefault="0051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7A9"/>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2882"/>
    <w:rsid w:val="0051580D"/>
    <w:rsid w:val="00547111"/>
    <w:rsid w:val="00592D74"/>
    <w:rsid w:val="005D0D16"/>
    <w:rsid w:val="005D0D96"/>
    <w:rsid w:val="005E2C44"/>
    <w:rsid w:val="00616CF7"/>
    <w:rsid w:val="00621188"/>
    <w:rsid w:val="006257ED"/>
    <w:rsid w:val="00695808"/>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58BB"/>
    <w:rsid w:val="00B66B5C"/>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9B7"/>
    <w:rsid w:val="00EE7D7C"/>
    <w:rsid w:val="00F13DE3"/>
    <w:rsid w:val="00F25D98"/>
    <w:rsid w:val="00F300FB"/>
    <w:rsid w:val="00F903F6"/>
    <w:rsid w:val="00FA2F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07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CA12A-E74C-A143-8A66-15BCF20D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4596</Words>
  <Characters>28959</Characters>
  <Application>Microsoft Office Word</Application>
  <DocSecurity>0</DocSecurity>
  <Lines>241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5</cp:revision>
  <cp:lastPrinted>1899-12-31T23:00:00Z</cp:lastPrinted>
  <dcterms:created xsi:type="dcterms:W3CDTF">2020-05-15T08:37:00Z</dcterms:created>
  <dcterms:modified xsi:type="dcterms:W3CDTF">2020-05-18T11:40:00Z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