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B247E8" w:rsidRPr="00B247E8">
        <w:rPr>
          <w:color w:val="000000" w:themeColor="text1"/>
        </w:rPr>
        <w:t>0789</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w:t>
            </w:r>
            <w:r w:rsidR="00AD72AC">
              <w:rPr>
                <w:b/>
                <w:noProof/>
                <w:sz w:val="24"/>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616CF7">
              <w:rPr>
                <w:b/>
                <w:noProof/>
                <w:sz w:val="24"/>
              </w:rPr>
              <w:t>2</w:t>
            </w:r>
            <w:r w:rsidRPr="009E1A24">
              <w:rPr>
                <w:b/>
                <w:noProof/>
                <w:sz w:val="24"/>
              </w:rPr>
              <w:t>.</w:t>
            </w:r>
            <w:r w:rsidR="00616CF7">
              <w:rPr>
                <w:b/>
                <w:noProof/>
                <w:sz w:val="24"/>
              </w:rPr>
              <w:t>1</w:t>
            </w:r>
            <w:r w:rsidR="00AD72AC">
              <w:rPr>
                <w:b/>
                <w:noProof/>
                <w:sz w:val="24"/>
              </w:rPr>
              <w:t>1</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w:t>
            </w:r>
            <w:r w:rsidR="00AD72AC">
              <w:rPr>
                <w:rFonts w:cs="Arial"/>
                <w:lang w:val="en-US"/>
              </w:rPr>
              <w:t>loating</w:t>
            </w:r>
            <w:r w:rsidRPr="00713727">
              <w:rPr>
                <w:rFonts w:cs="Arial"/>
                <w:lang w:val="en-US"/>
              </w:rPr>
              <w:t>-Point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7448"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616CF7">
              <w:t>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bookmarkStart w:id="2" w:name="_GoBack"/>
            <w:r w:rsidR="00B247E8" w:rsidRPr="00B247E8">
              <w:rPr>
                <w:noProof/>
                <w:color w:val="000000" w:themeColor="text1"/>
              </w:rPr>
              <w:t>0779</w:t>
            </w:r>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Improvements in decoder robustness based on torture testing</w:t>
            </w:r>
          </w:p>
          <w:p w:rsidR="00AD72AC" w:rsidRDefault="00AD72AC" w:rsidP="00AD72AC">
            <w:pPr>
              <w:pStyle w:val="CRCoverPage"/>
              <w:numPr>
                <w:ilvl w:val="0"/>
                <w:numId w:val="1"/>
              </w:numPr>
              <w:spacing w:after="0"/>
              <w:rPr>
                <w:noProof/>
              </w:rPr>
            </w:pPr>
            <w:r>
              <w:rPr>
                <w:noProof/>
              </w:rPr>
              <w:t xml:space="preserve">Usage of log10(0) in </w:t>
            </w:r>
            <w:r w:rsidRPr="00555087">
              <w:rPr>
                <w:noProof/>
              </w:rPr>
              <w:t>shb_DTX()</w:t>
            </w:r>
          </w:p>
          <w:p w:rsidR="00F13DE3" w:rsidRDefault="00F13DE3" w:rsidP="00616CF7">
            <w:pPr>
              <w:pStyle w:val="CRCoverPage"/>
              <w:numPr>
                <w:ilvl w:val="0"/>
                <w:numId w:val="1"/>
              </w:numPr>
              <w:spacing w:after="0"/>
              <w:rPr>
                <w:noProof/>
              </w:rPr>
            </w:pPr>
            <w:r>
              <w:rPr>
                <w:noProof/>
              </w:rPr>
              <w:t>Hardening of code</w:t>
            </w:r>
          </w:p>
          <w:p w:rsidR="00AD72AC" w:rsidRDefault="00AD72AC" w:rsidP="00616CF7">
            <w:pPr>
              <w:pStyle w:val="CRCoverPage"/>
              <w:numPr>
                <w:ilvl w:val="0"/>
                <w:numId w:val="1"/>
              </w:numPr>
              <w:spacing w:after="0"/>
              <w:rPr>
                <w:noProof/>
              </w:rPr>
            </w:pPr>
            <w:r>
              <w:rPr>
                <w:noProof/>
              </w:rPr>
              <w:t>Cleanup</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2AC" w:rsidRDefault="00AD72AC" w:rsidP="00AD72AC">
            <w:pPr>
              <w:pStyle w:val="CRCoverPage"/>
              <w:spacing w:after="0"/>
              <w:rPr>
                <w:noProof/>
              </w:rPr>
            </w:pPr>
            <w:r>
              <w:rPr>
                <w:noProof/>
              </w:rPr>
              <w:t>To overcome the above identified issues, the following changes are proposed:</w:t>
            </w:r>
          </w:p>
          <w:p w:rsidR="00AD72AC" w:rsidRPr="00AD72AC" w:rsidRDefault="00AD72AC" w:rsidP="00AD72AC">
            <w:pPr>
              <w:pStyle w:val="berschrift4"/>
              <w:numPr>
                <w:ilvl w:val="0"/>
                <w:numId w:val="5"/>
              </w:numPr>
              <w:ind w:left="360"/>
              <w:rPr>
                <w:noProof/>
                <w:sz w:val="20"/>
              </w:rPr>
            </w:pPr>
            <w:r w:rsidRPr="00AD72AC">
              <w:rPr>
                <w:noProof/>
                <w:sz w:val="20"/>
              </w:rPr>
              <w:t>Handling of possibly corrupt SID frames in AMR-WB IO/EVS decoder</w:t>
            </w:r>
          </w:p>
          <w:p w:rsidR="00AD72AC" w:rsidRDefault="00AD72AC" w:rsidP="00AD72AC">
            <w:pPr>
              <w:pStyle w:val="CRCoverPage"/>
              <w:spacing w:after="0"/>
              <w:rPr>
                <w:noProof/>
              </w:rPr>
            </w:pPr>
            <w:r w:rsidRPr="00AD72AC">
              <w:rPr>
                <w:noProof/>
              </w:rPr>
              <w:t>In [2], two field issues related to the handling of possibly corrupt SID frames in the AMR-WB IO/EVS decoder were described. In the course of the investigations, the following issues were found:</w:t>
            </w:r>
          </w:p>
          <w:p w:rsidR="00AD72AC" w:rsidRPr="00AD72AC" w:rsidRDefault="00AD72AC" w:rsidP="00AD72AC">
            <w:pPr>
              <w:pStyle w:val="CRCoverPage"/>
              <w:numPr>
                <w:ilvl w:val="0"/>
                <w:numId w:val="3"/>
              </w:numPr>
              <w:spacing w:after="0"/>
              <w:ind w:left="644"/>
              <w:rPr>
                <w:noProof/>
              </w:rPr>
            </w:pPr>
            <w:r w:rsidRPr="00AD72AC">
              <w:rPr>
                <w:noProof/>
              </w:rPr>
              <w:t>AMR-WB IO: All zero AMRWB SID_update results in a valid LP filter with extremely high LP-filter-gain</w:t>
            </w:r>
          </w:p>
          <w:p w:rsidR="00AD72AC" w:rsidRPr="00AD72AC" w:rsidRDefault="00AD72AC" w:rsidP="00AD72AC">
            <w:pPr>
              <w:pStyle w:val="CRCoverPage"/>
              <w:numPr>
                <w:ilvl w:val="0"/>
                <w:numId w:val="3"/>
              </w:numPr>
              <w:spacing w:after="0"/>
              <w:ind w:left="644"/>
              <w:rPr>
                <w:noProof/>
              </w:rPr>
            </w:pPr>
            <w:r w:rsidRPr="00AD72AC">
              <w:rPr>
                <w:noProof/>
              </w:rPr>
              <w:t>For both, AMR-WB IO and EVS operating mode, especially corrupted SID frames might lead to instable behavior and eventually overshoots</w:t>
            </w:r>
          </w:p>
          <w:p w:rsidR="00AD72AC" w:rsidRPr="00AD72AC" w:rsidRDefault="00AD72AC" w:rsidP="00AD72AC">
            <w:pPr>
              <w:pStyle w:val="CRCoverPage"/>
              <w:numPr>
                <w:ilvl w:val="0"/>
                <w:numId w:val="3"/>
              </w:numPr>
              <w:spacing w:after="0"/>
              <w:ind w:left="644"/>
              <w:rPr>
                <w:noProof/>
              </w:rPr>
            </w:pPr>
            <w:r w:rsidRPr="00AD72AC">
              <w:rPr>
                <w:noProof/>
              </w:rPr>
              <w:t>JBM: Bitstream-reading path was not in sync with the corresponding G.192 bitstream reading path. Further on, it was found that especially handling of AMRWB SID_first,  AMRWB SID_update is not covered in the JBM path.</w:t>
            </w:r>
          </w:p>
          <w:p w:rsidR="005D0D96" w:rsidRDefault="005D0D96" w:rsidP="005D0D96">
            <w:pPr>
              <w:pStyle w:val="CRCoverPage"/>
              <w:spacing w:after="0"/>
              <w:rPr>
                <w:noProof/>
              </w:rPr>
            </w:pPr>
          </w:p>
          <w:p w:rsidR="00AD72AC" w:rsidRPr="005D0D96" w:rsidRDefault="00AD72AC" w:rsidP="005D0D96">
            <w:pPr>
              <w:pStyle w:val="CRCoverPage"/>
              <w:spacing w:after="0"/>
              <w:rPr>
                <w:noProof/>
              </w:rPr>
            </w:pPr>
            <w:r w:rsidRPr="005D0D96">
              <w:rPr>
                <w:noProof/>
              </w:rPr>
              <w:t>To overcome the identified issues, the following solutions are proposed:</w:t>
            </w:r>
          </w:p>
          <w:p w:rsidR="00AD72AC" w:rsidRPr="005D0D96" w:rsidRDefault="00AD72AC" w:rsidP="005D0D96">
            <w:pPr>
              <w:pStyle w:val="CRCoverPage"/>
              <w:numPr>
                <w:ilvl w:val="0"/>
                <w:numId w:val="1"/>
              </w:numPr>
              <w:spacing w:after="0"/>
              <w:rPr>
                <w:noProof/>
              </w:rPr>
            </w:pPr>
            <w:r w:rsidRPr="005D0D96">
              <w:rPr>
                <w:noProof/>
              </w:rPr>
              <w:t>Special treatment of all-zero AMR-WB IO SID_update frames, to avoid overshoots: All zero AMRWB SID are treated as erroneous received and the decoder is switched to concealment mode for these frames.</w:t>
            </w:r>
          </w:p>
          <w:p w:rsidR="00AD72AC" w:rsidRPr="005D0D96" w:rsidRDefault="00AD72AC" w:rsidP="005D0D96">
            <w:pPr>
              <w:pStyle w:val="CRCoverPage"/>
              <w:numPr>
                <w:ilvl w:val="0"/>
                <w:numId w:val="1"/>
              </w:numPr>
              <w:spacing w:after="0"/>
              <w:rPr>
                <w:noProof/>
              </w:rPr>
            </w:pPr>
            <w:r w:rsidRPr="005D0D96">
              <w:rPr>
                <w:noProof/>
              </w:rPr>
              <w:t xml:space="preserve">Various bugfixes on JBM path of bitstream reading to align with the G.192 bistream reading path. Note: As SID_first frames are not signalled in G.192 format (which the EVS network simulation and the </w:t>
            </w:r>
            <w:r w:rsidRPr="005D0D96">
              <w:rPr>
                <w:noProof/>
              </w:rPr>
              <w:lastRenderedPageBreak/>
              <w:t>corresponding JBM path is based upon), the reference code is not able to detect such frames are not actually correctly unless good zero length frames can be signalled.</w:t>
            </w:r>
          </w:p>
          <w:p w:rsidR="00AD72AC" w:rsidRPr="005D0D96" w:rsidRDefault="00AD72AC" w:rsidP="005D0D96">
            <w:pPr>
              <w:pStyle w:val="CRCoverPage"/>
              <w:numPr>
                <w:ilvl w:val="0"/>
                <w:numId w:val="1"/>
              </w:numPr>
              <w:spacing w:after="0"/>
              <w:rPr>
                <w:noProof/>
              </w:rPr>
            </w:pPr>
            <w:r w:rsidRPr="005D0D96">
              <w:rPr>
                <w:noProof/>
              </w:rPr>
              <w:t>Added safety check for LP-CNG ISF/LSF decoding (EVS, AMR-WB IO) to avoid overshoots due to instable filter coefficients. This consists of two measures on decoder-side (applies to SID frames only):</w:t>
            </w:r>
          </w:p>
          <w:p w:rsidR="00AD72AC" w:rsidRPr="005D0D96" w:rsidRDefault="00AD72AC" w:rsidP="005D0D96">
            <w:pPr>
              <w:pStyle w:val="CRCoverPage"/>
              <w:numPr>
                <w:ilvl w:val="0"/>
                <w:numId w:val="1"/>
              </w:numPr>
              <w:spacing w:after="0"/>
              <w:ind w:left="1180"/>
              <w:rPr>
                <w:noProof/>
              </w:rPr>
            </w:pPr>
            <w:r w:rsidRPr="005D0D96">
              <w:rPr>
                <w:noProof/>
              </w:rPr>
              <w:t>Limitation of the increment of the CNG energy index, to avoid sudden energy peaks</w:t>
            </w:r>
          </w:p>
          <w:p w:rsidR="00AD72AC" w:rsidRPr="005D0D96" w:rsidRDefault="00AD72AC" w:rsidP="005D0D96">
            <w:pPr>
              <w:pStyle w:val="CRCoverPage"/>
              <w:spacing w:after="0"/>
              <w:rPr>
                <w:noProof/>
              </w:rPr>
            </w:pPr>
          </w:p>
          <w:p w:rsidR="00AD72AC" w:rsidRPr="005D0D96" w:rsidRDefault="00AD72AC" w:rsidP="005D0D96">
            <w:pPr>
              <w:pStyle w:val="CRCoverPage"/>
              <w:spacing w:after="0"/>
              <w:rPr>
                <w:noProof/>
              </w:rPr>
            </w:pPr>
            <w:r w:rsidRPr="005D0D96">
              <w:rPr>
                <w:noProof/>
              </w:rPr>
              <w:t>Impact:</w:t>
            </w:r>
          </w:p>
          <w:p w:rsidR="00AD72AC" w:rsidRPr="005D0D96" w:rsidRDefault="00AD72AC" w:rsidP="005D0D96">
            <w:pPr>
              <w:pStyle w:val="CRCoverPage"/>
              <w:numPr>
                <w:ilvl w:val="0"/>
                <w:numId w:val="1"/>
              </w:numPr>
              <w:spacing w:after="0"/>
              <w:rPr>
                <w:noProof/>
              </w:rPr>
            </w:pPr>
            <w:r w:rsidRPr="005D0D96">
              <w:rPr>
                <w:noProof/>
              </w:rPr>
              <w:t xml:space="preserve">The above described changes affect TS 26.442, TS 26.443 and TS 26.452. </w:t>
            </w:r>
          </w:p>
          <w:p w:rsidR="00AD72AC" w:rsidRPr="005D0D96" w:rsidRDefault="00AD72AC" w:rsidP="005D0D96">
            <w:pPr>
              <w:pStyle w:val="CRCoverPage"/>
              <w:numPr>
                <w:ilvl w:val="0"/>
                <w:numId w:val="1"/>
              </w:numPr>
              <w:spacing w:after="0"/>
              <w:rPr>
                <w:noProof/>
              </w:rPr>
            </w:pPr>
            <w:r w:rsidRPr="005D0D96">
              <w:rPr>
                <w:noProof/>
              </w:rPr>
              <w:t>The above described changes have no effect on the testvectors as contained in TS 26.444.</w:t>
            </w:r>
          </w:p>
          <w:p w:rsidR="00AD72AC" w:rsidRPr="008849E1" w:rsidRDefault="00AD72AC" w:rsidP="00AD72AC">
            <w:pPr>
              <w:pStyle w:val="CRCoverPage"/>
              <w:spacing w:after="0"/>
              <w:rPr>
                <w:noProof/>
                <w:sz w:val="22"/>
                <w:szCs w:val="22"/>
              </w:rPr>
            </w:pPr>
          </w:p>
          <w:p w:rsidR="005D0D96" w:rsidRPr="00F13DE3" w:rsidRDefault="005D0D96" w:rsidP="005D0D96">
            <w:pPr>
              <w:pStyle w:val="berschrift4"/>
              <w:numPr>
                <w:ilvl w:val="0"/>
                <w:numId w:val="5"/>
              </w:numPr>
              <w:ind w:left="360"/>
              <w:rPr>
                <w:noProof/>
                <w:sz w:val="20"/>
              </w:rPr>
            </w:pPr>
            <w:r w:rsidRPr="00F13DE3">
              <w:rPr>
                <w:noProof/>
                <w:sz w:val="20"/>
              </w:rPr>
              <w:t>Wrong arithmetic in MSLVQ Encoder Module</w:t>
            </w:r>
          </w:p>
          <w:p w:rsidR="005D0D96" w:rsidRPr="00F13DE3" w:rsidRDefault="005D0D96" w:rsidP="005D0D96">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and TS 26.452. </w:t>
            </w:r>
          </w:p>
          <w:p w:rsidR="005D0D96" w:rsidRDefault="005D0D96" w:rsidP="005D0D96">
            <w:pPr>
              <w:pStyle w:val="CRCoverPage"/>
              <w:numPr>
                <w:ilvl w:val="0"/>
                <w:numId w:val="1"/>
              </w:numPr>
              <w:spacing w:after="0"/>
              <w:rPr>
                <w:noProof/>
              </w:rPr>
            </w:pPr>
            <w:r w:rsidRPr="00F13DE3">
              <w:rPr>
                <w:noProof/>
              </w:rPr>
              <w:t>The above described changes affect testvectors (encoder) as contained in TS 26.444.</w:t>
            </w:r>
          </w:p>
          <w:p w:rsidR="005D0D96" w:rsidRPr="00F13DE3"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Improvements in Decoder-Robustness based on Torture Testing</w:t>
            </w:r>
          </w:p>
          <w:p w:rsidR="005D0D96" w:rsidRPr="00F13DE3" w:rsidRDefault="005D0D96" w:rsidP="005D0D96">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5D0D96" w:rsidRPr="00F13DE3" w:rsidRDefault="005D0D96" w:rsidP="005D0D96">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5D0D96" w:rsidRPr="00F13DE3" w:rsidRDefault="005D0D96" w:rsidP="005D0D96">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5D0D96" w:rsidRPr="00F13DE3" w:rsidRDefault="005D0D96" w:rsidP="005D0D96">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and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Default="00AD72AC" w:rsidP="00AD72AC">
            <w:pPr>
              <w:pStyle w:val="CRCoverPage"/>
              <w:spacing w:after="0"/>
              <w:rPr>
                <w:noProof/>
                <w:sz w:val="22"/>
                <w:szCs w:val="22"/>
                <w:highlight w:val="yellow"/>
              </w:rPr>
            </w:pPr>
          </w:p>
          <w:p w:rsidR="00AD72AC" w:rsidRPr="005D0D96" w:rsidRDefault="00AD72AC" w:rsidP="005D0D96">
            <w:pPr>
              <w:pStyle w:val="berschrift4"/>
              <w:numPr>
                <w:ilvl w:val="0"/>
                <w:numId w:val="5"/>
              </w:numPr>
              <w:ind w:left="360"/>
              <w:rPr>
                <w:noProof/>
                <w:sz w:val="20"/>
              </w:rPr>
            </w:pPr>
            <w:r w:rsidRPr="005D0D96">
              <w:rPr>
                <w:noProof/>
                <w:sz w:val="20"/>
              </w:rPr>
              <w:t>Usage of log10(0) in shb_DTX()</w:t>
            </w:r>
          </w:p>
          <w:p w:rsidR="00AD72AC" w:rsidRPr="005D0D96" w:rsidRDefault="00AD72AC" w:rsidP="005D0D96">
            <w:pPr>
              <w:rPr>
                <w:rFonts w:ascii="Arial" w:hAnsi="Arial"/>
                <w:noProof/>
              </w:rPr>
            </w:pPr>
            <w:r w:rsidRPr="005D0D96">
              <w:rPr>
                <w:rFonts w:ascii="Arial" w:hAnsi="Arial"/>
                <w:noProof/>
              </w:rPr>
              <w:t xml:space="preserve">During Testing it was found that log10(0) was occasionally used in shb_DTX() in the floating point source code, which might trigger a range error </w:t>
            </w:r>
            <w:r w:rsidRPr="005D0D96">
              <w:rPr>
                <w:rFonts w:ascii="Arial" w:hAnsi="Arial"/>
                <w:noProof/>
              </w:rPr>
              <w:lastRenderedPageBreak/>
              <w:t xml:space="preserve">for certain implementations and which is certainly undesired. It is proposed to overcome this issue by addition a special handling of this situation in a similar manner as in the fixed-point code, i.e. by making sure that the affected variable is at least of value FLT_MIN.   </w:t>
            </w:r>
          </w:p>
          <w:p w:rsidR="00AD72AC" w:rsidRPr="005D0D96" w:rsidRDefault="00AD72AC" w:rsidP="00AD72AC">
            <w:pPr>
              <w:pStyle w:val="CRCoverPage"/>
              <w:spacing w:after="0"/>
              <w:rPr>
                <w:noProof/>
              </w:rPr>
            </w:pPr>
            <w:r w:rsidRPr="005D0D96">
              <w:rPr>
                <w:noProof/>
              </w:rPr>
              <w:t>Impact:</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Pr="005D0D96" w:rsidRDefault="00AD72AC" w:rsidP="00AD72AC">
            <w:pPr>
              <w:pStyle w:val="CRCoverPage"/>
              <w:numPr>
                <w:ilvl w:val="0"/>
                <w:numId w:val="1"/>
              </w:numPr>
              <w:spacing w:after="0"/>
              <w:rPr>
                <w:noProof/>
              </w:rPr>
            </w:pPr>
            <w:r w:rsidRPr="005D0D96">
              <w:rPr>
                <w:noProof/>
              </w:rPr>
              <w:t>The above described changes affect testvectors (encoder) as contained in TS 26.444.</w:t>
            </w:r>
          </w:p>
          <w:p w:rsidR="00AD72AC" w:rsidRDefault="00AD72AC" w:rsidP="00AD72AC">
            <w:pPr>
              <w:pStyle w:val="CRCoverPage"/>
              <w:spacing w:after="0"/>
              <w:rPr>
                <w:noProof/>
                <w:sz w:val="22"/>
                <w:szCs w:val="22"/>
                <w:highlight w:val="yellow"/>
              </w:rPr>
            </w:pPr>
          </w:p>
          <w:p w:rsidR="005D0D96" w:rsidRPr="00F13DE3" w:rsidRDefault="005D0D96" w:rsidP="005D0D96">
            <w:pPr>
              <w:pStyle w:val="berschrift4"/>
              <w:numPr>
                <w:ilvl w:val="0"/>
                <w:numId w:val="5"/>
              </w:numPr>
              <w:ind w:left="360"/>
              <w:rPr>
                <w:noProof/>
                <w:sz w:val="20"/>
              </w:rPr>
            </w:pPr>
            <w:r w:rsidRPr="00F13DE3">
              <w:rPr>
                <w:noProof/>
                <w:sz w:val="20"/>
              </w:rPr>
              <w:t>Hardening of Code</w:t>
            </w:r>
          </w:p>
          <w:p w:rsidR="005D0D96" w:rsidRPr="00F13DE3" w:rsidRDefault="005D0D96" w:rsidP="005D0D96">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5D0D96" w:rsidRPr="00F13DE3" w:rsidRDefault="005D0D96" w:rsidP="005D0D96">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5D0D96" w:rsidRPr="00F13DE3" w:rsidRDefault="005D0D96" w:rsidP="005D0D96">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5D0D96" w:rsidRPr="00F13DE3" w:rsidRDefault="005D0D96" w:rsidP="005D0D96">
            <w:pPr>
              <w:pStyle w:val="CRCoverPage"/>
              <w:numPr>
                <w:ilvl w:val="0"/>
                <w:numId w:val="1"/>
              </w:numPr>
              <w:spacing w:after="0"/>
              <w:rPr>
                <w:noProof/>
              </w:rPr>
            </w:pPr>
            <w:r w:rsidRPr="00F13DE3">
              <w:rPr>
                <w:noProof/>
              </w:rPr>
              <w:t>dec_prm(): Add a safety check for corrupt bitstreams wrt the calculations in  BITS_ALLOC_config_acelp()</w:t>
            </w:r>
          </w:p>
          <w:p w:rsidR="005D0D96" w:rsidRPr="00F13DE3" w:rsidRDefault="005D0D96" w:rsidP="005D0D96">
            <w:pPr>
              <w:pStyle w:val="CRCoverPage"/>
              <w:numPr>
                <w:ilvl w:val="0"/>
                <w:numId w:val="1"/>
              </w:numPr>
              <w:spacing w:after="0"/>
              <w:rPr>
                <w:noProof/>
              </w:rPr>
            </w:pPr>
            <w:r w:rsidRPr="00F13DE3">
              <w:rPr>
                <w:noProof/>
              </w:rPr>
              <w:t>E_ACELP_codearithp(): Avoid buffer overflows in E_ACELP_codearithp() in case of corrupt input</w:t>
            </w:r>
          </w:p>
          <w:p w:rsidR="005D0D96" w:rsidRPr="00F13DE3" w:rsidRDefault="005D0D96" w:rsidP="005D0D96">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5D0D96" w:rsidRPr="00F13DE3" w:rsidRDefault="005D0D96" w:rsidP="005D0D96">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Pr="00B06739" w:rsidRDefault="00AD72AC" w:rsidP="00AD72AC">
            <w:pPr>
              <w:pStyle w:val="CRCoverPage"/>
              <w:spacing w:after="0"/>
              <w:rPr>
                <w:noProof/>
                <w:sz w:val="22"/>
                <w:szCs w:val="22"/>
              </w:rPr>
            </w:pPr>
          </w:p>
          <w:p w:rsidR="00AD72AC" w:rsidRPr="005D0D96" w:rsidRDefault="00AD72AC" w:rsidP="005D0D96">
            <w:pPr>
              <w:pStyle w:val="berschrift4"/>
              <w:numPr>
                <w:ilvl w:val="0"/>
                <w:numId w:val="5"/>
              </w:numPr>
              <w:ind w:left="360"/>
              <w:rPr>
                <w:noProof/>
                <w:sz w:val="20"/>
              </w:rPr>
            </w:pPr>
            <w:r w:rsidRPr="005D0D96">
              <w:rPr>
                <w:noProof/>
                <w:sz w:val="20"/>
              </w:rPr>
              <w:t>Cleanup</w:t>
            </w:r>
          </w:p>
          <w:p w:rsidR="00AD72AC" w:rsidRPr="005D0D96" w:rsidRDefault="00AD72AC" w:rsidP="00AD72AC">
            <w:pPr>
              <w:rPr>
                <w:rFonts w:ascii="Arial" w:hAnsi="Arial"/>
                <w:noProof/>
              </w:rPr>
            </w:pPr>
            <w:r w:rsidRPr="005D0D96">
              <w:rPr>
                <w:rFonts w:ascii="Arial" w:hAnsi="Arial"/>
                <w:noProof/>
              </w:rPr>
              <w:t>Further on, two smaller issues on code clean-up could be identified:</w:t>
            </w:r>
          </w:p>
          <w:p w:rsidR="00AD72AC" w:rsidRPr="005D0D96" w:rsidRDefault="00AD72AC" w:rsidP="00AD72AC">
            <w:pPr>
              <w:pStyle w:val="CRCoverPage"/>
              <w:numPr>
                <w:ilvl w:val="0"/>
                <w:numId w:val="1"/>
              </w:numPr>
              <w:spacing w:after="0"/>
              <w:rPr>
                <w:noProof/>
              </w:rPr>
            </w:pPr>
            <w:r w:rsidRPr="005D0D96">
              <w:rPr>
                <w:noProof/>
              </w:rPr>
              <w:t>The static memory synth_history[] was found to be dimensioned too big in the floating-point code. The proposed change brings the floating-point code inline with the fixed-point code.</w:t>
            </w:r>
          </w:p>
          <w:p w:rsidR="00AD72AC" w:rsidRPr="005D0D96" w:rsidRDefault="00AD72AC" w:rsidP="00AD72AC">
            <w:pPr>
              <w:pStyle w:val="CRCoverPage"/>
              <w:numPr>
                <w:ilvl w:val="0"/>
                <w:numId w:val="1"/>
              </w:numPr>
              <w:spacing w:after="0"/>
              <w:rPr>
                <w:noProof/>
              </w:rPr>
            </w:pPr>
            <w:r w:rsidRPr="005D0D96">
              <w:rPr>
                <w:noProof/>
              </w:rPr>
              <w:t>The function IGFCommonFuncsWriteSerialBit() was declared twice in prot.h. The second declaration was removed.</w:t>
            </w:r>
          </w:p>
          <w:p w:rsidR="00AD72AC" w:rsidRDefault="00AD72AC" w:rsidP="00AD72AC">
            <w:pPr>
              <w:pStyle w:val="CRCoverPage"/>
              <w:spacing w:after="0"/>
              <w:rPr>
                <w:noProof/>
                <w:sz w:val="22"/>
                <w:szCs w:val="22"/>
              </w:rPr>
            </w:pPr>
          </w:p>
          <w:p w:rsidR="00AD72AC" w:rsidRPr="005D0D96" w:rsidRDefault="00AD72AC" w:rsidP="00AD72AC">
            <w:pPr>
              <w:pStyle w:val="CRCoverPage"/>
              <w:spacing w:after="0"/>
              <w:rPr>
                <w:noProof/>
              </w:rPr>
            </w:pPr>
            <w:r w:rsidRPr="005D0D96">
              <w:rPr>
                <w:noProof/>
              </w:rPr>
              <w:t xml:space="preserve">Impact: </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Default="00AD72AC" w:rsidP="00AD72AC">
            <w:pPr>
              <w:pStyle w:val="CRCoverPage"/>
              <w:numPr>
                <w:ilvl w:val="0"/>
                <w:numId w:val="1"/>
              </w:numPr>
              <w:spacing w:after="0"/>
              <w:rPr>
                <w:noProof/>
              </w:rPr>
            </w:pPr>
            <w:r w:rsidRPr="005D0D96">
              <w:rPr>
                <w:noProof/>
              </w:rPr>
              <w:t>The above described changes have no effect on the testvectors as contained in TS 26.444.</w:t>
            </w:r>
          </w:p>
          <w:p w:rsidR="005D0D96" w:rsidRPr="005D0D96"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Editorial Changes</w:t>
            </w:r>
          </w:p>
          <w:p w:rsidR="005D0D96" w:rsidRPr="00F13DE3" w:rsidRDefault="005D0D96" w:rsidP="005D0D96">
            <w:pPr>
              <w:rPr>
                <w:rFonts w:ascii="Arial" w:hAnsi="Arial"/>
                <w:noProof/>
              </w:rPr>
            </w:pPr>
            <w:r w:rsidRPr="00F13DE3">
              <w:rPr>
                <w:rFonts w:ascii="Arial" w:hAnsi="Arial"/>
                <w:noProof/>
              </w:rPr>
              <w:t>Several improvements are proposed to commandline-help output related to MIME format</w:t>
            </w: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lastRenderedPageBreak/>
              <w:t>The above described changes have no effect on the testvectors as contained in TS 26.444.</w:t>
            </w:r>
          </w:p>
          <w:p w:rsidR="00AD72AC" w:rsidRDefault="00AD72AC" w:rsidP="00BE4CEB">
            <w:pPr>
              <w:pStyle w:val="CRCoverPage"/>
              <w:spacing w:after="0"/>
              <w:rPr>
                <w:noProof/>
              </w:rPr>
            </w:pPr>
          </w:p>
          <w:p w:rsidR="00AD72AC" w:rsidRDefault="00AD72AC"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lib_com</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bitstream.c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disclaimer.c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prot.h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tcx_ltp.c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tools.c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lib_dec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FEC_HQ_core.c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dec_prm.c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decision_matrix_dec.c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stat_dec.h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cng_enc.c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enc_acelp.c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io_enc.c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speech_music_classif.c</w:t>
            </w:r>
            <w:proofErr w:type="spellEnd"/>
          </w:p>
          <w:p w:rsidR="001E41F3"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w:t>
            </w:r>
            <w:r w:rsidR="00B66B5C">
              <w:rPr>
                <w:noProof/>
              </w:rPr>
              <w:t>2</w:t>
            </w:r>
            <w:r w:rsidR="00616CF7">
              <w:rPr>
                <w:noProof/>
              </w:rPr>
              <w:t xml:space="preserve"> CR 003</w:t>
            </w:r>
            <w:r w:rsidR="00B66B5C">
              <w:rPr>
                <w:noProof/>
              </w:rPr>
              <w:t>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0030</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26443-g00/c-code/lib_com/bitstream.c 26443-h00/c-code/lib_com/bitstream.c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--- 26443-g00/c-code/lib_com/bitstream.c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+++ 26443-h00/c-code/lib_com/bitstream.c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-1186,6 +1186,22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sid_upd_bad = 1;   /* this frame type may happen in ETSI/3GPP CS cases ,  a corrupt sid frames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iSP AMRWB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may be a result of CS bit errors  and/or  erroneously injected by gateways or by a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&amp;&amp;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valid sid_update received, check for very risky but formally valid content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num_bits;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sum += (pt_stream[k] == G192_BIN1);/*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initial signal as corrupt (BER likely)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AMRWB  26.173 G.192  file reader (read_serial)  does not declare/use SID_BAD ft,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it declares every bad synch marked frame initially as  a lost_speech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-1526,7 +1542,22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st-&gt;bfi  |= st-&gt;bit_stream[k] ; /* partity check of 35 zeroes,  any single 1 gives BFI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bit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bits signal may be a result of CS bit errors  or erronesouly injected by gateways or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received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Word16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35;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sum += st-&gt;bit_stream[k]; /*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   /* eventually becomes SID_UPD_BAD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/*add two zero bytes for arithmetic coder flush*/</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-2004,24 +2035,152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long total_brate;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short bit0;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curr_ft_good_sp, curr_ft_bad_sp;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g192_sid_first, sid_upd_bad, sid_update;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speech_bad, speech_lost;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st-&gt;BER_detect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bit0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There is no FRAME_NO_DATA or BAD frame indicator in RTP, frames are just missing.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In case of comfort noise handle missing frame as FRAME_NO_DATA, otherwise use PLC.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if(num_bits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st-&gt;mdct_sw_enable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reset_indices_dec(st);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(num_bits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bit0 = ((*pt_stream &amp; 0x80) != </w:t>
      </w:r>
      <w:r w:rsidRPr="00B66B5C">
        <w:rPr>
          <w:rFonts w:ascii="Courier New" w:hAnsi="Courier New" w:cs="Courier New"/>
          <w:noProof/>
          <w:sz w:val="18"/>
          <w:szCs w:val="18"/>
          <w:lang w:val="de-DE"/>
        </w:rPr>
        <w:t>0) ? G192_BIN1 : G192_BIN0;</w:t>
      </w:r>
    </w:p>
    <w:p w:rsidR="00B66B5C" w:rsidRPr="00B66B5C"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de-DE"/>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 if(st-&gt;total_brate == SID_1k75 || st-&gt;total_brate == SID_2k40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st-&gt;total_brate == FRAME_NO_DATA)</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convert the frame length to total bitrate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(long)(num_bits * 50);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SID_FIRST, SID_BAD, SPEECH_LOST,  NO_DATA as properly  as possible for the ITU-T  G.192 format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(total_brate, bfi , st_CNG)   =  rx_handler(received frame type, [previous frame type],  past CNG state, past core)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curr_ft_good_sp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curr_ft_bad_sp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&gt; SID_2k40)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curr_ft_good_sp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curr_ft_bad_sp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 total_brate == SID_2k40)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this frame type may happen in ETSI/3GPP CS cases ,  a corrupt sid frames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iSP AMRWB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may be a result of CS bit errors  and/or  erroneously injected by gateways or by a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&amp;&amp;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valid sid_update received, check for very risky but formally valid content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num_bits;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sum += (pt_stream[k / 8] &gt;&gt; (7 - (k % 8))) &amp; 0x1; /*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initial signal as corrupt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AMRWB  26.173 G.192  file reader (read_serial) does not declare/use SID_BAD ft,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it declares every bad synch marked frame initially as a lost_speech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and then the RXDTX handler CNG state decides the decoding mode CNG/SPEECH.</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While In the AMRWB ETSI/3GPP format eid a CRC error in a detected  SID_UPDATE frames triggers SID_BAD.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Here we inhibit use of the SID-length info, even though it is available in the G.192 file format after STL/EID-XOR.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(sid_upd_bad)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FRAME_NO_DATA ;         /* treat SID_BAD  as a  stolen signaling frame --&gt; SPEECH LOST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g192_sid_first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(st-&gt;core == AMR_WB_CORE &amp;&amp; st-&gt;prev_ft_speech &amp;&amp; total_brate == FRAME_NO_DATA &amp;&amp;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g192_sid_first = 1;   /*  SID_FIRST detected for previous AMRWB/AMRWBIO  active frames only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It is not possible to perfectly simulate rate switching conditions EVS-&gt;AMRWBIO  where: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very first SID_FIRST detection is based on a past EVS active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and  a  good length 0  "SID_FIRST"(NO_DATA)   frame is sent in AMRWBIO,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due to the one frame state memory in the AMRWB legacy  G.192 SID_FIRST encoding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&gt; SID_2k40 &amp;&amp; st-&gt;bfi != 0) /*   CS-type of CRC failure   frame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speech_bad = 1;        /* initial ft assumption, CNG_state decides what to do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speech_lost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0 &amp;&amp; st-&gt;bfi != 0) /*  unsent  NO_DATA or stolen NO_DATA/signaling  frame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speech_lost = 1;       /* initial ft assumption, CNG_state decides what to do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Do not allow decoder to enter CNG-synthesis for  any instantly  received  GOOD+LENGTH==0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 this frame was never transmitted, one  can not know it is good and has a a length of zero )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We were in CNG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(curr_ft_good_sp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only a good speech frame makes you leave CNG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st-&gt;CNG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We were in SPEECH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only a received/detected SID frame can make the decoder enter into CNG synthsis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(g192_sid_first || sid_update || sid_upd_bad)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st-&gt;CNG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set bfi, total_brate pair  for proper decoding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the  G.192   _simulated_ untransmitted NO_DATA frame,  setting  for decoder  SPEECH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 &amp;&amp; (total_brate == 0 &amp;&amp;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1;       /*  SPEECH PLC code will now become active as in a real system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total_brate=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bad/lost speech frame(and CS bad sid frame) in the decoders CNG synthesis settings pair (total_brate, bfi)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 &amp;&amp; ((speech_bad != 0) || (speech_lost != 0))) || /* SP_BAD or SPEECH_LOST)   --&gt; stay in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sid_upd_bad != 0 ))                                               /* SID_UPD_BAD              --&gt; start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         /* bfi=0 needed to activate CNG code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update for next frame's G.192 file format's  odd SID_FIRST detection (primarily for AMRWBIO)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st-&gt;prev_ft_speech = ((curr_ft_good_sp != 0) || (curr_ft_bad_sp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partialframe || st-&gt;prev_use_partial_copy)</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st-&gt;next_coder_type = next_coder_type;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-2031,20 +2190,26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st-&gt;next_coder_type = INACTIVE;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st-&gt;mdct_sw_enable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reset_indices_dec( 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num_bits * 50;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if(partialframe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st-&gt;bfi = 2;</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247E8"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bit0 = num_bits ? </w:t>
      </w:r>
      <w:r w:rsidRPr="00B247E8">
        <w:rPr>
          <w:rFonts w:ascii="Courier New" w:hAnsi="Courier New" w:cs="Courier New"/>
          <w:noProof/>
          <w:sz w:val="18"/>
          <w:szCs w:val="18"/>
          <w:lang w:val="de-DE"/>
        </w:rPr>
        <w:t>(((pt_stream[0] &gt;&gt; 7) &amp; 0x1) ? G192_BIN1 : G192_BIN0)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 st-&gt;bfi != 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select Mode 1 or Mode 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decoder_selectCodec( st, total_brate, bit0 );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for an incorrect total_brate, function decoder_selectCodec can set st-&gt;bfi to 1 and keep an incorrect 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num_bits = total_brate/50;   /* recalc in case total_brate was set to a zeroed good frame by RXDTX handler logic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 num_bits*50 == total_brate); /* only rates matching 20 ms frames are possible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st-&gt;bfi != 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 convert bitstream from compact bytes to short values and store it in decoder state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bit_stream_ptr = st-&gt;bit_stream;</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 k = 0; k &lt; num_bits; k++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26443-g00/c-code/lib_com/disclaimer.c 26443-h00/c-code/lib_com/disclaimer.c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--- 26443-g00/c-code/lib_com/disclaimer.c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+++ 26443-h00/c-code/lib_com/disclaimer.c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-9,9 +9,10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int print_disclaimer(FILE *fPtr)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fprintf(fPtr, "\n===================================================================================================\n");</w:t>
      </w:r>
    </w:p>
    <w:p w:rsidR="00B66B5C" w:rsidRPr="00B247E8"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fprintf(fPtr, " EVS Codec (Floating Point) 3GPP TS26.443 Nov 13, 2018. </w:t>
      </w:r>
      <w:r w:rsidRPr="00B247E8">
        <w:rPr>
          <w:rFonts w:ascii="Courier New" w:hAnsi="Courier New" w:cs="Courier New"/>
          <w:noProof/>
          <w:sz w:val="18"/>
          <w:szCs w:val="18"/>
          <w:lang w:val="de-DE"/>
        </w:rPr>
        <w:t>Version 12.11.0 / 13.7.0 / 14.3.0 / 15.1.0\n");</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fprintf(fPtr, "===================================================================================================\n\n\n");</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fprintf(fPtr, "\n===========================================================================\n");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fprintf(fPtr,   " EVS Codec (Floating Point) 3GPP TS26.443 May 18, 2020.\n");</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fprintf(fPtr,   " Version 12.12.0 / 13.8.0 / 14.4.0 / 15.2.0 / 16.1.0 / 17.0.0\n");</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fprintf(fPtr,   "===========================================================================\n\n\n");</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xml:space="preserve"> </w:t>
      </w:r>
    </w:p>
    <w:p w:rsidR="00B66B5C" w:rsidRPr="00B66B5C" w:rsidRDefault="00B66B5C" w:rsidP="00B66B5C">
      <w:pPr>
        <w:contextualSpacing/>
        <w:rPr>
          <w:rFonts w:ascii="Courier New" w:hAnsi="Courier New" w:cs="Courier New"/>
          <w:noProof/>
          <w:sz w:val="18"/>
          <w:szCs w:val="18"/>
          <w:lang w:val="en-US"/>
        </w:rPr>
      </w:pPr>
      <w:r w:rsidRPr="00B247E8">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return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26443-g00/c-code/lib_com/prot.h 26443-h00/c-code/lib_com/prot.h</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--- 26443-g00/c-code/lib_com/prot.h</w:t>
      </w:r>
      <w:r w:rsidRPr="00B247E8">
        <w:rPr>
          <w:rFonts w:ascii="Courier New" w:hAnsi="Courier New" w:cs="Courier New"/>
          <w:noProof/>
          <w:sz w:val="18"/>
          <w:szCs w:val="18"/>
          <w:lang w:val="de-DE"/>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+++ 26443-h00/c-code/lib_com/prot.h</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-9700,11 +9700,6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int                                             bit                 /**&lt; in:     | value of bit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-void IGFCommonFuncsWriteSerialBit(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void                                           *st,                 /**&lt; in:     | encoder/decoder state structure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int                                            *pBitOffset,         /**&lt; out:    | bit offset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int                                             bit                 /**&lt; in:     | value of bit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void IGFSCFEncoderOpen(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IGFSCFENC_INSTANCE_HANDLE                       hPublicData,        /**&lt; inout: handle to public data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26443-g00/c-code/lib_com/tcx_ltp.c 26443-h00/c-code/lib_com/tcx_ltp.c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--- 26443-g00/c-code/lib_com/tcx_ltp.c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+++ 26443-h00/c-code/lib_com/tcx_ltp.c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-615,11 +615,16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PLC: [TCX: Fade-out]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PLC: LTP and bad frame (concealment)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(pitres == *pitres_past) /* ensure consistent core SR to previous frame; otherwise, set gain to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pitch_int = *pitch_int_past;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pitch_fr  = *pitch_fr_past;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gain = *gain_past * damping;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pitres = *pitres_past;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gain =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if ( SideInfoOnly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26443-g00/c-code/lib_com/tools.c 26443-h00/c-code/lib_com/tools.c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--- 26443-g00/c-code/lib_com/tools.c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+++ 26443-h00/c-code/lib_com/tools.c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-1327,6 +1327,14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return 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isinf(a)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return FLT_MAX;</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isinf(b)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return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 += 0x00000001;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 += 0x00000001;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26443-g00/c-code/lib_dec/EvsRXlib.c 26443-h00/c-code/lib_dec/EvsRXlib.c</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--- 26443-g00/c-code/lib_dec/EvsRXlib.c</w:t>
      </w:r>
      <w:r w:rsidRPr="00B247E8">
        <w:rPr>
          <w:rFonts w:ascii="Courier New" w:hAnsi="Courier New" w:cs="Courier New"/>
          <w:noProof/>
          <w:sz w:val="18"/>
          <w:szCs w:val="18"/>
          <w:lang w:val="de-DE"/>
        </w:rPr>
        <w:tab/>
        <w:t>2018-11-11 09:21:52.000000000 +0100</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+++ 26443-h00/c-code/lib_dec/EvsRXlib.c</w:t>
      </w:r>
      <w:r w:rsidRPr="00B247E8">
        <w:rPr>
          <w:rFonts w:ascii="Courier New" w:hAnsi="Courier New" w:cs="Courier New"/>
          <w:noProof/>
          <w:sz w:val="18"/>
          <w:szCs w:val="18"/>
          <w:lang w:val="de-DE"/>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-266,10 +266,6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initialize, since this is needed within read_indices_from_djb, to correctly set st-&gt;last_codec_mode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st-&gt;ini_frame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st-&gt;prev_use_partial_copy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initialize st-&gt;last_codec_mode, since this is needed for init_decoder()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read_indices_from_djb( st, dataUnit-&gt;data, dataUnit-&gt;dataSize, 0,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assert(st-&gt;codec_mode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init_decoder( 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parse frame again because init_decoder() overwrites st-&gt;total_brate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read_indices_from_djb( st, dataUnit-&gt;data, dataUnit-&gt;dataSize, 0,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26443-g00/c-code/lib_dec/FEC_HQ_core.c 26443-h00/c-code/lib_dec/FEC_HQ_core.c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--- 26443-g00/c-code/lib_dec/FEC_HQ_core.c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+++ 26443-h00/c-code/lib_dec/FEC_HQ_core.c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-637,7 +637,14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d1m *= delta;</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min_sq_cross &lt;= 0.f || min_corr &lt;= 0.f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accA =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accA =  min_sq_cross/min_corr;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if(accA &lt; 0.5 || accA &gt; 1.5)</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*false_flag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26443-g00/c-code/lib_dec/cng_dec.c 26443-h00/c-code/lib_dec/cng_dec.c</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--- 26443-g00/c-code/lib_dec/cng_dec.c</w:t>
      </w:r>
      <w:r w:rsidRPr="00B247E8">
        <w:rPr>
          <w:rFonts w:ascii="Courier New" w:hAnsi="Courier New" w:cs="Courier New"/>
          <w:noProof/>
          <w:sz w:val="18"/>
          <w:szCs w:val="18"/>
          <w:lang w:val="de-DE"/>
        </w:rPr>
        <w:tab/>
        <w:t>2018-11-11 09:21:52.000000000 +0100</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+++ 26443-h00/c-code/lib_dec/cng_dec.c</w:t>
      </w:r>
      <w:r w:rsidRPr="00B247E8">
        <w:rPr>
          <w:rFonts w:ascii="Courier New" w:hAnsi="Courier New" w:cs="Courier New"/>
          <w:noProof/>
          <w:sz w:val="18"/>
          <w:szCs w:val="18"/>
          <w:lang w:val="de-DE"/>
        </w:rPr>
        <w:tab/>
        <w:t>2020-05-14 10:24:43.000000000 +0200</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-57,6 +57,7 @@</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xml:space="preserve">     float env[NUM_ENV_CNG];</w:t>
      </w:r>
    </w:p>
    <w:p w:rsidR="00B66B5C" w:rsidRPr="00B66B5C" w:rsidRDefault="00B66B5C" w:rsidP="00B66B5C">
      <w:pPr>
        <w:contextualSpacing/>
        <w:rPr>
          <w:rFonts w:ascii="Courier New" w:hAnsi="Courier New" w:cs="Courier New"/>
          <w:noProof/>
          <w:sz w:val="18"/>
          <w:szCs w:val="18"/>
          <w:lang w:val="en-US"/>
        </w:rPr>
      </w:pPr>
      <w:r w:rsidRPr="00B247E8">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float tmp_env[HO_HIST_SIZE*NUM_ENV_CNG];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short LSF_Q_prediction;  /* o  : LSF prediction mode - just temporary variable in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tmp1;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Decode CNG spectral envelope (only in SID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-117,6 +118,17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decode the energy index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enr_index = (short) get_next_indice( st, num_bits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tmp1 = st-&gt;old_enr_index + 20;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((enr_index &gt; tmp1) &amp;&amp; (st-&gt;old_enr_index &gt;= 0))  /* Likely bit error , and  not startup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tmp1;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min(enr_index, 127);</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(st-&gt;Opt_AMR_WB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min(enr_index, 63);</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 st-&gt;last_core_brate &gt; SID_2k40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st-&gt;first_CNG != 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st-&gt;old_enr_index &gt;= 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26443-g00/c-code/lib_dec/dec_prm.c 26443-h00/c-code/lib_dec/dec_prm.c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--- 26443-g00/c-code/lib_dec/dec_prm.c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+++ 26443-h00/c-code/lib_dec/dec_prm.c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-462,7 +462,12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acelp_target_bits = st-&gt;bits_frame_core - bits_common;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/*Configure ACELP*/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BITS_ALLOC_config_acelp( acelp_target_bits, *coder_type, &amp;(st-&gt;acelp_cfg), st-&gt;narrowBand,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tmp = BITS_ALLOC_config_acelp( acelp_target_bits, *coder_type, &amp;(st-&gt;acelp_cfg), st-&gt;narrowBand,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tmp &lt;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erroneous configuration, resulting from a corrupt bitstream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Adaptive BPF (2 bits)*/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-537,11 +542,16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else if ( st-&gt;rf_frame_type &gt;= RF_ALLPRED  &amp;&amp; st-&gt;use_partial_copy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BITS_ALLOC_config_acelp( st-&gt;rf_target_bits,         /* target bits ranges from 56 to 72 depending on rf_type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tmp = BITS_ALLOC_config_acelp( st-&gt;rf_target_bits,         /* target bits ranges from 56 to 72 depending on rf_type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st-&gt;rf_frame_type,          /* already offset by 4 to parse the config elements for partial copy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&amp;(st-&gt;acelp_cfg),           /* acelp_cfg_rf*/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0,                          /* is narrowBand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tmp &lt;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erroneous configuration, resulting from a corrupt bitstream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rf_frame_type NELP: 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if(st-&gt;rf_frame_type == RF_NELP)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26443-g00/c-code/lib_dec/decision_matrix_dec.c 26443-h00/c-code/lib_dec/decision_matrix_dec.c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--- 26443-g00/c-code/lib_dec/decision_matrix_dec.c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+++ 26443-h00/c-code/lib_dec/decision_matrix_dec.c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-183,7 +183,7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start_idx &gt;= MAX_ACELP_SIG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start_idx--;</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start_idx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26443-g00/c-code/lib_dec/evs_dec.c 26443-h00/c-code/lib_dec/evs_dec.c</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--- 26443-g00/c-code/lib_dec/evs_dec.c</w:t>
      </w:r>
      <w:r w:rsidRPr="00B247E8">
        <w:rPr>
          <w:rFonts w:ascii="Courier New" w:hAnsi="Courier New" w:cs="Courier New"/>
          <w:noProof/>
          <w:sz w:val="18"/>
          <w:szCs w:val="18"/>
          <w:lang w:val="de-DE"/>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+++ 26443-h00/c-code/lib_dec/evs_dec.c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-134,6 +134,16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st-&gt;core = ACELP_CORE;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if previous frame was HQ Core/TCX10/TCX20 (high bitrate), drop partial copy info and continue HQ Core/TCX10/TCX20 concealment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st-&gt;use_partial_copy &amp;&amp; (st-&gt;last_core == HQ_CORE || st-&gt;last_core == TCX_10_CORE || (st-&gt;last_core == TCX_20_CORE &amp;&amp; getTcxonly(st-&gt;last_total_brate)))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st-&gt;codec_mode = st-&gt;last_codec_mode;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frameMode = FRAMEMODE_MISSING;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st-&gt;use_partial_copy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st-&gt;core = st-&gt;last_core;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26443-g00/c-code/lib_dec/io_dec.c 26443-h00/c-code/lib_dec/io_dec.c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--- 26443-g00/c-code/lib_dec/io_dec.c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+++ 26443-h00/c-code/lib_dec/io_dec.c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-402,7 +402,7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(HI|LO) and optimal FEC offset. \n");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"-mime              : Mime bitstream file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decoder may read both TS26.445 Annex.2.6 and RFC4867 Mime Storage\n");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decoder may read both TS26.445 Annex A.2.6 and RFC4867 Mime Storage\n");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Format files, the magic word in the mime file is used to determine\n");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which of the two supported formats is in use.\n");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default bitstream file format is G.192\n");</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diff -rwBu 26443-g00/c-code/lib_dec/stat_dec.h 26443-h00/c-code/lib_dec/stat_dec.h</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--- 26443-g00/c-code/lib_dec/stat_dec.h</w:t>
      </w:r>
      <w:r w:rsidRPr="00B247E8">
        <w:rPr>
          <w:rFonts w:ascii="Courier New" w:hAnsi="Courier New" w:cs="Courier New"/>
          <w:noProof/>
          <w:sz w:val="18"/>
          <w:szCs w:val="18"/>
          <w:lang w:val="de-DE"/>
        </w:rPr>
        <w:tab/>
        <w:t>2018-11-11 09:21:52.000000000 +0100</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+++ 26443-h00/c-code/lib_dec/stat_dec.h</w:t>
      </w:r>
      <w:r w:rsidRPr="00B247E8">
        <w:rPr>
          <w:rFonts w:ascii="Courier New" w:hAnsi="Courier New" w:cs="Courier New"/>
          <w:noProof/>
          <w:sz w:val="18"/>
          <w:szCs w:val="18"/>
          <w:lang w:val="de-DE"/>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-537,7 +537,7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HQ core parameters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float synth_history[L_FRAME48k+OLD_SYNTH_SIZE_DEC+NS2SA(48000, PH_ECU_LOOKAHEAD_NS)];            /* unified synthesis memory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float synth_history[L_PROT48k + L_FRAME_MAX];            /* unified synthesis memory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float *old_synthFB;</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float old_out[L_FRAME48k];                          /* HQ core - previous synthesis for OLA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26443-g00/c-code/lib_enc/cng_enc.c 26443-h00/c-code/lib_enc/cng_enc.c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--- 26443-g00/c-code/lib_enc/cng_enc.c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+++ 26443-h00/c-code/lib_enc/cng_enc.c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-916,7 +916,7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mvr2r( shb_speech, shb_new_speech, L_FRAME16k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mvr2r( shb_old_speech + L_FRAME16k, st-&gt;old_speech_shb, (L_LOOK_12k8 + L_SUBFR) * 5/4 );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shb_ener = 0;</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shb_ener = FLT_MIN * L_FRAME16k;</w:t>
      </w:r>
    </w:p>
    <w:p w:rsidR="00B66B5C" w:rsidRPr="00B66B5C" w:rsidRDefault="00B66B5C" w:rsidP="00B66B5C">
      <w:pPr>
        <w:contextualSpacing/>
        <w:rPr>
          <w:rFonts w:ascii="Courier New" w:hAnsi="Courier New" w:cs="Courier New"/>
          <w:noProof/>
          <w:sz w:val="18"/>
          <w:szCs w:val="18"/>
          <w:lang w:val="en-US"/>
        </w:rPr>
      </w:pPr>
      <w:r w:rsidRPr="00B247E8">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for ( i=0; i&lt;L_FRAME16k; 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shb_ener += shb_old_speech[i] * shb_old_speech[i];</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26443-g00/c-code/lib_enc/enc_acelp.c 26443-h00/c-code/lib_enc/enc_acelp.c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--- 26443-g00/c-code/lib_enc/enc_acelp.c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+++ 26443-h00/c-code/lib_enc/enc_acelp.c</w:t>
      </w:r>
      <w:r w:rsidRPr="00B66B5C">
        <w:rPr>
          <w:rFonts w:ascii="Courier New" w:hAnsi="Courier New" w:cs="Courier New"/>
          <w:noProof/>
          <w:sz w:val="18"/>
          <w:szCs w:val="18"/>
          <w:lang w:val="en-US"/>
        </w:rPr>
        <w:tab/>
        <w:t>2020-05-14 10:24:43.000000000 +0200</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-1300,11 +1300,15 @@</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t xml:space="preserve">             pos[posno] = t;</w:t>
      </w:r>
    </w:p>
    <w:p w:rsidR="00B66B5C" w:rsidRPr="00B247E8" w:rsidRDefault="00B66B5C" w:rsidP="00B66B5C">
      <w:pPr>
        <w:contextualSpacing/>
        <w:rPr>
          <w:rFonts w:ascii="Courier New" w:hAnsi="Courier New" w:cs="Courier New"/>
          <w:noProof/>
          <w:sz w:val="18"/>
          <w:szCs w:val="18"/>
          <w:lang w:val="de-DE"/>
        </w:rPr>
      </w:pPr>
      <w:r w:rsidRPr="00B247E8">
        <w:rPr>
          <w:rFonts w:ascii="Courier New" w:hAnsi="Courier New" w:cs="Courier New"/>
          <w:noProof/>
          <w:sz w:val="18"/>
          <w:szCs w:val="18"/>
          <w:lang w:val="de-DE"/>
        </w:rPr>
        <w:lastRenderedPageBreak/>
        <w:t xml:space="preserve">             sig[posno] = tmp;</w:t>
      </w:r>
    </w:p>
    <w:p w:rsidR="00B66B5C" w:rsidRPr="00B66B5C" w:rsidRDefault="00B66B5C" w:rsidP="00B66B5C">
      <w:pPr>
        <w:contextualSpacing/>
        <w:rPr>
          <w:rFonts w:ascii="Courier New" w:hAnsi="Courier New" w:cs="Courier New"/>
          <w:noProof/>
          <w:sz w:val="18"/>
          <w:szCs w:val="18"/>
          <w:lang w:val="en-US"/>
        </w:rPr>
      </w:pPr>
      <w:r w:rsidRPr="00B247E8">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posno++;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 = posno;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26443-g00/c-code/lib_enc/io_enc.c 26443-h00/c-code/lib_enc/io_enc.c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--- 26443-g00/c-code/lib_enc/io_enc.c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+++ 26443-h00/c-code/lib_enc/io_enc.c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-1000,7 +1000,7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"-no_delay_cmp    : Turn off delay compensation\n");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"-mime            : Mime output bitstream file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encoder produces TS26.445 Annex.2.6 Mime Storage Format, (not RFC4867 Mime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encoder produces TS26.445 Annex A.2.6 Mime Storage Format, (not RFC4867 Mime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default output bitstream file format is G.192\n");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26443-g00/c-code/lib_enc/speech_music_classif.c 26443-h00/c-code/lib_enc/speech_music_classif.c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--- 26443-g00/c-code/lib_enc/speech_music_classif.c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+++ 26443-h00/c-code/lib_enc/speech_music_classif.c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-172,6 +172,11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*sp_aud_decision0 = *sp_aud_decision1;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return;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26443-g00/c-code/readme.txt 26443-h00/c-code/readme.txt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--- 26443-g00/c-code/readme.txt</w:t>
      </w:r>
      <w:r w:rsidRPr="00B66B5C">
        <w:rPr>
          <w:rFonts w:ascii="Courier New" w:hAnsi="Courier New" w:cs="Courier New"/>
          <w:noProof/>
          <w:sz w:val="18"/>
          <w:szCs w:val="18"/>
          <w:lang w:val="en-US"/>
        </w:rPr>
        <w:tab/>
        <w:t>2019-12-03 10:03:46.000000000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+++ 26443-h00/c-code/readme.txt</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-1,6 +1,6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EVS Codec 3GPP TS26.443 Nov 13, 2018. Version 12.11.0 / 13.7.0 / 14.3.0 / 15.1.0 / 16.0.0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EVS Codec 3GPP TS26.443 Nov 13, 2018. Version 12.11.0 / 13.7.0 / 14.3.0 / 15.1.0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These files represent the 3GPP EVS Codec floating-point C simulation.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All code is written in ANSI-C.  The system is implemented as two separate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-65,7 +65,7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attachments.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Encoder: With the "-mime" option, the encoder always produces EVS-mime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-format specified in TS26.445 Annex.2.6. The AMRWB-mime(RFC4867)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+format specified in TS26.445 Annex A.2.6. The AMRWB-mime(RFC4867)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format is not supported by the encoder.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Decoder: With the "-mime" option, the decoder can parse both EVS-mime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-149,7 +149,7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"nb_frames B"</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-no_delay_cmp    : Turn off delay compensation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-mime            : Mime output bitstream file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encoder produces TS26.445 Annex.2.6 Mime Storage Format, (not RFC4867 Mime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encoder produces TS26.445 Annex A.2.6 Mime Storage Format, (not RFC4867 Mime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default output bitstream file format is G.192</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The usage of the "EVS_dec" program is as follows: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-177,7 +177,7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-Tracefile TF    : Generate trace file named TF (used only when -VOIP is activated)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-no_delay_cmp    : Turn off delay compensation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-mime            : Mime bitstream file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decoder may read both TS26.445 Annex.2.6 and RFC4867 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decoder may read both TS26.445 Annex A.2.6 and RFC4867 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Format files, the magic word in the mime file is used to determine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which of the two supported formats is in use.</w:t>
      </w:r>
    </w:p>
    <w:p w:rsid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default bitstream file format is G.192</w:t>
      </w:r>
    </w:p>
    <w:p w:rsidR="00B66B5C" w:rsidRDefault="00B66B5C" w:rsidP="00804BF6">
      <w:pPr>
        <w:contextualSpacing/>
        <w:rPr>
          <w:rFonts w:ascii="Courier New" w:hAnsi="Courier New" w:cs="Courier New"/>
          <w:noProof/>
          <w:sz w:val="18"/>
          <w:szCs w:val="18"/>
          <w:lang w:val="en-US"/>
        </w:rPr>
      </w:pPr>
    </w:p>
    <w:p w:rsidR="00B66B5C" w:rsidRDefault="00B66B5C" w:rsidP="00804BF6">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E15" w:rsidRDefault="00831E15">
      <w:r>
        <w:separator/>
      </w:r>
    </w:p>
  </w:endnote>
  <w:endnote w:type="continuationSeparator" w:id="0">
    <w:p w:rsidR="00831E15" w:rsidRDefault="00831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E15" w:rsidRDefault="00831E15">
      <w:r>
        <w:separator/>
      </w:r>
    </w:p>
  </w:footnote>
  <w:footnote w:type="continuationSeparator" w:id="0">
    <w:p w:rsidR="00831E15" w:rsidRDefault="00831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90B53"/>
    <w:multiLevelType w:val="hybridMultilevel"/>
    <w:tmpl w:val="1D964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580D"/>
    <w:rsid w:val="00547111"/>
    <w:rsid w:val="00592D74"/>
    <w:rsid w:val="005D0D16"/>
    <w:rsid w:val="005D0D96"/>
    <w:rsid w:val="005E2C44"/>
    <w:rsid w:val="00616CF7"/>
    <w:rsid w:val="00621188"/>
    <w:rsid w:val="006257ED"/>
    <w:rsid w:val="00695808"/>
    <w:rsid w:val="006B46FB"/>
    <w:rsid w:val="006E21FB"/>
    <w:rsid w:val="00791CD5"/>
    <w:rsid w:val="00792342"/>
    <w:rsid w:val="007977A8"/>
    <w:rsid w:val="007B2EA0"/>
    <w:rsid w:val="007B512A"/>
    <w:rsid w:val="007C2097"/>
    <w:rsid w:val="007D6A07"/>
    <w:rsid w:val="007F7259"/>
    <w:rsid w:val="008040A8"/>
    <w:rsid w:val="00804BF6"/>
    <w:rsid w:val="008279FA"/>
    <w:rsid w:val="00831E15"/>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2AC"/>
    <w:rsid w:val="00AD7315"/>
    <w:rsid w:val="00B247E8"/>
    <w:rsid w:val="00B258BB"/>
    <w:rsid w:val="00B66B5C"/>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03A15"/>
    <w:rsid w:val="00E13F3D"/>
    <w:rsid w:val="00E34898"/>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3C5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53435-139F-2743-BF4E-C298CC63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4596</Words>
  <Characters>28960</Characters>
  <Application>Microsoft Office Word</Application>
  <DocSecurity>0</DocSecurity>
  <Lines>241</Lines>
  <Paragraphs>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4</cp:revision>
  <cp:lastPrinted>1899-12-31T23:00:00Z</cp:lastPrinted>
  <dcterms:created xsi:type="dcterms:W3CDTF">2020-05-15T08:37:00Z</dcterms:created>
  <dcterms:modified xsi:type="dcterms:W3CDTF">2020-05-18T11:38:00Z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