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A82DF4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[FS_5GVideo] 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67A539F3" w:rsidR="00C14B5D" w:rsidRPr="00B2535C" w:rsidRDefault="00DE5BD8" w:rsidP="00D530E7">
      <w:pPr>
        <w:spacing w:after="240"/>
      </w:pPr>
      <w:r>
        <w:t xml:space="preserve">This document </w:t>
      </w:r>
      <w:r w:rsidR="00FA3EE0">
        <w:t>provides editorial updates and bugfixes</w:t>
      </w:r>
      <w:r w:rsidR="00BD3682">
        <w:t xml:space="preserve"> that have been encountered after SA4#116-e</w:t>
      </w:r>
      <w:r w:rsidR="00B2535C">
        <w:t xml:space="preserve">. </w:t>
      </w:r>
    </w:p>
    <w:p w14:paraId="73468D79" w14:textId="22FF910C" w:rsidR="00DE5BD8" w:rsidRDefault="00DE5BD8" w:rsidP="00D530E7">
      <w:pPr>
        <w:spacing w:after="240"/>
      </w:pPr>
      <w:r>
        <w:t>A revised version</w:t>
      </w:r>
      <w:r w:rsidR="00B02B3D">
        <w:t xml:space="preserve"> compared to the agreed </w:t>
      </w:r>
      <w:hyperlink r:id="rId11" w:history="1">
        <w:r w:rsidR="00B02B3D" w:rsidRPr="00DA5450">
          <w:rPr>
            <w:rStyle w:val="Hyperlink"/>
          </w:rPr>
          <w:t>version 1.4.0</w:t>
        </w:r>
      </w:hyperlink>
      <w:r w:rsidR="00B02B3D">
        <w:t xml:space="preserve"> from SA4-116-e</w:t>
      </w:r>
      <w:r>
        <w:t xml:space="preserve"> is provided together with the attachments.</w:t>
      </w:r>
    </w:p>
    <w:p w14:paraId="74AE54F0" w14:textId="7D90647C" w:rsidR="00D530E7" w:rsidRDefault="00DE5BD8" w:rsidP="00D530E7">
      <w:pPr>
        <w:spacing w:after="240"/>
      </w:pPr>
      <w:bookmarkStart w:id="1" w:name="_Hlk72962228"/>
      <w:r>
        <w:t xml:space="preserve">The revisions are also uploaded to the online repository here: </w:t>
      </w:r>
      <w:hyperlink r:id="rId12" w:history="1">
        <w:r w:rsidRPr="0052370E">
          <w:rPr>
            <w:rStyle w:val="Hyperlink"/>
          </w:rPr>
          <w:t>https://dash-large-files.akamaized.net/WAVE/3GPP/5GVideo</w:t>
        </w:r>
      </w:hyperlink>
    </w:p>
    <w:bookmarkEnd w:id="1"/>
    <w:p w14:paraId="2FC4B735" w14:textId="08841C9A" w:rsidR="005E3044" w:rsidRDefault="00DA5450" w:rsidP="00DA5450">
      <w:pPr>
        <w:pStyle w:val="Heading1"/>
        <w:numPr>
          <w:ilvl w:val="0"/>
          <w:numId w:val="3"/>
        </w:numPr>
      </w:pPr>
      <w:r>
        <w:t>Updates</w:t>
      </w:r>
    </w:p>
    <w:p w14:paraId="4F49E3C3" w14:textId="6AA2A4C6" w:rsidR="00DA5450" w:rsidRDefault="00DA5450" w:rsidP="00CE11A6">
      <w:pPr>
        <w:pStyle w:val="ListParagraph"/>
        <w:numPr>
          <w:ilvl w:val="0"/>
          <w:numId w:val="25"/>
        </w:numPr>
      </w:pPr>
      <w:r>
        <w:t>Issues not implemented</w:t>
      </w:r>
      <w:r w:rsidR="00CE11A6">
        <w:t xml:space="preserve"> from SA4#116-e</w:t>
      </w:r>
    </w:p>
    <w:p w14:paraId="7C983231" w14:textId="39BA4C03" w:rsidR="00CE11A6" w:rsidRDefault="00CE11A6" w:rsidP="00CE11A6">
      <w:pPr>
        <w:pStyle w:val="ListParagraph"/>
        <w:numPr>
          <w:ilvl w:val="0"/>
          <w:numId w:val="25"/>
        </w:numPr>
      </w:pPr>
      <w:r>
        <w:t>Consistency updates</w:t>
      </w:r>
    </w:p>
    <w:p w14:paraId="3B02E256" w14:textId="3A16ECBD" w:rsidR="00CE11A6" w:rsidRDefault="00CE11A6" w:rsidP="00CE11A6">
      <w:pPr>
        <w:pStyle w:val="ListParagraph"/>
        <w:numPr>
          <w:ilvl w:val="0"/>
          <w:numId w:val="25"/>
        </w:numPr>
      </w:pPr>
      <w:r>
        <w:t>Schema updates</w:t>
      </w:r>
    </w:p>
    <w:p w14:paraId="1C84EA73" w14:textId="024AC482" w:rsidR="00CE11A6" w:rsidRDefault="00CE11A6" w:rsidP="00CE11A6">
      <w:pPr>
        <w:pStyle w:val="ListParagraph"/>
        <w:numPr>
          <w:ilvl w:val="0"/>
          <w:numId w:val="25"/>
        </w:numPr>
      </w:pPr>
      <w:r>
        <w:t>Identified typos and bugs</w:t>
      </w:r>
    </w:p>
    <w:p w14:paraId="237E9B30" w14:textId="77777777" w:rsidR="00CE11A6" w:rsidRPr="00DA5450" w:rsidRDefault="00CE11A6" w:rsidP="00DA5450"/>
    <w:sectPr w:rsidR="00CE11A6" w:rsidRPr="00DA5450"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1393" w14:textId="77777777" w:rsidR="00EA4E53" w:rsidRDefault="00EA4E53">
      <w:r>
        <w:separator/>
      </w:r>
    </w:p>
  </w:endnote>
  <w:endnote w:type="continuationSeparator" w:id="0">
    <w:p w14:paraId="6FB19B9E" w14:textId="77777777" w:rsidR="00EA4E53" w:rsidRDefault="00EA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E084" w14:textId="77777777" w:rsidR="00EA4E53" w:rsidRDefault="00EA4E53">
      <w:r>
        <w:separator/>
      </w:r>
    </w:p>
  </w:footnote>
  <w:footnote w:type="continuationSeparator" w:id="0">
    <w:p w14:paraId="546DC8F9" w14:textId="77777777" w:rsidR="00EA4E53" w:rsidRDefault="00EA4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7718592" w:rsidR="00D02599" w:rsidRPr="00C26EAE" w:rsidRDefault="00367D13"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sidR="00B55019">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210</w:t>
    </w:r>
    <w:r w:rsidR="00D85A54">
      <w:rPr>
        <w:rFonts w:ascii="Arial" w:eastAsia="SimSun" w:hAnsi="Arial" w:cs="Arial"/>
        <w:b/>
        <w:i/>
        <w:sz w:val="28"/>
        <w:szCs w:val="28"/>
        <w:lang w:val="de-DE"/>
      </w:rPr>
      <w:t>8</w:t>
    </w:r>
    <w:r w:rsidR="00B55019">
      <w:rPr>
        <w:rFonts w:ascii="Arial" w:eastAsia="SimSun" w:hAnsi="Arial" w:cs="Arial"/>
        <w:b/>
        <w:i/>
        <w:sz w:val="28"/>
        <w:szCs w:val="28"/>
        <w:lang w:val="de-DE"/>
      </w:rPr>
      <w:t>2</w:t>
    </w:r>
    <w:r w:rsidR="00D85A54">
      <w:rPr>
        <w:rFonts w:ascii="Arial" w:eastAsia="SimSun" w:hAnsi="Arial" w:cs="Arial"/>
        <w:b/>
        <w:i/>
        <w:sz w:val="28"/>
        <w:szCs w:val="28"/>
        <w:lang w:val="de-DE"/>
      </w:rPr>
      <w:t>4</w:t>
    </w:r>
  </w:p>
  <w:p w14:paraId="26F082EB" w14:textId="48FAAEAC"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B55019">
      <w:rPr>
        <w:rFonts w:ascii="Arial" w:eastAsia="SimSun" w:hAnsi="Arial" w:cs="Arial"/>
        <w:lang w:eastAsia="zh-CN"/>
      </w:rPr>
      <w:t>30</w:t>
    </w:r>
    <w:r w:rsidR="00914CAB" w:rsidRPr="00914CAB">
      <w:rPr>
        <w:rFonts w:ascii="Arial" w:eastAsia="SimSun" w:hAnsi="Arial" w:cs="Arial"/>
        <w:vertAlign w:val="superscript"/>
        <w:lang w:eastAsia="zh-CN"/>
      </w:rPr>
      <w:t>th</w:t>
    </w:r>
    <w:r w:rsidR="00914CAB">
      <w:rPr>
        <w:rFonts w:ascii="Arial" w:eastAsia="SimSun" w:hAnsi="Arial" w:cs="Arial"/>
        <w:lang w:eastAsia="zh-CN"/>
      </w:rPr>
      <w:t xml:space="preserve"> </w:t>
    </w:r>
    <w:r w:rsidR="00B55019">
      <w:rPr>
        <w:rFonts w:ascii="Arial" w:eastAsia="SimSun" w:hAnsi="Arial" w:cs="Arial"/>
        <w:lang w:eastAsia="zh-CN"/>
      </w:rPr>
      <w:t>November</w:t>
    </w:r>
    <w:r w:rsidRPr="00C26EAE">
      <w:rPr>
        <w:rFonts w:ascii="Arial" w:eastAsia="SimSun" w:hAnsi="Arial" w:cs="Arial"/>
        <w:lang w:eastAsia="zh-CN"/>
      </w:rPr>
      <w:t xml:space="preserve"> 2021</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2" type="#_x0000_t75" style="width:15.9pt;height:15.9pt" o:bullet="t">
        <v:imagedata r:id="rId1" o:title="artCABC"/>
      </v:shape>
    </w:pict>
  </w:numPicBullet>
  <w:numPicBullet w:numPicBulletId="1">
    <w:pict>
      <v:shape id="_x0000_i1333" type="#_x0000_t75" style="width:11.05pt;height:11.0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8"/>
  </w:num>
  <w:num w:numId="8">
    <w:abstractNumId w:val="22"/>
  </w:num>
  <w:num w:numId="9">
    <w:abstractNumId w:val="15"/>
  </w:num>
  <w:num w:numId="10">
    <w:abstractNumId w:val="9"/>
  </w:num>
  <w:num w:numId="11">
    <w:abstractNumId w:val="3"/>
  </w:num>
  <w:num w:numId="12">
    <w:abstractNumId w:val="17"/>
  </w:num>
  <w:num w:numId="13">
    <w:abstractNumId w:val="14"/>
  </w:num>
  <w:num w:numId="14">
    <w:abstractNumId w:val="4"/>
  </w:num>
  <w:num w:numId="15">
    <w:abstractNumId w:val="5"/>
  </w:num>
  <w:num w:numId="16">
    <w:abstractNumId w:val="19"/>
  </w:num>
  <w:num w:numId="17">
    <w:abstractNumId w:val="23"/>
  </w:num>
  <w:num w:numId="18">
    <w:abstractNumId w:val="7"/>
  </w:num>
  <w:num w:numId="19">
    <w:abstractNumId w:val="2"/>
  </w:num>
  <w:num w:numId="20">
    <w:abstractNumId w:val="24"/>
  </w:num>
  <w:num w:numId="21">
    <w:abstractNumId w:val="11"/>
  </w:num>
  <w:num w:numId="22">
    <w:abstractNumId w:val="21"/>
  </w:num>
  <w:num w:numId="23">
    <w:abstractNumId w:val="16"/>
  </w:num>
  <w:num w:numId="24">
    <w:abstractNumId w:val="10"/>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sh-large-files.akamaized.net/WAVE/3GPP/5GVide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55/26955-14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115</Words>
  <Characters>659</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773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2021-10-20T09:50:00Z</dcterms:created>
  <dcterms:modified xsi:type="dcterms:W3CDTF">2021-11-26T16:43:00Z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