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2D58B" w14:textId="376D4CD7" w:rsidR="00153C12" w:rsidRPr="00466868" w:rsidRDefault="00153C12" w:rsidP="00153C12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466868">
        <w:rPr>
          <w:b/>
          <w:noProof/>
          <w:sz w:val="24"/>
          <w:lang w:val="en-US"/>
        </w:rPr>
        <w:t>SA4-e (AH) RTC SWG post 1</w:t>
      </w:r>
      <w:r w:rsidR="00EA0D22" w:rsidRPr="00466868">
        <w:rPr>
          <w:b/>
          <w:noProof/>
          <w:sz w:val="24"/>
          <w:lang w:val="en-US"/>
        </w:rPr>
        <w:t>30</w:t>
      </w:r>
      <w:r w:rsidR="00A66E05" w:rsidRPr="00466868">
        <w:rPr>
          <w:b/>
          <w:i/>
          <w:noProof/>
          <w:sz w:val="28"/>
          <w:lang w:val="en-US"/>
        </w:rPr>
        <w:tab/>
      </w:r>
      <w:r w:rsidR="00466868" w:rsidRPr="00466868">
        <w:rPr>
          <w:b/>
          <w:noProof/>
          <w:sz w:val="24"/>
          <w:lang w:val="en-US"/>
        </w:rPr>
        <w:t>S4aR250002</w:t>
      </w:r>
    </w:p>
    <w:p w14:paraId="7A206C67" w14:textId="3ACF8638" w:rsidR="00A66E05" w:rsidRDefault="00EA0D22" w:rsidP="00A66E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</w:t>
      </w:r>
      <w:r w:rsidR="00153C12" w:rsidRPr="00153C12">
        <w:rPr>
          <w:b/>
          <w:noProof/>
          <w:sz w:val="24"/>
          <w:vertAlign w:val="superscript"/>
        </w:rPr>
        <w:t>th</w:t>
      </w:r>
      <w:r w:rsidR="00153C12">
        <w:rPr>
          <w:b/>
          <w:noProof/>
          <w:sz w:val="24"/>
        </w:rPr>
        <w:t xml:space="preserve"> </w:t>
      </w:r>
      <w:r w:rsidR="00E33390">
        <w:rPr>
          <w:b/>
          <w:noProof/>
          <w:sz w:val="24"/>
        </w:rPr>
        <w:t>October</w:t>
      </w:r>
      <w:r w:rsidR="00153C12">
        <w:rPr>
          <w:b/>
          <w:noProof/>
          <w:sz w:val="24"/>
        </w:rPr>
        <w:t xml:space="preserve"> </w:t>
      </w:r>
      <w:r w:rsidR="00A66E05">
        <w:rPr>
          <w:b/>
          <w:noProof/>
          <w:sz w:val="24"/>
        </w:rPr>
        <w:t>2024</w:t>
      </w:r>
      <w:r w:rsidR="00153C12">
        <w:rPr>
          <w:b/>
          <w:noProof/>
          <w:sz w:val="24"/>
        </w:rPr>
        <w:t>, Online</w:t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914C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00E8">
        <w:rPr>
          <w:rFonts w:ascii="Arial" w:hAnsi="Arial" w:cs="Arial"/>
          <w:b/>
          <w:bCs/>
          <w:lang w:val="en-US"/>
        </w:rPr>
        <w:t>Nokia</w:t>
      </w:r>
    </w:p>
    <w:p w14:paraId="18BE02D5" w14:textId="64A098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26D4">
        <w:rPr>
          <w:rFonts w:ascii="Arial" w:hAnsi="Arial" w:cs="Arial"/>
          <w:b/>
          <w:bCs/>
          <w:lang w:val="en-US"/>
        </w:rPr>
        <w:t xml:space="preserve">[FS_5G_RTP_Ph2] </w:t>
      </w:r>
      <w:r w:rsidR="00303CA7" w:rsidRPr="00303CA7">
        <w:rPr>
          <w:rFonts w:ascii="Arial" w:hAnsi="Arial" w:cs="Arial"/>
          <w:b/>
          <w:bCs/>
        </w:rPr>
        <w:t>pCR Corrections to T</w:t>
      </w:r>
      <w:r w:rsidR="00303CA7">
        <w:rPr>
          <w:rFonts w:ascii="Arial" w:hAnsi="Arial" w:cs="Arial"/>
          <w:b/>
          <w:bCs/>
        </w:rPr>
        <w:t>R</w:t>
      </w:r>
      <w:r w:rsidR="00303CA7" w:rsidRPr="00303CA7">
        <w:rPr>
          <w:rFonts w:ascii="Arial" w:hAnsi="Arial" w:cs="Arial"/>
          <w:b/>
          <w:bCs/>
        </w:rPr>
        <w:t xml:space="preserve"> 26.822</w:t>
      </w:r>
    </w:p>
    <w:p w14:paraId="4ED68054" w14:textId="50BDAD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125FD">
        <w:rPr>
          <w:rFonts w:ascii="Arial" w:hAnsi="Arial" w:cs="Arial"/>
          <w:b/>
          <w:bCs/>
          <w:lang w:val="en-US"/>
        </w:rPr>
        <w:t>4.7</w:t>
      </w:r>
    </w:p>
    <w:p w14:paraId="16060915" w14:textId="7B8643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B2F9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F5411E" w14:textId="2C9C34C8" w:rsidR="002E0D62" w:rsidRPr="002E0D62" w:rsidRDefault="00303CA7" w:rsidP="00303CA7">
      <w:pPr>
        <w:pStyle w:val="B1"/>
        <w:ind w:left="0" w:firstLine="0"/>
        <w:rPr>
          <w:lang w:eastAsia="ko-KR"/>
        </w:rPr>
      </w:pPr>
      <w:r>
        <w:rPr>
          <w:lang w:eastAsia="ko-KR"/>
        </w:rPr>
        <w:t>In the SA4</w:t>
      </w:r>
      <w:r w:rsidR="00906DF6">
        <w:rPr>
          <w:lang w:eastAsia="ko-KR"/>
        </w:rPr>
        <w:t xml:space="preserve">#130 meeting, TR 26.822 was </w:t>
      </w:r>
      <w:r w:rsidR="00AC08B2">
        <w:rPr>
          <w:lang w:eastAsia="ko-KR"/>
        </w:rPr>
        <w:t xml:space="preserve">largely completed, </w:t>
      </w:r>
      <w:r w:rsidR="00790BB8">
        <w:rPr>
          <w:lang w:eastAsia="ko-KR"/>
        </w:rPr>
        <w:t xml:space="preserve">the only missing part </w:t>
      </w:r>
      <w:r w:rsidR="00F14A76">
        <w:rPr>
          <w:lang w:eastAsia="ko-KR"/>
        </w:rPr>
        <w:t xml:space="preserve">is completion of the analysis and conclusion clauses and </w:t>
      </w:r>
      <w:r w:rsidR="00EA0272">
        <w:rPr>
          <w:lang w:eastAsia="ko-KR"/>
        </w:rPr>
        <w:t xml:space="preserve">TR </w:t>
      </w:r>
      <w:r w:rsidR="001C2208">
        <w:rPr>
          <w:lang w:eastAsia="ko-KR"/>
        </w:rPr>
        <w:t>clean</w:t>
      </w:r>
      <w:r w:rsidR="007A33FB">
        <w:rPr>
          <w:lang w:eastAsia="ko-KR"/>
        </w:rPr>
        <w:t>-</w:t>
      </w:r>
      <w:r w:rsidR="001C2208">
        <w:rPr>
          <w:lang w:eastAsia="ko-KR"/>
        </w:rPr>
        <w:t>up</w:t>
      </w:r>
      <w:r w:rsidR="00EA0272">
        <w:rPr>
          <w:lang w:eastAsia="ko-KR"/>
        </w:rPr>
        <w:t>.</w:t>
      </w:r>
    </w:p>
    <w:p w14:paraId="4B17D139" w14:textId="71EA4D0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AA47D3" w14:textId="0E8E113D" w:rsidR="001577A2" w:rsidRDefault="00303CA7" w:rsidP="007504BA">
      <w:pPr>
        <w:pStyle w:val="CRCoverPag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Corrections to </w:t>
      </w:r>
      <w:r w:rsidR="001577A2">
        <w:rPr>
          <w:rFonts w:ascii="Times New Roman" w:hAnsi="Times New Roman"/>
          <w:lang w:eastAsia="ko-KR"/>
        </w:rPr>
        <w:t>TR 26.822. In particular:</w:t>
      </w:r>
    </w:p>
    <w:p w14:paraId="2F86CDD8" w14:textId="29CB5FFA" w:rsidR="001577A2" w:rsidRDefault="007163FE" w:rsidP="007163FE">
      <w:pPr>
        <w:pStyle w:val="CRCoverPage"/>
        <w:numPr>
          <w:ilvl w:val="0"/>
          <w:numId w:val="10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Removal of clause 7 (analysis) since</w:t>
      </w:r>
      <w:r w:rsidR="007E74ED">
        <w:rPr>
          <w:rFonts w:ascii="Times New Roman" w:hAnsi="Times New Roman"/>
          <w:lang w:eastAsia="ko-KR"/>
        </w:rPr>
        <w:t xml:space="preserve"> the </w:t>
      </w:r>
      <w:r w:rsidR="00B2356A">
        <w:rPr>
          <w:rFonts w:ascii="Times New Roman" w:hAnsi="Times New Roman"/>
          <w:lang w:eastAsia="ko-KR"/>
        </w:rPr>
        <w:t xml:space="preserve">summary </w:t>
      </w:r>
      <w:r w:rsidR="007E74ED">
        <w:rPr>
          <w:rFonts w:ascii="Times New Roman" w:hAnsi="Times New Roman"/>
          <w:lang w:eastAsia="ko-KR"/>
        </w:rPr>
        <w:t xml:space="preserve">table added to </w:t>
      </w:r>
      <w:r>
        <w:rPr>
          <w:rFonts w:ascii="Times New Roman" w:hAnsi="Times New Roman"/>
          <w:lang w:eastAsia="ko-KR"/>
        </w:rPr>
        <w:t>clause 8 (conclusions)</w:t>
      </w:r>
      <w:r w:rsidR="007E74ED">
        <w:rPr>
          <w:rFonts w:ascii="Times New Roman" w:hAnsi="Times New Roman"/>
          <w:lang w:eastAsia="ko-KR"/>
        </w:rPr>
        <w:t xml:space="preserve"> covers this part sufficiently</w:t>
      </w:r>
      <w:r>
        <w:rPr>
          <w:rFonts w:ascii="Times New Roman" w:hAnsi="Times New Roman"/>
          <w:lang w:eastAsia="ko-KR"/>
        </w:rPr>
        <w:t>.</w:t>
      </w:r>
    </w:p>
    <w:p w14:paraId="70ECBC7B" w14:textId="0DC4E061" w:rsidR="007163FE" w:rsidRDefault="007163FE" w:rsidP="007163FE">
      <w:pPr>
        <w:pStyle w:val="CRCoverPage"/>
        <w:numPr>
          <w:ilvl w:val="0"/>
          <w:numId w:val="10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Resolving </w:t>
      </w:r>
      <w:r w:rsidR="00790BB8">
        <w:rPr>
          <w:rFonts w:ascii="Times New Roman" w:hAnsi="Times New Roman"/>
          <w:lang w:eastAsia="ko-KR"/>
        </w:rPr>
        <w:t xml:space="preserve">all </w:t>
      </w:r>
      <w:r>
        <w:rPr>
          <w:rFonts w:ascii="Times New Roman" w:hAnsi="Times New Roman"/>
          <w:lang w:eastAsia="ko-KR"/>
        </w:rPr>
        <w:t>editor’s notes</w:t>
      </w:r>
    </w:p>
    <w:p w14:paraId="53ACFDED" w14:textId="41DED90C" w:rsidR="007163FE" w:rsidRDefault="007163FE" w:rsidP="007163FE">
      <w:pPr>
        <w:pStyle w:val="CRCoverPage"/>
        <w:numPr>
          <w:ilvl w:val="0"/>
          <w:numId w:val="10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Various editorial improvements.</w:t>
      </w:r>
    </w:p>
    <w:p w14:paraId="3D17A665" w14:textId="3A507166" w:rsidR="00CD2478" w:rsidRPr="006B5418" w:rsidRDefault="00FB2F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3BB64C96" w14:textId="68120F70" w:rsidR="00D41F42" w:rsidRPr="007163FE" w:rsidRDefault="008A5E86" w:rsidP="00D41F42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7163FE">
        <w:rPr>
          <w:lang w:val="en-US"/>
        </w:rPr>
        <w:t xml:space="preserve">pCR attached in the zip file </w:t>
      </w:r>
      <w:r w:rsidR="00906DF6">
        <w:rPr>
          <w:lang w:val="en-US"/>
        </w:rPr>
        <w:t>to complete the technical report.</w:t>
      </w:r>
    </w:p>
    <w:sectPr w:rsidR="00D41F42" w:rsidRPr="007163FE" w:rsidSect="000B0081">
      <w:head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147C3" w14:textId="77777777" w:rsidR="002D37BD" w:rsidRDefault="002D37BD">
      <w:r>
        <w:separator/>
      </w:r>
    </w:p>
  </w:endnote>
  <w:endnote w:type="continuationSeparator" w:id="0">
    <w:p w14:paraId="07C6ED92" w14:textId="77777777" w:rsidR="002D37BD" w:rsidRDefault="002D37BD">
      <w:r>
        <w:continuationSeparator/>
      </w:r>
    </w:p>
  </w:endnote>
  <w:endnote w:type="continuationNotice" w:id="1">
    <w:p w14:paraId="6594BE52" w14:textId="77777777" w:rsidR="002D37BD" w:rsidRDefault="002D3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ADED" w14:textId="77777777" w:rsidR="000B0081" w:rsidRPr="00D15543" w:rsidRDefault="000B0081" w:rsidP="000B008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46336BAD" w14:textId="77777777" w:rsidR="000B0081" w:rsidRDefault="000B0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96851" w14:textId="77777777" w:rsidR="002D37BD" w:rsidRDefault="002D37BD">
      <w:r>
        <w:separator/>
      </w:r>
    </w:p>
  </w:footnote>
  <w:footnote w:type="continuationSeparator" w:id="0">
    <w:p w14:paraId="6FC068C9" w14:textId="77777777" w:rsidR="002D37BD" w:rsidRDefault="002D37BD">
      <w:r>
        <w:continuationSeparator/>
      </w:r>
    </w:p>
  </w:footnote>
  <w:footnote w:type="continuationNotice" w:id="1">
    <w:p w14:paraId="3F7BDDBA" w14:textId="77777777" w:rsidR="002D37BD" w:rsidRDefault="002D37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5D4"/>
    <w:multiLevelType w:val="hybridMultilevel"/>
    <w:tmpl w:val="4EAA670C"/>
    <w:lvl w:ilvl="0" w:tplc="DFEC0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014AD"/>
    <w:multiLevelType w:val="hybridMultilevel"/>
    <w:tmpl w:val="C818D6E4"/>
    <w:lvl w:ilvl="0" w:tplc="DFEC01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6A2D31"/>
    <w:multiLevelType w:val="hybridMultilevel"/>
    <w:tmpl w:val="E704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71380"/>
    <w:multiLevelType w:val="multilevel"/>
    <w:tmpl w:val="9BB85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0703E"/>
    <w:multiLevelType w:val="hybridMultilevel"/>
    <w:tmpl w:val="835282B6"/>
    <w:lvl w:ilvl="0" w:tplc="B1CC9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423040"/>
    <w:multiLevelType w:val="hybridMultilevel"/>
    <w:tmpl w:val="713A4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3105">
    <w:abstractNumId w:val="3"/>
  </w:num>
  <w:num w:numId="2" w16cid:durableId="1837183037">
    <w:abstractNumId w:val="9"/>
  </w:num>
  <w:num w:numId="3" w16cid:durableId="22826289">
    <w:abstractNumId w:val="0"/>
  </w:num>
  <w:num w:numId="4" w16cid:durableId="1733262955">
    <w:abstractNumId w:val="2"/>
  </w:num>
  <w:num w:numId="5" w16cid:durableId="2134670537">
    <w:abstractNumId w:val="6"/>
  </w:num>
  <w:num w:numId="6" w16cid:durableId="2024236968">
    <w:abstractNumId w:val="5"/>
  </w:num>
  <w:num w:numId="7" w16cid:durableId="2117821028">
    <w:abstractNumId w:val="7"/>
  </w:num>
  <w:num w:numId="8" w16cid:durableId="603806511">
    <w:abstractNumId w:val="8"/>
  </w:num>
  <w:num w:numId="9" w16cid:durableId="593168066">
    <w:abstractNumId w:val="1"/>
  </w:num>
  <w:num w:numId="10" w16cid:durableId="11636683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DC"/>
    <w:rsid w:val="00022E4A"/>
    <w:rsid w:val="00023463"/>
    <w:rsid w:val="00025252"/>
    <w:rsid w:val="00032D56"/>
    <w:rsid w:val="0003711D"/>
    <w:rsid w:val="00040013"/>
    <w:rsid w:val="00041A9A"/>
    <w:rsid w:val="00043E25"/>
    <w:rsid w:val="0004575F"/>
    <w:rsid w:val="00047AB3"/>
    <w:rsid w:val="0005415C"/>
    <w:rsid w:val="00062124"/>
    <w:rsid w:val="00066856"/>
    <w:rsid w:val="00070F86"/>
    <w:rsid w:val="00072AAF"/>
    <w:rsid w:val="00072DD2"/>
    <w:rsid w:val="00073408"/>
    <w:rsid w:val="00085BD0"/>
    <w:rsid w:val="0009269B"/>
    <w:rsid w:val="000A0E14"/>
    <w:rsid w:val="000B0081"/>
    <w:rsid w:val="000B1216"/>
    <w:rsid w:val="000B14A6"/>
    <w:rsid w:val="000B7179"/>
    <w:rsid w:val="000C6598"/>
    <w:rsid w:val="000D21C2"/>
    <w:rsid w:val="000D759A"/>
    <w:rsid w:val="000E119D"/>
    <w:rsid w:val="000E3CFF"/>
    <w:rsid w:val="000E5B80"/>
    <w:rsid w:val="000E7A7C"/>
    <w:rsid w:val="000F12F3"/>
    <w:rsid w:val="000F26E1"/>
    <w:rsid w:val="000F2C43"/>
    <w:rsid w:val="00103721"/>
    <w:rsid w:val="00103F94"/>
    <w:rsid w:val="00111DC0"/>
    <w:rsid w:val="00112264"/>
    <w:rsid w:val="0011287B"/>
    <w:rsid w:val="001131EB"/>
    <w:rsid w:val="00116BDF"/>
    <w:rsid w:val="00130F69"/>
    <w:rsid w:val="0013241F"/>
    <w:rsid w:val="001425E1"/>
    <w:rsid w:val="00142F65"/>
    <w:rsid w:val="00143552"/>
    <w:rsid w:val="00144EE2"/>
    <w:rsid w:val="00153C12"/>
    <w:rsid w:val="001577A2"/>
    <w:rsid w:val="001609BE"/>
    <w:rsid w:val="00171C48"/>
    <w:rsid w:val="00171DB7"/>
    <w:rsid w:val="0017329A"/>
    <w:rsid w:val="00175005"/>
    <w:rsid w:val="00182401"/>
    <w:rsid w:val="00183134"/>
    <w:rsid w:val="00190459"/>
    <w:rsid w:val="00191E6B"/>
    <w:rsid w:val="00192C17"/>
    <w:rsid w:val="00194391"/>
    <w:rsid w:val="001B5C2B"/>
    <w:rsid w:val="001B77E2"/>
    <w:rsid w:val="001C2208"/>
    <w:rsid w:val="001C6A6B"/>
    <w:rsid w:val="001D25E6"/>
    <w:rsid w:val="001D4C82"/>
    <w:rsid w:val="001E079D"/>
    <w:rsid w:val="001E126F"/>
    <w:rsid w:val="001E2EB5"/>
    <w:rsid w:val="001E41F3"/>
    <w:rsid w:val="001E4C18"/>
    <w:rsid w:val="001F151F"/>
    <w:rsid w:val="001F1672"/>
    <w:rsid w:val="001F2272"/>
    <w:rsid w:val="001F3B42"/>
    <w:rsid w:val="001F72D3"/>
    <w:rsid w:val="00201ADB"/>
    <w:rsid w:val="002108D4"/>
    <w:rsid w:val="00212096"/>
    <w:rsid w:val="002153AE"/>
    <w:rsid w:val="00215CB9"/>
    <w:rsid w:val="00215F37"/>
    <w:rsid w:val="00216490"/>
    <w:rsid w:val="0022114C"/>
    <w:rsid w:val="002276CA"/>
    <w:rsid w:val="002278A7"/>
    <w:rsid w:val="00231568"/>
    <w:rsid w:val="00232FD1"/>
    <w:rsid w:val="00237624"/>
    <w:rsid w:val="00241597"/>
    <w:rsid w:val="00241940"/>
    <w:rsid w:val="00242B85"/>
    <w:rsid w:val="002434D6"/>
    <w:rsid w:val="0024668B"/>
    <w:rsid w:val="00247F34"/>
    <w:rsid w:val="0026066B"/>
    <w:rsid w:val="00261599"/>
    <w:rsid w:val="00274AD5"/>
    <w:rsid w:val="00275D12"/>
    <w:rsid w:val="0027780F"/>
    <w:rsid w:val="002A12C5"/>
    <w:rsid w:val="002A6BBA"/>
    <w:rsid w:val="002B1A87"/>
    <w:rsid w:val="002B3C88"/>
    <w:rsid w:val="002B450C"/>
    <w:rsid w:val="002D35E7"/>
    <w:rsid w:val="002D37BD"/>
    <w:rsid w:val="002E0D62"/>
    <w:rsid w:val="002E48BE"/>
    <w:rsid w:val="002E6115"/>
    <w:rsid w:val="002F2EC2"/>
    <w:rsid w:val="002F3162"/>
    <w:rsid w:val="002F4FF2"/>
    <w:rsid w:val="002F6340"/>
    <w:rsid w:val="00303CA7"/>
    <w:rsid w:val="00305C60"/>
    <w:rsid w:val="00306322"/>
    <w:rsid w:val="003066AF"/>
    <w:rsid w:val="003125FD"/>
    <w:rsid w:val="00315BD4"/>
    <w:rsid w:val="00324A77"/>
    <w:rsid w:val="00324E79"/>
    <w:rsid w:val="003266E5"/>
    <w:rsid w:val="003270DC"/>
    <w:rsid w:val="00330643"/>
    <w:rsid w:val="00343032"/>
    <w:rsid w:val="00350012"/>
    <w:rsid w:val="003509FF"/>
    <w:rsid w:val="003554E8"/>
    <w:rsid w:val="003617F4"/>
    <w:rsid w:val="003658C8"/>
    <w:rsid w:val="00370766"/>
    <w:rsid w:val="003709FB"/>
    <w:rsid w:val="00371954"/>
    <w:rsid w:val="00382B4A"/>
    <w:rsid w:val="00383C7B"/>
    <w:rsid w:val="003865D8"/>
    <w:rsid w:val="0039050F"/>
    <w:rsid w:val="00393B71"/>
    <w:rsid w:val="00394E81"/>
    <w:rsid w:val="003A091E"/>
    <w:rsid w:val="003A3092"/>
    <w:rsid w:val="003A59CB"/>
    <w:rsid w:val="003B226A"/>
    <w:rsid w:val="003B2CE5"/>
    <w:rsid w:val="003B49D5"/>
    <w:rsid w:val="003B79F5"/>
    <w:rsid w:val="003C1248"/>
    <w:rsid w:val="003C256F"/>
    <w:rsid w:val="003C42C5"/>
    <w:rsid w:val="003D22AA"/>
    <w:rsid w:val="003D3F1E"/>
    <w:rsid w:val="003E29EF"/>
    <w:rsid w:val="003F1241"/>
    <w:rsid w:val="004007DE"/>
    <w:rsid w:val="00401225"/>
    <w:rsid w:val="0040776A"/>
    <w:rsid w:val="00407854"/>
    <w:rsid w:val="00411094"/>
    <w:rsid w:val="00413493"/>
    <w:rsid w:val="00417452"/>
    <w:rsid w:val="004252E3"/>
    <w:rsid w:val="00435765"/>
    <w:rsid w:val="00435799"/>
    <w:rsid w:val="00436BAB"/>
    <w:rsid w:val="00440825"/>
    <w:rsid w:val="00441154"/>
    <w:rsid w:val="00443403"/>
    <w:rsid w:val="00446FCF"/>
    <w:rsid w:val="00451194"/>
    <w:rsid w:val="004542F8"/>
    <w:rsid w:val="00455C3E"/>
    <w:rsid w:val="004632FA"/>
    <w:rsid w:val="00464172"/>
    <w:rsid w:val="00466868"/>
    <w:rsid w:val="0047403E"/>
    <w:rsid w:val="004950D6"/>
    <w:rsid w:val="00497F14"/>
    <w:rsid w:val="004A2A66"/>
    <w:rsid w:val="004A4BEC"/>
    <w:rsid w:val="004A7BF4"/>
    <w:rsid w:val="004B45A4"/>
    <w:rsid w:val="004B5C81"/>
    <w:rsid w:val="004C1E90"/>
    <w:rsid w:val="004C577E"/>
    <w:rsid w:val="004D077E"/>
    <w:rsid w:val="004D0A59"/>
    <w:rsid w:val="004D5154"/>
    <w:rsid w:val="004D73BA"/>
    <w:rsid w:val="004E56B9"/>
    <w:rsid w:val="004F3449"/>
    <w:rsid w:val="004F571D"/>
    <w:rsid w:val="0050780D"/>
    <w:rsid w:val="00511527"/>
    <w:rsid w:val="0051277C"/>
    <w:rsid w:val="0052308F"/>
    <w:rsid w:val="00526BCB"/>
    <w:rsid w:val="005275CB"/>
    <w:rsid w:val="0053055A"/>
    <w:rsid w:val="00530F8A"/>
    <w:rsid w:val="0053550C"/>
    <w:rsid w:val="00540BBE"/>
    <w:rsid w:val="00541DEA"/>
    <w:rsid w:val="0054453D"/>
    <w:rsid w:val="005469E0"/>
    <w:rsid w:val="005504FC"/>
    <w:rsid w:val="0055298F"/>
    <w:rsid w:val="005651FD"/>
    <w:rsid w:val="005900B8"/>
    <w:rsid w:val="00592829"/>
    <w:rsid w:val="0059653F"/>
    <w:rsid w:val="00597BF4"/>
    <w:rsid w:val="005A21B4"/>
    <w:rsid w:val="005A6150"/>
    <w:rsid w:val="005A634D"/>
    <w:rsid w:val="005A674F"/>
    <w:rsid w:val="005B25F0"/>
    <w:rsid w:val="005B349E"/>
    <w:rsid w:val="005B6E76"/>
    <w:rsid w:val="005C11F0"/>
    <w:rsid w:val="005C625F"/>
    <w:rsid w:val="005D1FD2"/>
    <w:rsid w:val="005D3B8D"/>
    <w:rsid w:val="005D5AE1"/>
    <w:rsid w:val="005D7121"/>
    <w:rsid w:val="005E2C44"/>
    <w:rsid w:val="005E6740"/>
    <w:rsid w:val="005F2BEC"/>
    <w:rsid w:val="0060287A"/>
    <w:rsid w:val="00606094"/>
    <w:rsid w:val="006101B4"/>
    <w:rsid w:val="0061048B"/>
    <w:rsid w:val="006108A1"/>
    <w:rsid w:val="00613F96"/>
    <w:rsid w:val="006234C3"/>
    <w:rsid w:val="00624F5C"/>
    <w:rsid w:val="00631CAB"/>
    <w:rsid w:val="00641ECA"/>
    <w:rsid w:val="006426B1"/>
    <w:rsid w:val="00643317"/>
    <w:rsid w:val="00657663"/>
    <w:rsid w:val="00660A5D"/>
    <w:rsid w:val="00661116"/>
    <w:rsid w:val="00662550"/>
    <w:rsid w:val="00665D7C"/>
    <w:rsid w:val="00676A24"/>
    <w:rsid w:val="0068052B"/>
    <w:rsid w:val="0068725C"/>
    <w:rsid w:val="00693F1C"/>
    <w:rsid w:val="00694780"/>
    <w:rsid w:val="006B5418"/>
    <w:rsid w:val="006B7A03"/>
    <w:rsid w:val="006C657C"/>
    <w:rsid w:val="006C6821"/>
    <w:rsid w:val="006D7799"/>
    <w:rsid w:val="006E21FB"/>
    <w:rsid w:val="006E292A"/>
    <w:rsid w:val="006E5EA3"/>
    <w:rsid w:val="006F3008"/>
    <w:rsid w:val="007000E8"/>
    <w:rsid w:val="00700406"/>
    <w:rsid w:val="007050CC"/>
    <w:rsid w:val="00710497"/>
    <w:rsid w:val="00712563"/>
    <w:rsid w:val="00713E98"/>
    <w:rsid w:val="00714B2E"/>
    <w:rsid w:val="007163FE"/>
    <w:rsid w:val="00727AC1"/>
    <w:rsid w:val="00731A6A"/>
    <w:rsid w:val="0074184E"/>
    <w:rsid w:val="007439B9"/>
    <w:rsid w:val="007504BA"/>
    <w:rsid w:val="007728C3"/>
    <w:rsid w:val="007760E6"/>
    <w:rsid w:val="007843EB"/>
    <w:rsid w:val="00790BB8"/>
    <w:rsid w:val="007938F2"/>
    <w:rsid w:val="00796AA6"/>
    <w:rsid w:val="007A33FB"/>
    <w:rsid w:val="007B4183"/>
    <w:rsid w:val="007B5100"/>
    <w:rsid w:val="007B512A"/>
    <w:rsid w:val="007B7738"/>
    <w:rsid w:val="007C106C"/>
    <w:rsid w:val="007C2097"/>
    <w:rsid w:val="007C2F14"/>
    <w:rsid w:val="007C6735"/>
    <w:rsid w:val="007C7597"/>
    <w:rsid w:val="007E0A4F"/>
    <w:rsid w:val="007E5B87"/>
    <w:rsid w:val="007E6510"/>
    <w:rsid w:val="007E74ED"/>
    <w:rsid w:val="007F0625"/>
    <w:rsid w:val="007F189E"/>
    <w:rsid w:val="007F3E78"/>
    <w:rsid w:val="007F413A"/>
    <w:rsid w:val="0081057C"/>
    <w:rsid w:val="00814EEC"/>
    <w:rsid w:val="008275AA"/>
    <w:rsid w:val="008302F3"/>
    <w:rsid w:val="008464CF"/>
    <w:rsid w:val="00852011"/>
    <w:rsid w:val="00856A30"/>
    <w:rsid w:val="00865FBE"/>
    <w:rsid w:val="008672D3"/>
    <w:rsid w:val="00870EE7"/>
    <w:rsid w:val="00875CCA"/>
    <w:rsid w:val="008776BA"/>
    <w:rsid w:val="00883B6F"/>
    <w:rsid w:val="008902BC"/>
    <w:rsid w:val="008A0451"/>
    <w:rsid w:val="008A3088"/>
    <w:rsid w:val="008A3B86"/>
    <w:rsid w:val="008A5E86"/>
    <w:rsid w:val="008A5F08"/>
    <w:rsid w:val="008B72B0"/>
    <w:rsid w:val="008C2EA6"/>
    <w:rsid w:val="008D3311"/>
    <w:rsid w:val="008D357F"/>
    <w:rsid w:val="008E4502"/>
    <w:rsid w:val="008E4659"/>
    <w:rsid w:val="008E6045"/>
    <w:rsid w:val="008E7FB6"/>
    <w:rsid w:val="008F1624"/>
    <w:rsid w:val="008F4DC3"/>
    <w:rsid w:val="008F686C"/>
    <w:rsid w:val="008F6D20"/>
    <w:rsid w:val="00906DF6"/>
    <w:rsid w:val="00912200"/>
    <w:rsid w:val="0091333F"/>
    <w:rsid w:val="00915A10"/>
    <w:rsid w:val="00917C15"/>
    <w:rsid w:val="00920903"/>
    <w:rsid w:val="00927D73"/>
    <w:rsid w:val="0093578B"/>
    <w:rsid w:val="00943DC1"/>
    <w:rsid w:val="00945A6A"/>
    <w:rsid w:val="00945CB4"/>
    <w:rsid w:val="00946FE4"/>
    <w:rsid w:val="009501E8"/>
    <w:rsid w:val="00955BE4"/>
    <w:rsid w:val="009629FD"/>
    <w:rsid w:val="00963D50"/>
    <w:rsid w:val="00984441"/>
    <w:rsid w:val="00986D55"/>
    <w:rsid w:val="009933B7"/>
    <w:rsid w:val="009B02BA"/>
    <w:rsid w:val="009B1D1D"/>
    <w:rsid w:val="009B3291"/>
    <w:rsid w:val="009B3ED8"/>
    <w:rsid w:val="009C1082"/>
    <w:rsid w:val="009C61B9"/>
    <w:rsid w:val="009D5590"/>
    <w:rsid w:val="009E3297"/>
    <w:rsid w:val="009E617D"/>
    <w:rsid w:val="009F7C5D"/>
    <w:rsid w:val="00A0195B"/>
    <w:rsid w:val="00A055C2"/>
    <w:rsid w:val="00A07584"/>
    <w:rsid w:val="00A122CA"/>
    <w:rsid w:val="00A140DD"/>
    <w:rsid w:val="00A21650"/>
    <w:rsid w:val="00A2600A"/>
    <w:rsid w:val="00A2613B"/>
    <w:rsid w:val="00A32441"/>
    <w:rsid w:val="00A345F4"/>
    <w:rsid w:val="00A3669C"/>
    <w:rsid w:val="00A43BBF"/>
    <w:rsid w:val="00A44971"/>
    <w:rsid w:val="00A46E59"/>
    <w:rsid w:val="00A47E70"/>
    <w:rsid w:val="00A53C20"/>
    <w:rsid w:val="00A65838"/>
    <w:rsid w:val="00A660CC"/>
    <w:rsid w:val="00A66E05"/>
    <w:rsid w:val="00A7146E"/>
    <w:rsid w:val="00A72DCE"/>
    <w:rsid w:val="00A7484B"/>
    <w:rsid w:val="00A752C5"/>
    <w:rsid w:val="00A7790D"/>
    <w:rsid w:val="00A83ECE"/>
    <w:rsid w:val="00A84256"/>
    <w:rsid w:val="00A84816"/>
    <w:rsid w:val="00A84DD4"/>
    <w:rsid w:val="00A865AF"/>
    <w:rsid w:val="00A87DE5"/>
    <w:rsid w:val="00A9104D"/>
    <w:rsid w:val="00A91C6C"/>
    <w:rsid w:val="00A92B94"/>
    <w:rsid w:val="00A93485"/>
    <w:rsid w:val="00A9454F"/>
    <w:rsid w:val="00A95BD9"/>
    <w:rsid w:val="00AA3780"/>
    <w:rsid w:val="00AA5BA7"/>
    <w:rsid w:val="00AA68C7"/>
    <w:rsid w:val="00AB5795"/>
    <w:rsid w:val="00AC08B2"/>
    <w:rsid w:val="00AC55BF"/>
    <w:rsid w:val="00AC5BFC"/>
    <w:rsid w:val="00AC6D17"/>
    <w:rsid w:val="00AC7BCA"/>
    <w:rsid w:val="00AD525A"/>
    <w:rsid w:val="00AD606F"/>
    <w:rsid w:val="00AD7C25"/>
    <w:rsid w:val="00AE2366"/>
    <w:rsid w:val="00AE4D95"/>
    <w:rsid w:val="00AE7584"/>
    <w:rsid w:val="00AF1446"/>
    <w:rsid w:val="00AF16FA"/>
    <w:rsid w:val="00AF6B24"/>
    <w:rsid w:val="00B01BBE"/>
    <w:rsid w:val="00B03597"/>
    <w:rsid w:val="00B076C6"/>
    <w:rsid w:val="00B1033F"/>
    <w:rsid w:val="00B146E0"/>
    <w:rsid w:val="00B14BCE"/>
    <w:rsid w:val="00B2356A"/>
    <w:rsid w:val="00B24071"/>
    <w:rsid w:val="00B258BB"/>
    <w:rsid w:val="00B30C5D"/>
    <w:rsid w:val="00B31CEF"/>
    <w:rsid w:val="00B357DE"/>
    <w:rsid w:val="00B406E2"/>
    <w:rsid w:val="00B419DB"/>
    <w:rsid w:val="00B4300C"/>
    <w:rsid w:val="00B43444"/>
    <w:rsid w:val="00B467D1"/>
    <w:rsid w:val="00B47938"/>
    <w:rsid w:val="00B53D3B"/>
    <w:rsid w:val="00B57359"/>
    <w:rsid w:val="00B640BC"/>
    <w:rsid w:val="00B66361"/>
    <w:rsid w:val="00B66D06"/>
    <w:rsid w:val="00B70D58"/>
    <w:rsid w:val="00B72AC8"/>
    <w:rsid w:val="00B741AE"/>
    <w:rsid w:val="00B83E33"/>
    <w:rsid w:val="00B870E0"/>
    <w:rsid w:val="00B91267"/>
    <w:rsid w:val="00B917AC"/>
    <w:rsid w:val="00B9268B"/>
    <w:rsid w:val="00B92835"/>
    <w:rsid w:val="00B94EE3"/>
    <w:rsid w:val="00B97091"/>
    <w:rsid w:val="00BA0D95"/>
    <w:rsid w:val="00BA3956"/>
    <w:rsid w:val="00BA3ACC"/>
    <w:rsid w:val="00BA7D73"/>
    <w:rsid w:val="00BB5DFC"/>
    <w:rsid w:val="00BC0575"/>
    <w:rsid w:val="00BC0D51"/>
    <w:rsid w:val="00BC4B60"/>
    <w:rsid w:val="00BC4BFF"/>
    <w:rsid w:val="00BC7C3B"/>
    <w:rsid w:val="00BD0266"/>
    <w:rsid w:val="00BD25CE"/>
    <w:rsid w:val="00BD279D"/>
    <w:rsid w:val="00BD3B6F"/>
    <w:rsid w:val="00BE4AE1"/>
    <w:rsid w:val="00BE4DF7"/>
    <w:rsid w:val="00BF17D5"/>
    <w:rsid w:val="00BF26D4"/>
    <w:rsid w:val="00BF3228"/>
    <w:rsid w:val="00BF3D91"/>
    <w:rsid w:val="00BF6904"/>
    <w:rsid w:val="00C0610D"/>
    <w:rsid w:val="00C139E8"/>
    <w:rsid w:val="00C153A7"/>
    <w:rsid w:val="00C21836"/>
    <w:rsid w:val="00C3068F"/>
    <w:rsid w:val="00C30B99"/>
    <w:rsid w:val="00C311CC"/>
    <w:rsid w:val="00C31593"/>
    <w:rsid w:val="00C37922"/>
    <w:rsid w:val="00C415C3"/>
    <w:rsid w:val="00C4582F"/>
    <w:rsid w:val="00C55C3D"/>
    <w:rsid w:val="00C57AA4"/>
    <w:rsid w:val="00C64207"/>
    <w:rsid w:val="00C713E0"/>
    <w:rsid w:val="00C83E4E"/>
    <w:rsid w:val="00C84595"/>
    <w:rsid w:val="00C85AD4"/>
    <w:rsid w:val="00C86D5D"/>
    <w:rsid w:val="00C87988"/>
    <w:rsid w:val="00C956A3"/>
    <w:rsid w:val="00C95985"/>
    <w:rsid w:val="00C967D1"/>
    <w:rsid w:val="00C96EAE"/>
    <w:rsid w:val="00C9780B"/>
    <w:rsid w:val="00CA2EA4"/>
    <w:rsid w:val="00CA7D10"/>
    <w:rsid w:val="00CB1493"/>
    <w:rsid w:val="00CC30BB"/>
    <w:rsid w:val="00CC5026"/>
    <w:rsid w:val="00CD04CD"/>
    <w:rsid w:val="00CD2478"/>
    <w:rsid w:val="00CD541D"/>
    <w:rsid w:val="00CD5DF4"/>
    <w:rsid w:val="00CE22D1"/>
    <w:rsid w:val="00CE2E0E"/>
    <w:rsid w:val="00CE4346"/>
    <w:rsid w:val="00CF0EE8"/>
    <w:rsid w:val="00CF39F5"/>
    <w:rsid w:val="00CF5957"/>
    <w:rsid w:val="00D07532"/>
    <w:rsid w:val="00D11584"/>
    <w:rsid w:val="00D12FF1"/>
    <w:rsid w:val="00D140C4"/>
    <w:rsid w:val="00D17274"/>
    <w:rsid w:val="00D30BDB"/>
    <w:rsid w:val="00D36BC1"/>
    <w:rsid w:val="00D41F42"/>
    <w:rsid w:val="00D43CD9"/>
    <w:rsid w:val="00D444FD"/>
    <w:rsid w:val="00D51C49"/>
    <w:rsid w:val="00D53BE5"/>
    <w:rsid w:val="00D60168"/>
    <w:rsid w:val="00D641A9"/>
    <w:rsid w:val="00D64B3B"/>
    <w:rsid w:val="00D860EF"/>
    <w:rsid w:val="00D86752"/>
    <w:rsid w:val="00D86E26"/>
    <w:rsid w:val="00D908E8"/>
    <w:rsid w:val="00D9472E"/>
    <w:rsid w:val="00DA2588"/>
    <w:rsid w:val="00DB4270"/>
    <w:rsid w:val="00DB72BB"/>
    <w:rsid w:val="00DC2EEA"/>
    <w:rsid w:val="00DC31C3"/>
    <w:rsid w:val="00DC4406"/>
    <w:rsid w:val="00DD5910"/>
    <w:rsid w:val="00DD6B0F"/>
    <w:rsid w:val="00DE5347"/>
    <w:rsid w:val="00DE57C7"/>
    <w:rsid w:val="00DF04C9"/>
    <w:rsid w:val="00E015DE"/>
    <w:rsid w:val="00E14E2C"/>
    <w:rsid w:val="00E159F8"/>
    <w:rsid w:val="00E23A56"/>
    <w:rsid w:val="00E24619"/>
    <w:rsid w:val="00E2618E"/>
    <w:rsid w:val="00E2664C"/>
    <w:rsid w:val="00E33390"/>
    <w:rsid w:val="00E4306D"/>
    <w:rsid w:val="00E65E8A"/>
    <w:rsid w:val="00E67FB6"/>
    <w:rsid w:val="00E75D7D"/>
    <w:rsid w:val="00E76F3D"/>
    <w:rsid w:val="00E85264"/>
    <w:rsid w:val="00E86A34"/>
    <w:rsid w:val="00E90A16"/>
    <w:rsid w:val="00E91102"/>
    <w:rsid w:val="00E924C6"/>
    <w:rsid w:val="00E9497F"/>
    <w:rsid w:val="00EA0272"/>
    <w:rsid w:val="00EA0D22"/>
    <w:rsid w:val="00EA15FE"/>
    <w:rsid w:val="00EA76BB"/>
    <w:rsid w:val="00EB241B"/>
    <w:rsid w:val="00EB2C09"/>
    <w:rsid w:val="00EB3FE7"/>
    <w:rsid w:val="00EC0A9F"/>
    <w:rsid w:val="00EC11EB"/>
    <w:rsid w:val="00EC1F00"/>
    <w:rsid w:val="00EC2166"/>
    <w:rsid w:val="00EC5431"/>
    <w:rsid w:val="00ED1719"/>
    <w:rsid w:val="00ED3D47"/>
    <w:rsid w:val="00ED507E"/>
    <w:rsid w:val="00EE6A83"/>
    <w:rsid w:val="00EE7D7C"/>
    <w:rsid w:val="00EE7FCF"/>
    <w:rsid w:val="00EF44FB"/>
    <w:rsid w:val="00EF502B"/>
    <w:rsid w:val="00EF6497"/>
    <w:rsid w:val="00EF66A6"/>
    <w:rsid w:val="00F022B3"/>
    <w:rsid w:val="00F02E5B"/>
    <w:rsid w:val="00F0398D"/>
    <w:rsid w:val="00F04FF5"/>
    <w:rsid w:val="00F1278B"/>
    <w:rsid w:val="00F14A76"/>
    <w:rsid w:val="00F21CC1"/>
    <w:rsid w:val="00F25D98"/>
    <w:rsid w:val="00F26950"/>
    <w:rsid w:val="00F300FB"/>
    <w:rsid w:val="00F33CD6"/>
    <w:rsid w:val="00F34149"/>
    <w:rsid w:val="00F34816"/>
    <w:rsid w:val="00F36F22"/>
    <w:rsid w:val="00F3745A"/>
    <w:rsid w:val="00F432E2"/>
    <w:rsid w:val="00F464CD"/>
    <w:rsid w:val="00F519DE"/>
    <w:rsid w:val="00F52DFD"/>
    <w:rsid w:val="00F5404B"/>
    <w:rsid w:val="00F54930"/>
    <w:rsid w:val="00F660CF"/>
    <w:rsid w:val="00F71A8C"/>
    <w:rsid w:val="00F757BB"/>
    <w:rsid w:val="00F7680F"/>
    <w:rsid w:val="00F81964"/>
    <w:rsid w:val="00F831EE"/>
    <w:rsid w:val="00F849DD"/>
    <w:rsid w:val="00F86788"/>
    <w:rsid w:val="00FB043E"/>
    <w:rsid w:val="00FB2F96"/>
    <w:rsid w:val="00FB350F"/>
    <w:rsid w:val="00FB6386"/>
    <w:rsid w:val="00FB641F"/>
    <w:rsid w:val="00FC4B4B"/>
    <w:rsid w:val="00FC630D"/>
    <w:rsid w:val="00FC6BF7"/>
    <w:rsid w:val="00FD0C4D"/>
    <w:rsid w:val="00FD1200"/>
    <w:rsid w:val="00FD7944"/>
    <w:rsid w:val="00FE1012"/>
    <w:rsid w:val="00FE134A"/>
    <w:rsid w:val="00FE1C07"/>
    <w:rsid w:val="00FE6132"/>
    <w:rsid w:val="00FE6C48"/>
    <w:rsid w:val="00FF6434"/>
    <w:rsid w:val="0A254544"/>
    <w:rsid w:val="4B3B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32AC02D9-2FE6-064F-BC11-C8E0B285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454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9454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6D7799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790D"/>
    <w:rPr>
      <w:color w:val="605E5C"/>
      <w:shd w:val="clear" w:color="auto" w:fill="E1DFDD"/>
    </w:rPr>
  </w:style>
  <w:style w:type="character" w:customStyle="1" w:styleId="TFChar">
    <w:name w:val="TF Char"/>
    <w:link w:val="TF"/>
    <w:rsid w:val="008F1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9423D-2159-474F-8059-55A30E12C5B5}">
  <ds:schemaRefs>
    <ds:schemaRef ds:uri="79a132d1-8e2e-4b37-92cb-6b5081b1a57f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142de944-97dd-44b9-ba6c-9323e71b7157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C031132-EDA6-44A5-9F08-7AFD66C78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19637-3AA8-4F4D-B424-6EEFE068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11</TotalTime>
  <Pages>1</Pages>
  <Words>115</Words>
  <Characters>582</Characters>
  <Application>Microsoft Office Word</Application>
  <DocSecurity>0</DocSecurity>
  <Lines>13</Lines>
  <Paragraphs>8</Paragraphs>
  <ScaleCrop>false</ScaleCrop>
  <Company>3GPP Support Team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Serhan Gül</cp:lastModifiedBy>
  <cp:revision>21</cp:revision>
  <cp:lastPrinted>1900-01-01T05:00:00Z</cp:lastPrinted>
  <dcterms:created xsi:type="dcterms:W3CDTF">2024-10-23T15:49:00Z</dcterms:created>
  <dcterms:modified xsi:type="dcterms:W3CDTF">2024-11-25T13:55:00Z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0x010100E9DF4663B346214AA113078E9EE5D352</vt:lpwstr>
  </property>
</Properties>
</file>