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E35B1D">
        <w:rPr>
          <w:b/>
          <w:sz w:val="24"/>
          <w:szCs w:val="24"/>
          <w:lang w:val="it-IT"/>
        </w:rPr>
        <w:t>12</w:t>
      </w:r>
      <w:r w:rsidR="00D334D6">
        <w:rPr>
          <w:b/>
          <w:sz w:val="24"/>
          <w:szCs w:val="24"/>
          <w:lang w:val="it-IT"/>
        </w:rPr>
        <w:t>3</w:t>
      </w:r>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B32B01">
        <w:rPr>
          <w:b/>
          <w:lang w:val="en-US"/>
        </w:rPr>
        <w:t>Delayed communication by transferring cloud based VMI</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B83B4F">
        <w:rPr>
          <w:b/>
          <w:lang w:val="en-US"/>
        </w:rPr>
        <w:t>10.6 MNO Cloud Services</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B83B4F">
        <w:rPr>
          <w:b/>
          <w:lang w:val="en-US"/>
        </w:rPr>
        <w:t>LI12</w:t>
      </w:r>
    </w:p>
    <w:p w:rsidR="004E7E83" w:rsidRDefault="004E7E83" w:rsidP="002B138D">
      <w:pPr>
        <w:pStyle w:val="Heading2"/>
        <w:numPr>
          <w:ilvl w:val="0"/>
          <w:numId w:val="24"/>
        </w:numPr>
        <w:rPr>
          <w:lang w:eastAsia="ja-JP"/>
        </w:rPr>
      </w:pPr>
      <w:r w:rsidRPr="002B138D">
        <w:rPr>
          <w:rStyle w:val="Strong"/>
        </w:rPr>
        <w:t>Introduction</w:t>
      </w:r>
    </w:p>
    <w:p w:rsidR="00246191" w:rsidRPr="001D5786" w:rsidRDefault="00D81E8E" w:rsidP="001D5786">
      <w:pPr>
        <w:pStyle w:val="ListParagraph"/>
        <w:rPr>
          <w:lang w:val="en-US"/>
        </w:rPr>
      </w:pPr>
      <w:bookmarkStart w:id="0" w:name="_Toc227640903"/>
      <w:bookmarkStart w:id="1" w:name="_Toc227641308"/>
      <w:r w:rsidRPr="00D81E8E">
        <w:rPr>
          <w:lang w:val="en-US"/>
        </w:rPr>
        <w:t xml:space="preserve">This contribution proposes </w:t>
      </w:r>
      <w:r w:rsidR="000D5CF9">
        <w:rPr>
          <w:lang w:val="en-US"/>
        </w:rPr>
        <w:t>use case</w:t>
      </w:r>
      <w:r w:rsidR="00ED1434">
        <w:rPr>
          <w:lang w:val="en-US"/>
        </w:rPr>
        <w:t>s</w:t>
      </w:r>
      <w:r w:rsidR="007570E0">
        <w:rPr>
          <w:lang w:val="en-US"/>
        </w:rPr>
        <w:t xml:space="preserve"> where the </w:t>
      </w:r>
      <w:r w:rsidR="00521056">
        <w:rPr>
          <w:lang w:val="en-US"/>
        </w:rPr>
        <w:t xml:space="preserve">user </w:t>
      </w:r>
      <w:r w:rsidR="00B32B01">
        <w:rPr>
          <w:lang w:val="en-US"/>
        </w:rPr>
        <w:t>creates criminal communication content, transfers the VMI (Virtual Machine Image) to a cloud environment, and the content is delivered at a later time.</w:t>
      </w:r>
    </w:p>
    <w:p w:rsidR="00246191" w:rsidRPr="00D81E8E" w:rsidRDefault="00246191" w:rsidP="00D81E8E">
      <w:pPr>
        <w:pStyle w:val="ListParagraph"/>
        <w:rPr>
          <w:lang w:val="en-US"/>
        </w:rPr>
      </w:pPr>
    </w:p>
    <w:p w:rsidR="00D81E8E" w:rsidRPr="00D81E8E" w:rsidRDefault="00D81E8E" w:rsidP="00D81E8E">
      <w:pPr>
        <w:pStyle w:val="Heading2"/>
        <w:numPr>
          <w:ilvl w:val="0"/>
          <w:numId w:val="24"/>
        </w:numPr>
        <w:rPr>
          <w:b w:val="0"/>
          <w:bCs/>
        </w:rPr>
      </w:pPr>
      <w:r>
        <w:rPr>
          <w:rStyle w:val="Strong"/>
        </w:rPr>
        <w:t>Discussion</w:t>
      </w:r>
    </w:p>
    <w:p w:rsidR="000D5CF9" w:rsidRPr="000D5CF9" w:rsidRDefault="00B32B01" w:rsidP="000D5CF9">
      <w:pPr>
        <w:jc w:val="both"/>
        <w:rPr>
          <w:lang w:val="en-US"/>
        </w:rPr>
      </w:pPr>
      <w:r>
        <w:rPr>
          <w:lang w:val="en-US"/>
        </w:rPr>
        <w:t>Virtualization allows VM state snapshots to be taken both for recovery if a catastrophic failure occurs or in order to start at a known machine state and avoid VM initialization which is repeated without change every time the VM is started.</w:t>
      </w:r>
      <w:r w:rsidR="00F41B69">
        <w:rPr>
          <w:lang w:val="en-US"/>
        </w:rPr>
        <w:t xml:space="preserve">  This coupled with delayed communication delivery can obscure the criminal communication.</w:t>
      </w:r>
    </w:p>
    <w:p w:rsidR="004E7E83" w:rsidRDefault="004E7E83" w:rsidP="002B138D">
      <w:pPr>
        <w:pStyle w:val="Heading2"/>
        <w:numPr>
          <w:ilvl w:val="0"/>
          <w:numId w:val="24"/>
        </w:numPr>
        <w:rPr>
          <w:rStyle w:val="Strong"/>
        </w:rPr>
      </w:pPr>
      <w:r>
        <w:rPr>
          <w:rStyle w:val="Strong"/>
        </w:rPr>
        <w:t>Proposal</w:t>
      </w:r>
    </w:p>
    <w:p w:rsidR="000D5CF9" w:rsidRDefault="000D5CF9" w:rsidP="00A71D97">
      <w:pPr>
        <w:pStyle w:val="Heading1"/>
        <w:numPr>
          <w:ilvl w:val="0"/>
          <w:numId w:val="39"/>
        </w:numPr>
        <w:pBdr>
          <w:top w:val="single" w:sz="12" w:space="3" w:color="auto"/>
        </w:pBdr>
        <w:overflowPunct/>
        <w:autoSpaceDE/>
        <w:autoSpaceDN/>
        <w:adjustRightInd/>
        <w:spacing w:before="240" w:after="180"/>
        <w:textAlignment w:val="auto"/>
        <w:rPr>
          <w:b w:val="0"/>
        </w:rPr>
      </w:pPr>
      <w:r>
        <w:rPr>
          <w:b w:val="0"/>
        </w:rPr>
        <w:t>Use cases</w:t>
      </w:r>
    </w:p>
    <w:bookmarkEnd w:id="0"/>
    <w:bookmarkEnd w:id="1"/>
    <w:p w:rsidR="00A71D97" w:rsidRDefault="00F41B69" w:rsidP="00A71D97">
      <w:pPr>
        <w:pStyle w:val="ListParagraph"/>
        <w:numPr>
          <w:ilvl w:val="0"/>
          <w:numId w:val="39"/>
        </w:numPr>
        <w:rPr>
          <w:lang w:eastAsia="en-US"/>
        </w:rPr>
      </w:pPr>
      <w:r>
        <w:rPr>
          <w:lang w:eastAsia="en-US"/>
        </w:rPr>
        <w:t>Delayed communication by transferring a cloud based Virtual Machine Image (VMI).</w:t>
      </w:r>
    </w:p>
    <w:p w:rsidR="00A71D97" w:rsidRDefault="00A71D97" w:rsidP="00A71D97">
      <w:pPr>
        <w:pStyle w:val="ListParagraph"/>
        <w:rPr>
          <w:lang w:eastAsia="en-US"/>
        </w:rPr>
      </w:pPr>
      <w:r>
        <w:rPr>
          <w:lang w:eastAsia="en-US"/>
        </w:rPr>
        <w:t>.</w:t>
      </w:r>
    </w:p>
    <w:p w:rsidR="00A71D97" w:rsidRDefault="00A71D97" w:rsidP="00A71D97">
      <w:pPr>
        <w:pStyle w:val="ListParagraph"/>
        <w:numPr>
          <w:ilvl w:val="1"/>
          <w:numId w:val="39"/>
        </w:numPr>
        <w:ind w:left="1080"/>
        <w:rPr>
          <w:lang w:eastAsia="en-US"/>
        </w:rPr>
      </w:pPr>
      <w:r>
        <w:rPr>
          <w:lang w:eastAsia="en-US"/>
        </w:rPr>
        <w:t>Overview</w:t>
      </w:r>
    </w:p>
    <w:p w:rsidR="00F7453D" w:rsidRDefault="00F41B69" w:rsidP="00A71D97">
      <w:pPr>
        <w:ind w:left="720"/>
        <w:rPr>
          <w:lang w:eastAsia="en-US"/>
        </w:rPr>
      </w:pPr>
      <w:r>
        <w:rPr>
          <w:lang w:eastAsia="en-US"/>
        </w:rPr>
        <w:t>This use case describes a scenario where communication regarding criminal activity is composed locally, saved in a VMI.  The VMI is transferred to a cloud environment and the communication is delivered from a VM in the cloud data center at a later time.</w:t>
      </w:r>
      <w:r w:rsidR="00F7453D">
        <w:rPr>
          <w:lang w:eastAsia="en-US"/>
        </w:rPr>
        <w:t xml:space="preserve">.  </w:t>
      </w:r>
    </w:p>
    <w:p w:rsidR="00A71D97" w:rsidRDefault="00A71D97" w:rsidP="00A71D97">
      <w:pPr>
        <w:pStyle w:val="ListParagraph"/>
        <w:numPr>
          <w:ilvl w:val="1"/>
          <w:numId w:val="39"/>
        </w:numPr>
        <w:ind w:left="1080"/>
        <w:rPr>
          <w:lang w:eastAsia="en-US"/>
        </w:rPr>
      </w:pPr>
      <w:r>
        <w:rPr>
          <w:lang w:eastAsia="en-US"/>
        </w:rPr>
        <w:t>Actors</w:t>
      </w:r>
    </w:p>
    <w:p w:rsidR="00E85ECE" w:rsidRDefault="00E85ECE" w:rsidP="00F7453D">
      <w:pPr>
        <w:ind w:left="1080"/>
        <w:rPr>
          <w:lang w:eastAsia="en-US"/>
        </w:rPr>
      </w:pPr>
      <w:r>
        <w:rPr>
          <w:lang w:eastAsia="en-US"/>
        </w:rPr>
        <w:t>Joe is the user</w:t>
      </w:r>
      <w:r w:rsidR="00F7453D">
        <w:rPr>
          <w:lang w:eastAsia="en-US"/>
        </w:rPr>
        <w:t xml:space="preserve"> who has subscribed to Operator O for wireless service and their </w:t>
      </w:r>
      <w:r w:rsidR="009E08BC">
        <w:rPr>
          <w:lang w:eastAsia="en-US"/>
        </w:rPr>
        <w:t>IAAS service</w:t>
      </w:r>
      <w:r w:rsidR="00F7453D">
        <w:rPr>
          <w:lang w:eastAsia="en-US"/>
        </w:rPr>
        <w:t>.</w:t>
      </w:r>
    </w:p>
    <w:p w:rsidR="00E85ECE" w:rsidRDefault="00E85ECE" w:rsidP="00E85ECE">
      <w:pPr>
        <w:ind w:left="1080"/>
        <w:rPr>
          <w:lang w:eastAsia="en-US"/>
        </w:rPr>
      </w:pPr>
      <w:r>
        <w:rPr>
          <w:lang w:eastAsia="en-US"/>
        </w:rPr>
        <w:t xml:space="preserve">Operator </w:t>
      </w:r>
      <w:r w:rsidR="00F7453D">
        <w:rPr>
          <w:lang w:eastAsia="en-US"/>
        </w:rPr>
        <w:t>O</w:t>
      </w:r>
      <w:r>
        <w:rPr>
          <w:lang w:eastAsia="en-US"/>
        </w:rPr>
        <w:t xml:space="preserve"> is a wireless operator</w:t>
      </w:r>
      <w:r w:rsidR="00F7453D">
        <w:rPr>
          <w:lang w:eastAsia="en-US"/>
        </w:rPr>
        <w:t xml:space="preserve"> offering </w:t>
      </w:r>
      <w:r w:rsidR="009E08BC">
        <w:rPr>
          <w:lang w:eastAsia="en-US"/>
        </w:rPr>
        <w:t xml:space="preserve">IAAS </w:t>
      </w:r>
      <w:r w:rsidR="00F7453D">
        <w:rPr>
          <w:lang w:eastAsia="en-US"/>
        </w:rPr>
        <w:t>services hosted in an internal cloud environment</w:t>
      </w:r>
      <w:r w:rsidR="009E08BC">
        <w:rPr>
          <w:lang w:eastAsia="en-US"/>
        </w:rPr>
        <w:t xml:space="preserve"> as part of their cloud service portfolio.</w:t>
      </w:r>
    </w:p>
    <w:p w:rsidR="00A71D97" w:rsidRDefault="00A71D97" w:rsidP="00A71D97">
      <w:pPr>
        <w:pStyle w:val="ListParagraph"/>
        <w:numPr>
          <w:ilvl w:val="1"/>
          <w:numId w:val="39"/>
        </w:numPr>
        <w:ind w:left="1080"/>
        <w:rPr>
          <w:lang w:eastAsia="en-US"/>
        </w:rPr>
      </w:pPr>
      <w:r>
        <w:rPr>
          <w:lang w:eastAsia="en-US"/>
        </w:rPr>
        <w:t>Preconditions</w:t>
      </w:r>
    </w:p>
    <w:p w:rsidR="0017104D" w:rsidRDefault="0017104D" w:rsidP="00A71D97">
      <w:pPr>
        <w:ind w:left="1080"/>
        <w:rPr>
          <w:lang w:eastAsia="en-US"/>
        </w:rPr>
      </w:pPr>
      <w:r>
        <w:rPr>
          <w:lang w:eastAsia="en-US"/>
        </w:rPr>
        <w:t xml:space="preserve">Joe is using a PC </w:t>
      </w:r>
      <w:r w:rsidR="009E08BC">
        <w:rPr>
          <w:lang w:eastAsia="en-US"/>
        </w:rPr>
        <w:t xml:space="preserve">using the same VMM as </w:t>
      </w:r>
      <w:r w:rsidR="00BD4F4C">
        <w:rPr>
          <w:lang w:eastAsia="en-US"/>
        </w:rPr>
        <w:t>used by Operator O’s cloud environment</w:t>
      </w:r>
      <w:r>
        <w:rPr>
          <w:lang w:eastAsia="en-US"/>
        </w:rPr>
        <w:t>.</w:t>
      </w:r>
    </w:p>
    <w:p w:rsidR="00BD4F4C" w:rsidRDefault="00BD4F4C" w:rsidP="00A71D97">
      <w:pPr>
        <w:ind w:left="1080"/>
        <w:rPr>
          <w:lang w:eastAsia="en-US"/>
        </w:rPr>
      </w:pPr>
      <w:r>
        <w:rPr>
          <w:lang w:eastAsia="en-US"/>
        </w:rPr>
        <w:t xml:space="preserve">Joe is a subscriber of Operator O’s wireless service and cloud </w:t>
      </w:r>
      <w:r w:rsidR="00E462BC">
        <w:rPr>
          <w:lang w:eastAsia="en-US"/>
        </w:rPr>
        <w:t>IAAS</w:t>
      </w:r>
      <w:r>
        <w:rPr>
          <w:lang w:eastAsia="en-US"/>
        </w:rPr>
        <w:t xml:space="preserve"> service</w:t>
      </w:r>
    </w:p>
    <w:p w:rsidR="0030410B" w:rsidRDefault="0030410B" w:rsidP="00A71D97">
      <w:pPr>
        <w:ind w:left="1080"/>
        <w:rPr>
          <w:lang w:eastAsia="en-US"/>
        </w:rPr>
      </w:pPr>
      <w:r>
        <w:rPr>
          <w:lang w:eastAsia="en-US"/>
        </w:rPr>
        <w:t xml:space="preserve">LEA P </w:t>
      </w:r>
      <w:r w:rsidR="00C7586A">
        <w:rPr>
          <w:lang w:eastAsia="en-US"/>
        </w:rPr>
        <w:t xml:space="preserve">has obtained a warrant to intercept Joe’s communication through Operator </w:t>
      </w:r>
      <w:r w:rsidR="0017104D">
        <w:rPr>
          <w:lang w:eastAsia="en-US"/>
        </w:rPr>
        <w:t>O</w:t>
      </w:r>
      <w:r w:rsidR="00C7586A">
        <w:rPr>
          <w:lang w:eastAsia="en-US"/>
        </w:rPr>
        <w:t xml:space="preserve">, delivered it to </w:t>
      </w:r>
      <w:r w:rsidR="00DD3EE3">
        <w:rPr>
          <w:lang w:eastAsia="en-US"/>
        </w:rPr>
        <w:t xml:space="preserve">Operator </w:t>
      </w:r>
      <w:r w:rsidR="0017104D">
        <w:rPr>
          <w:lang w:eastAsia="en-US"/>
        </w:rPr>
        <w:t>O</w:t>
      </w:r>
      <w:r w:rsidR="00DD3EE3">
        <w:rPr>
          <w:lang w:eastAsia="en-US"/>
        </w:rPr>
        <w:t xml:space="preserve"> and Operator </w:t>
      </w:r>
      <w:r w:rsidR="0017104D">
        <w:rPr>
          <w:lang w:eastAsia="en-US"/>
        </w:rPr>
        <w:t>O</w:t>
      </w:r>
      <w:r w:rsidR="00DD3EE3">
        <w:rPr>
          <w:lang w:eastAsia="en-US"/>
        </w:rPr>
        <w:t xml:space="preserve"> has activated the warrant.</w:t>
      </w:r>
    </w:p>
    <w:p w:rsidR="00DD3EE3" w:rsidRDefault="00DD3EE3" w:rsidP="00A71D97">
      <w:pPr>
        <w:ind w:left="1080"/>
        <w:rPr>
          <w:lang w:eastAsia="en-US"/>
        </w:rPr>
      </w:pPr>
      <w:r>
        <w:rPr>
          <w:lang w:eastAsia="en-US"/>
        </w:rPr>
        <w:t xml:space="preserve">Operator </w:t>
      </w:r>
      <w:r w:rsidR="0017104D">
        <w:rPr>
          <w:lang w:eastAsia="en-US"/>
        </w:rPr>
        <w:t>O</w:t>
      </w:r>
      <w:r>
        <w:rPr>
          <w:lang w:eastAsia="en-US"/>
        </w:rPr>
        <w:t xml:space="preserve"> along with </w:t>
      </w:r>
      <w:r w:rsidR="0017104D">
        <w:rPr>
          <w:lang w:eastAsia="en-US"/>
        </w:rPr>
        <w:t>its cloud service data center</w:t>
      </w:r>
      <w:r>
        <w:rPr>
          <w:lang w:eastAsia="en-US"/>
        </w:rPr>
        <w:t xml:space="preserve"> </w:t>
      </w:r>
      <w:r w:rsidR="0017104D">
        <w:rPr>
          <w:lang w:eastAsia="en-US"/>
        </w:rPr>
        <w:t>is</w:t>
      </w:r>
      <w:r>
        <w:rPr>
          <w:lang w:eastAsia="en-US"/>
        </w:rPr>
        <w:t xml:space="preserve"> within LEA P’s legal jurisdiction.</w:t>
      </w:r>
    </w:p>
    <w:p w:rsidR="00A71D97" w:rsidRDefault="00A71D97" w:rsidP="00A71D97">
      <w:pPr>
        <w:pStyle w:val="ListParagraph"/>
        <w:numPr>
          <w:ilvl w:val="1"/>
          <w:numId w:val="39"/>
        </w:numPr>
        <w:ind w:left="1080"/>
        <w:rPr>
          <w:lang w:eastAsia="en-US"/>
        </w:rPr>
      </w:pPr>
      <w:r>
        <w:rPr>
          <w:lang w:eastAsia="en-US"/>
        </w:rPr>
        <w:t>Actions</w:t>
      </w:r>
    </w:p>
    <w:p w:rsidR="00920421" w:rsidRDefault="00920421" w:rsidP="0030410B">
      <w:pPr>
        <w:pStyle w:val="ListParagraph"/>
        <w:numPr>
          <w:ilvl w:val="2"/>
          <w:numId w:val="39"/>
        </w:numPr>
        <w:rPr>
          <w:lang w:eastAsia="en-US"/>
        </w:rPr>
      </w:pPr>
      <w:r>
        <w:rPr>
          <w:lang w:eastAsia="en-US"/>
        </w:rPr>
        <w:t>Joe starts up his PC and activates a Linux VMI in a VM.</w:t>
      </w:r>
    </w:p>
    <w:p w:rsidR="00815937" w:rsidRDefault="00920421" w:rsidP="0030410B">
      <w:pPr>
        <w:pStyle w:val="ListParagraph"/>
        <w:numPr>
          <w:ilvl w:val="2"/>
          <w:numId w:val="39"/>
        </w:numPr>
        <w:rPr>
          <w:lang w:eastAsia="en-US"/>
        </w:rPr>
      </w:pPr>
      <w:r>
        <w:rPr>
          <w:lang w:eastAsia="en-US"/>
        </w:rPr>
        <w:t>Joe, on his PC records an IED making video.  It is stored on a RAM disk (in memory file system).</w:t>
      </w:r>
    </w:p>
    <w:p w:rsidR="00920421" w:rsidRDefault="00920421" w:rsidP="0030410B">
      <w:pPr>
        <w:pStyle w:val="ListParagraph"/>
        <w:numPr>
          <w:ilvl w:val="2"/>
          <w:numId w:val="39"/>
        </w:numPr>
        <w:rPr>
          <w:lang w:eastAsia="en-US"/>
        </w:rPr>
      </w:pPr>
      <w:r>
        <w:rPr>
          <w:lang w:eastAsia="en-US"/>
        </w:rPr>
        <w:t>Joe composes an email on his email client about when the video will be streamed and the intended location for the IED along with the email addresses of his criminal</w:t>
      </w:r>
      <w:r w:rsidR="00307FB8">
        <w:rPr>
          <w:lang w:eastAsia="en-US"/>
        </w:rPr>
        <w:t xml:space="preserve"> cell.  The email is saved in </w:t>
      </w:r>
      <w:r>
        <w:rPr>
          <w:lang w:eastAsia="en-US"/>
        </w:rPr>
        <w:t>the client’s outbox</w:t>
      </w:r>
      <w:r w:rsidR="00307FB8">
        <w:rPr>
          <w:lang w:eastAsia="en-US"/>
        </w:rPr>
        <w:t xml:space="preserve"> on the RAM disk</w:t>
      </w:r>
      <w:r>
        <w:rPr>
          <w:lang w:eastAsia="en-US"/>
        </w:rPr>
        <w:t>, but not delivered.</w:t>
      </w:r>
    </w:p>
    <w:p w:rsidR="00920421" w:rsidRDefault="00920421" w:rsidP="0030410B">
      <w:pPr>
        <w:pStyle w:val="ListParagraph"/>
        <w:numPr>
          <w:ilvl w:val="2"/>
          <w:numId w:val="39"/>
        </w:numPr>
        <w:rPr>
          <w:lang w:eastAsia="en-US"/>
        </w:rPr>
      </w:pPr>
      <w:r>
        <w:rPr>
          <w:lang w:eastAsia="en-US"/>
        </w:rPr>
        <w:lastRenderedPageBreak/>
        <w:t>Joe creates a crontab task to start in1 hour restarting the email client to send the pending email.</w:t>
      </w:r>
    </w:p>
    <w:p w:rsidR="00920421" w:rsidRDefault="00920421" w:rsidP="0030410B">
      <w:pPr>
        <w:pStyle w:val="ListParagraph"/>
        <w:numPr>
          <w:ilvl w:val="2"/>
          <w:numId w:val="39"/>
        </w:numPr>
        <w:rPr>
          <w:lang w:eastAsia="en-US"/>
        </w:rPr>
      </w:pPr>
      <w:r>
        <w:rPr>
          <w:lang w:eastAsia="en-US"/>
        </w:rPr>
        <w:t>Joe creates another crontab task to start in 4 hours to stream the IED making instructional video to the cohorts addressed in the email.</w:t>
      </w:r>
    </w:p>
    <w:p w:rsidR="00920421" w:rsidRDefault="00920421" w:rsidP="0030410B">
      <w:pPr>
        <w:pStyle w:val="ListParagraph"/>
        <w:numPr>
          <w:ilvl w:val="2"/>
          <w:numId w:val="39"/>
        </w:numPr>
        <w:rPr>
          <w:lang w:eastAsia="en-US"/>
        </w:rPr>
      </w:pPr>
      <w:r>
        <w:rPr>
          <w:lang w:eastAsia="en-US"/>
        </w:rPr>
        <w:t>Joe requests the local VMM to take a snapshot of the VM state and save to a local disk drive.</w:t>
      </w:r>
    </w:p>
    <w:p w:rsidR="00920421" w:rsidRDefault="00920421" w:rsidP="0030410B">
      <w:pPr>
        <w:pStyle w:val="ListParagraph"/>
        <w:numPr>
          <w:ilvl w:val="2"/>
          <w:numId w:val="39"/>
        </w:numPr>
        <w:rPr>
          <w:lang w:eastAsia="en-US"/>
        </w:rPr>
      </w:pPr>
      <w:r>
        <w:rPr>
          <w:lang w:eastAsia="en-US"/>
        </w:rPr>
        <w:t>Joe initiates an FTP transfer to transfer the VMI to Operator O’s cloud service, saved as a VMI in the data center.</w:t>
      </w:r>
    </w:p>
    <w:p w:rsidR="00A92C3A" w:rsidRDefault="00A92C3A" w:rsidP="0030410B">
      <w:pPr>
        <w:pStyle w:val="ListParagraph"/>
        <w:numPr>
          <w:ilvl w:val="2"/>
          <w:numId w:val="39"/>
        </w:numPr>
        <w:rPr>
          <w:lang w:eastAsia="en-US"/>
        </w:rPr>
      </w:pPr>
      <w:r>
        <w:rPr>
          <w:lang w:eastAsia="en-US"/>
        </w:rPr>
        <w:t>Joe starts a VM instance using the uploaded VMI.</w:t>
      </w:r>
    </w:p>
    <w:p w:rsidR="00A92C3A" w:rsidRDefault="00A92C3A" w:rsidP="0030410B">
      <w:pPr>
        <w:pStyle w:val="ListParagraph"/>
        <w:numPr>
          <w:ilvl w:val="2"/>
          <w:numId w:val="39"/>
        </w:numPr>
        <w:rPr>
          <w:lang w:eastAsia="en-US"/>
        </w:rPr>
      </w:pPr>
      <w:r>
        <w:rPr>
          <w:lang w:eastAsia="en-US"/>
        </w:rPr>
        <w:t>Joe logs off from Operator O’s network and shuts off his PC.</w:t>
      </w:r>
    </w:p>
    <w:p w:rsidR="00A92C3A" w:rsidRDefault="00A92C3A" w:rsidP="00A92C3A">
      <w:pPr>
        <w:pStyle w:val="ListParagraph"/>
        <w:numPr>
          <w:ilvl w:val="2"/>
          <w:numId w:val="39"/>
        </w:numPr>
        <w:rPr>
          <w:lang w:eastAsia="en-US"/>
        </w:rPr>
      </w:pPr>
      <w:r>
        <w:rPr>
          <w:lang w:eastAsia="en-US"/>
        </w:rPr>
        <w:t>One hour later, at the VM instance, the email crontab entry is activated to start up the email client and send the composed email.</w:t>
      </w:r>
    </w:p>
    <w:p w:rsidR="00A92C3A" w:rsidRDefault="00A92C3A" w:rsidP="00A92C3A">
      <w:pPr>
        <w:pStyle w:val="ListParagraph"/>
        <w:numPr>
          <w:ilvl w:val="2"/>
          <w:numId w:val="39"/>
        </w:numPr>
        <w:rPr>
          <w:lang w:eastAsia="en-US"/>
        </w:rPr>
      </w:pPr>
      <w:r>
        <w:rPr>
          <w:lang w:eastAsia="en-US"/>
        </w:rPr>
        <w:t>Three hours later, at the VM instance, the video streaming crontab entry is activate</w:t>
      </w:r>
      <w:r w:rsidR="00307FB8">
        <w:rPr>
          <w:lang w:eastAsia="en-US"/>
        </w:rPr>
        <w:t>d</w:t>
      </w:r>
      <w:r>
        <w:rPr>
          <w:lang w:eastAsia="en-US"/>
        </w:rPr>
        <w:t xml:space="preserve"> to startup the video streaming</w:t>
      </w:r>
      <w:r w:rsidR="00307FB8">
        <w:rPr>
          <w:lang w:eastAsia="en-US"/>
        </w:rPr>
        <w:t xml:space="preserve"> client and the IED making instructional video is streamed to the intended recipients.</w:t>
      </w:r>
    </w:p>
    <w:p w:rsidR="00664D7E" w:rsidRDefault="00664D7E" w:rsidP="00A92C3A">
      <w:pPr>
        <w:pStyle w:val="ListParagraph"/>
        <w:numPr>
          <w:ilvl w:val="2"/>
          <w:numId w:val="39"/>
        </w:numPr>
        <w:rPr>
          <w:lang w:eastAsia="en-US"/>
        </w:rPr>
      </w:pPr>
      <w:r>
        <w:rPr>
          <w:lang w:eastAsia="en-US"/>
        </w:rPr>
        <w:t>After the video is finished, the VM instance halts.</w:t>
      </w:r>
    </w:p>
    <w:p w:rsidR="00664D7E" w:rsidRDefault="00664D7E" w:rsidP="00A92C3A">
      <w:pPr>
        <w:pStyle w:val="ListParagraph"/>
        <w:numPr>
          <w:ilvl w:val="2"/>
          <w:numId w:val="39"/>
        </w:numPr>
        <w:rPr>
          <w:lang w:eastAsia="en-US"/>
        </w:rPr>
      </w:pPr>
      <w:r>
        <w:rPr>
          <w:lang w:eastAsia="en-US"/>
        </w:rPr>
        <w:t>The next day Joe deletes the uploaded VMI from Operator O’s cloud service center.</w:t>
      </w:r>
    </w:p>
    <w:p w:rsidR="00C7586A" w:rsidRDefault="00C7586A" w:rsidP="00C7586A">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Interaction with other services</w:t>
      </w:r>
    </w:p>
    <w:p w:rsidR="00A71D97" w:rsidRDefault="00C7586A" w:rsidP="00A71D97">
      <w:pPr>
        <w:pStyle w:val="ListParagraph"/>
        <w:ind w:left="1080"/>
        <w:rPr>
          <w:lang w:eastAsia="en-US"/>
        </w:rPr>
      </w:pPr>
      <w:r>
        <w:rPr>
          <w:lang w:eastAsia="en-US"/>
        </w:rPr>
        <w:t>No interaction with other services is significant in this use case.</w:t>
      </w:r>
    </w:p>
    <w:p w:rsidR="00A71D97" w:rsidRDefault="00A71D97" w:rsidP="00A71D97">
      <w:pPr>
        <w:pStyle w:val="ListParagraph"/>
        <w:ind w:left="1080"/>
        <w:rPr>
          <w:lang w:eastAsia="en-US"/>
        </w:rPr>
      </w:pPr>
    </w:p>
    <w:p w:rsidR="00A71D97" w:rsidRDefault="00A71D97" w:rsidP="00932A48">
      <w:pPr>
        <w:pStyle w:val="ListParagraph"/>
        <w:numPr>
          <w:ilvl w:val="1"/>
          <w:numId w:val="39"/>
        </w:numPr>
        <w:ind w:left="1080"/>
        <w:rPr>
          <w:lang w:eastAsia="en-US"/>
        </w:rPr>
      </w:pPr>
      <w:r>
        <w:rPr>
          <w:lang w:eastAsia="en-US"/>
        </w:rPr>
        <w:t>Roaming</w:t>
      </w:r>
    </w:p>
    <w:p w:rsidR="00A71D97" w:rsidRDefault="00932A48" w:rsidP="00A71D97">
      <w:pPr>
        <w:pStyle w:val="ListParagraph"/>
        <w:ind w:left="1080"/>
        <w:rPr>
          <w:lang w:eastAsia="en-US"/>
        </w:rPr>
      </w:pPr>
      <w:r>
        <w:rPr>
          <w:lang w:eastAsia="en-US"/>
        </w:rPr>
        <w:t>Roaming does not introduce any roaming specific issues that are not already present in roaming scenarios.</w:t>
      </w:r>
    </w:p>
    <w:p w:rsidR="00A71D97" w:rsidRDefault="00A71D97" w:rsidP="00A71D97">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Post Conditions</w:t>
      </w:r>
    </w:p>
    <w:p w:rsidR="00A038D8" w:rsidRDefault="001D5786" w:rsidP="00A71D97">
      <w:pPr>
        <w:pStyle w:val="ListParagraph"/>
        <w:numPr>
          <w:ilvl w:val="2"/>
          <w:numId w:val="39"/>
        </w:numPr>
        <w:ind w:left="1800"/>
        <w:rPr>
          <w:lang w:eastAsia="en-US"/>
        </w:rPr>
      </w:pPr>
      <w:r>
        <w:rPr>
          <w:lang w:eastAsia="en-US"/>
        </w:rPr>
        <w:t xml:space="preserve">Operator O will deliver to LEA P the contents of the </w:t>
      </w:r>
      <w:r w:rsidR="00664D7E">
        <w:rPr>
          <w:lang w:eastAsia="en-US"/>
        </w:rPr>
        <w:t xml:space="preserve">FTP </w:t>
      </w:r>
      <w:r>
        <w:rPr>
          <w:lang w:eastAsia="en-US"/>
        </w:rPr>
        <w:t xml:space="preserve">session </w:t>
      </w:r>
      <w:r w:rsidR="00664D7E">
        <w:rPr>
          <w:lang w:eastAsia="en-US"/>
        </w:rPr>
        <w:t xml:space="preserve">transferring the VMI with the criminal email and video to </w:t>
      </w:r>
      <w:r>
        <w:rPr>
          <w:lang w:eastAsia="en-US"/>
        </w:rPr>
        <w:t xml:space="preserve">Operator O’s </w:t>
      </w:r>
      <w:r w:rsidR="00E462BC">
        <w:rPr>
          <w:lang w:eastAsia="en-US"/>
        </w:rPr>
        <w:t>IAAS</w:t>
      </w:r>
      <w:r>
        <w:rPr>
          <w:lang w:eastAsia="en-US"/>
        </w:rPr>
        <w:t xml:space="preserve"> cloud serv</w:t>
      </w:r>
      <w:r w:rsidR="00E462BC">
        <w:rPr>
          <w:lang w:eastAsia="en-US"/>
        </w:rPr>
        <w:t>ice</w:t>
      </w:r>
      <w:r>
        <w:rPr>
          <w:lang w:eastAsia="en-US"/>
        </w:rPr>
        <w:t>.</w:t>
      </w:r>
    </w:p>
    <w:p w:rsidR="001D5786" w:rsidRDefault="001D5786" w:rsidP="001D5786">
      <w:pPr>
        <w:pStyle w:val="ListParagraph"/>
        <w:ind w:left="1800"/>
        <w:rPr>
          <w:lang w:eastAsia="en-US"/>
        </w:rPr>
      </w:pPr>
    </w:p>
    <w:p w:rsidR="00A71D97" w:rsidRDefault="00A71D97" w:rsidP="00A71D97">
      <w:pPr>
        <w:pStyle w:val="ListParagraph"/>
        <w:numPr>
          <w:ilvl w:val="1"/>
          <w:numId w:val="39"/>
        </w:numPr>
        <w:ind w:left="1080"/>
        <w:rPr>
          <w:lang w:eastAsia="en-US"/>
        </w:rPr>
      </w:pPr>
      <w:r>
        <w:rPr>
          <w:lang w:eastAsia="en-US"/>
        </w:rPr>
        <w:t>Challenges for interception</w:t>
      </w:r>
    </w:p>
    <w:p w:rsidR="00A71D97" w:rsidRDefault="00A71D97" w:rsidP="00A71D97">
      <w:pPr>
        <w:pStyle w:val="ListParagraph"/>
        <w:ind w:left="1080"/>
        <w:rPr>
          <w:lang w:eastAsia="en-US"/>
        </w:rPr>
      </w:pPr>
    </w:p>
    <w:p w:rsidR="001D5786" w:rsidRDefault="00A038D8" w:rsidP="00A71D97">
      <w:pPr>
        <w:pStyle w:val="ListParagraph"/>
        <w:numPr>
          <w:ilvl w:val="2"/>
          <w:numId w:val="39"/>
        </w:numPr>
        <w:ind w:left="1800"/>
        <w:rPr>
          <w:lang w:eastAsia="en-US"/>
        </w:rPr>
      </w:pPr>
      <w:r>
        <w:rPr>
          <w:lang w:eastAsia="en-US"/>
        </w:rPr>
        <w:t xml:space="preserve">It is not clear how LEA P will be able to parse or reverse engineer </w:t>
      </w:r>
      <w:r w:rsidR="00861DAF">
        <w:rPr>
          <w:lang w:eastAsia="en-US"/>
        </w:rPr>
        <w:t>the VMI to locate the embedded criminal communication.  It requires the ability to identify the RAM disk and the content structure, application specific file information as well as knowing the need to analyse the crontab tasks</w:t>
      </w:r>
      <w:r w:rsidR="001D5786">
        <w:rPr>
          <w:lang w:eastAsia="en-US"/>
        </w:rPr>
        <w:t xml:space="preserve">. </w:t>
      </w:r>
      <w:r w:rsidR="008E41EF">
        <w:rPr>
          <w:lang w:eastAsia="en-US"/>
        </w:rPr>
        <w:t>Note that the active threads will not give any indication of what applications are involved in the criminal communication.</w:t>
      </w:r>
      <w:bookmarkStart w:id="2" w:name="_GoBack"/>
      <w:bookmarkEnd w:id="2"/>
      <w:r w:rsidR="001D5786">
        <w:rPr>
          <w:lang w:eastAsia="en-US"/>
        </w:rPr>
        <w:t xml:space="preserve"> </w:t>
      </w:r>
    </w:p>
    <w:p w:rsidR="001D5786" w:rsidRDefault="00861DAF" w:rsidP="00A71D97">
      <w:pPr>
        <w:pStyle w:val="ListParagraph"/>
        <w:numPr>
          <w:ilvl w:val="2"/>
          <w:numId w:val="39"/>
        </w:numPr>
        <w:ind w:left="1800"/>
        <w:rPr>
          <w:lang w:eastAsia="en-US"/>
        </w:rPr>
      </w:pPr>
      <w:r>
        <w:rPr>
          <w:lang w:eastAsia="en-US"/>
        </w:rPr>
        <w:t>It is not clear how LEA P would specify LI on any communication to and from any VM running under the LI target’s subscription</w:t>
      </w:r>
      <w:r w:rsidR="001D5786">
        <w:rPr>
          <w:lang w:eastAsia="en-US"/>
        </w:rPr>
        <w:t>.</w:t>
      </w:r>
    </w:p>
    <w:p w:rsidR="00861DAF" w:rsidRDefault="00861DAF" w:rsidP="00A71D97">
      <w:pPr>
        <w:pStyle w:val="ListParagraph"/>
        <w:numPr>
          <w:ilvl w:val="2"/>
          <w:numId w:val="39"/>
        </w:numPr>
        <w:ind w:left="1800"/>
        <w:rPr>
          <w:lang w:eastAsia="en-US"/>
        </w:rPr>
      </w:pPr>
      <w:r>
        <w:rPr>
          <w:lang w:eastAsia="en-US"/>
        </w:rPr>
        <w:t>It is not clear how LEA P would specify LI on any communication to and from any VM running a VMI created by the LI target, but activated by a different Operator O Cloud service subscriber.</w:t>
      </w:r>
    </w:p>
    <w:p w:rsidR="00FA7F12" w:rsidRDefault="00FA7F12" w:rsidP="00FA7F12">
      <w:pPr>
        <w:pStyle w:val="ListParagraph"/>
        <w:rPr>
          <w:lang w:eastAsia="en-US"/>
        </w:rPr>
      </w:pP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19590C" w:rsidRPr="0019590C" w:rsidRDefault="0019590C" w:rsidP="0019590C">
      <w:pPr>
        <w:rPr>
          <w:lang w:eastAsia="en-US"/>
        </w:rPr>
      </w:pPr>
      <w:r>
        <w:rPr>
          <w:lang w:eastAsia="en-US"/>
        </w:rPr>
        <w:t xml:space="preserve">Discuss and adopt the proposed </w:t>
      </w:r>
      <w:r w:rsidR="002A74B0">
        <w:rPr>
          <w:lang w:eastAsia="en-US"/>
        </w:rPr>
        <w:t>use case</w:t>
      </w:r>
      <w:r w:rsidR="00932A48">
        <w:rPr>
          <w:lang w:eastAsia="en-US"/>
        </w:rPr>
        <w:t>s</w:t>
      </w:r>
      <w:r>
        <w:rPr>
          <w:lang w:eastAsia="en-US"/>
        </w:rPr>
        <w:t xml:space="preserve"> in </w:t>
      </w:r>
      <w:r w:rsidR="00C7586A">
        <w:rPr>
          <w:lang w:eastAsia="en-US"/>
        </w:rPr>
        <w:t>the</w:t>
      </w:r>
      <w:r>
        <w:rPr>
          <w:lang w:eastAsia="en-US"/>
        </w:rPr>
        <w:t xml:space="preserve"> </w:t>
      </w:r>
      <w:r w:rsidR="002A74B0">
        <w:rPr>
          <w:lang w:eastAsia="en-US"/>
        </w:rPr>
        <w:t xml:space="preserve">use case </w:t>
      </w:r>
      <w:r>
        <w:rPr>
          <w:lang w:eastAsia="en-US"/>
        </w:rPr>
        <w:t>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628" w:rsidRDefault="00426628">
      <w:r>
        <w:separator/>
      </w:r>
    </w:p>
  </w:endnote>
  <w:endnote w:type="continuationSeparator" w:id="0">
    <w:p w:rsidR="00426628" w:rsidRDefault="0042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628" w:rsidRDefault="00426628">
      <w:r>
        <w:separator/>
      </w:r>
    </w:p>
  </w:footnote>
  <w:footnote w:type="continuationSeparator" w:id="0">
    <w:p w:rsidR="00426628" w:rsidRDefault="00426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SA WG3 Temporary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8E41EF">
      <w:rPr>
        <w:b/>
        <w:bCs/>
        <w:noProof/>
        <w:sz w:val="18"/>
        <w:lang w:val="fr-FR"/>
      </w:rPr>
      <w:t>2</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E514491"/>
    <w:multiLevelType w:val="hybridMultilevel"/>
    <w:tmpl w:val="37F40F50"/>
    <w:lvl w:ilvl="0" w:tplc="D6865E82">
      <w:start w:val="1"/>
      <w:numFmt w:val="decimal"/>
      <w:lvlText w:val="%1"/>
      <w:lvlJc w:val="left"/>
      <w:pPr>
        <w:ind w:left="720" w:hanging="360"/>
      </w:pPr>
      <w:rPr>
        <w:rFonts w:ascii="Arial" w:eastAsia="MS Mincho" w:hAnsi="Arial"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54E81C31"/>
    <w:multiLevelType w:val="hybridMultilevel"/>
    <w:tmpl w:val="69B014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4"/>
  </w:num>
  <w:num w:numId="24">
    <w:abstractNumId w:val="27"/>
  </w:num>
  <w:num w:numId="25">
    <w:abstractNumId w:val="2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8"/>
  </w:num>
  <w:num w:numId="36">
    <w:abstractNumId w:val="30"/>
  </w:num>
  <w:num w:numId="37">
    <w:abstractNumId w:val="20"/>
  </w:num>
  <w:num w:numId="38">
    <w:abstractNumId w:val="18"/>
  </w:num>
  <w:num w:numId="39">
    <w:abstractNumId w:val="2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92B"/>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15C7"/>
    <w:rsid w:val="000E36DC"/>
    <w:rsid w:val="000E4E35"/>
    <w:rsid w:val="000E4E60"/>
    <w:rsid w:val="000E683A"/>
    <w:rsid w:val="000E68C1"/>
    <w:rsid w:val="000E75C7"/>
    <w:rsid w:val="000E7F5E"/>
    <w:rsid w:val="000F02BC"/>
    <w:rsid w:val="000F2A2B"/>
    <w:rsid w:val="000F5019"/>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04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786"/>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191"/>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868"/>
    <w:rsid w:val="002A3ADC"/>
    <w:rsid w:val="002A43BE"/>
    <w:rsid w:val="002A4801"/>
    <w:rsid w:val="002A56A4"/>
    <w:rsid w:val="002A6A73"/>
    <w:rsid w:val="002A74B0"/>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10B"/>
    <w:rsid w:val="003045D3"/>
    <w:rsid w:val="00304B7C"/>
    <w:rsid w:val="003053F0"/>
    <w:rsid w:val="0030560E"/>
    <w:rsid w:val="0030604B"/>
    <w:rsid w:val="00306D68"/>
    <w:rsid w:val="00307858"/>
    <w:rsid w:val="00307A48"/>
    <w:rsid w:val="00307F43"/>
    <w:rsid w:val="00307FB8"/>
    <w:rsid w:val="00311418"/>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2C14"/>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26628"/>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55C17"/>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57A"/>
    <w:rsid w:val="004F56A8"/>
    <w:rsid w:val="004F5EDA"/>
    <w:rsid w:val="005032F8"/>
    <w:rsid w:val="005035F0"/>
    <w:rsid w:val="00505F01"/>
    <w:rsid w:val="005068E7"/>
    <w:rsid w:val="00507ADF"/>
    <w:rsid w:val="00513BDC"/>
    <w:rsid w:val="00513EEA"/>
    <w:rsid w:val="00514722"/>
    <w:rsid w:val="00514A82"/>
    <w:rsid w:val="00514CF2"/>
    <w:rsid w:val="00515ACD"/>
    <w:rsid w:val="00515C08"/>
    <w:rsid w:val="005178E6"/>
    <w:rsid w:val="00517E3F"/>
    <w:rsid w:val="00520E84"/>
    <w:rsid w:val="00521056"/>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4FA1"/>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0A6"/>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4D7E"/>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68D4"/>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5937"/>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1DAF"/>
    <w:rsid w:val="00862FAB"/>
    <w:rsid w:val="00863E49"/>
    <w:rsid w:val="00864066"/>
    <w:rsid w:val="00864C12"/>
    <w:rsid w:val="00864F83"/>
    <w:rsid w:val="00866AC9"/>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1EF"/>
    <w:rsid w:val="008E42DA"/>
    <w:rsid w:val="008E4BB2"/>
    <w:rsid w:val="008E5383"/>
    <w:rsid w:val="008E6CEA"/>
    <w:rsid w:val="008F013B"/>
    <w:rsid w:val="008F1CBB"/>
    <w:rsid w:val="008F2F34"/>
    <w:rsid w:val="008F33F4"/>
    <w:rsid w:val="008F5A53"/>
    <w:rsid w:val="008F5BE0"/>
    <w:rsid w:val="008F5FE3"/>
    <w:rsid w:val="008F6542"/>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421"/>
    <w:rsid w:val="00920877"/>
    <w:rsid w:val="00921369"/>
    <w:rsid w:val="00921A44"/>
    <w:rsid w:val="0092215B"/>
    <w:rsid w:val="00923AC1"/>
    <w:rsid w:val="009300D6"/>
    <w:rsid w:val="009315BC"/>
    <w:rsid w:val="00932807"/>
    <w:rsid w:val="00932A48"/>
    <w:rsid w:val="00933A54"/>
    <w:rsid w:val="00933F33"/>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8BC"/>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8D8"/>
    <w:rsid w:val="00A03B44"/>
    <w:rsid w:val="00A03E0B"/>
    <w:rsid w:val="00A04504"/>
    <w:rsid w:val="00A04F58"/>
    <w:rsid w:val="00A0624E"/>
    <w:rsid w:val="00A067EF"/>
    <w:rsid w:val="00A11C4E"/>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D97"/>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C3A"/>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AEE"/>
    <w:rsid w:val="00B12B19"/>
    <w:rsid w:val="00B1330F"/>
    <w:rsid w:val="00B24641"/>
    <w:rsid w:val="00B24762"/>
    <w:rsid w:val="00B250ED"/>
    <w:rsid w:val="00B2777E"/>
    <w:rsid w:val="00B27A9F"/>
    <w:rsid w:val="00B31B60"/>
    <w:rsid w:val="00B323D3"/>
    <w:rsid w:val="00B32B01"/>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64DB"/>
    <w:rsid w:val="00B77CDA"/>
    <w:rsid w:val="00B806E1"/>
    <w:rsid w:val="00B815FA"/>
    <w:rsid w:val="00B83B4F"/>
    <w:rsid w:val="00B84B1A"/>
    <w:rsid w:val="00B84F0C"/>
    <w:rsid w:val="00B87110"/>
    <w:rsid w:val="00B91A92"/>
    <w:rsid w:val="00B91E3D"/>
    <w:rsid w:val="00B94276"/>
    <w:rsid w:val="00B953CA"/>
    <w:rsid w:val="00B95FEF"/>
    <w:rsid w:val="00B976D6"/>
    <w:rsid w:val="00BA1EFB"/>
    <w:rsid w:val="00BA2221"/>
    <w:rsid w:val="00BA27E1"/>
    <w:rsid w:val="00BA46AE"/>
    <w:rsid w:val="00BA58DC"/>
    <w:rsid w:val="00BA5A45"/>
    <w:rsid w:val="00BA60B7"/>
    <w:rsid w:val="00BB0685"/>
    <w:rsid w:val="00BB06A1"/>
    <w:rsid w:val="00BB194F"/>
    <w:rsid w:val="00BB2432"/>
    <w:rsid w:val="00BB39D5"/>
    <w:rsid w:val="00BB4B76"/>
    <w:rsid w:val="00BB4C39"/>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4F4C"/>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2C4B"/>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586A"/>
    <w:rsid w:val="00C76E97"/>
    <w:rsid w:val="00C80E3C"/>
    <w:rsid w:val="00C81482"/>
    <w:rsid w:val="00C819FF"/>
    <w:rsid w:val="00C81A14"/>
    <w:rsid w:val="00C845D1"/>
    <w:rsid w:val="00C84DB4"/>
    <w:rsid w:val="00C871FE"/>
    <w:rsid w:val="00C90EDB"/>
    <w:rsid w:val="00C91B4D"/>
    <w:rsid w:val="00C9225F"/>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4D6"/>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A59C2"/>
    <w:rsid w:val="00DB2DD1"/>
    <w:rsid w:val="00DB45C0"/>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3840"/>
    <w:rsid w:val="00DD3EE3"/>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5B1D"/>
    <w:rsid w:val="00E36F6D"/>
    <w:rsid w:val="00E4023C"/>
    <w:rsid w:val="00E405D7"/>
    <w:rsid w:val="00E40BEC"/>
    <w:rsid w:val="00E41CDF"/>
    <w:rsid w:val="00E4290B"/>
    <w:rsid w:val="00E429D2"/>
    <w:rsid w:val="00E42DEF"/>
    <w:rsid w:val="00E44178"/>
    <w:rsid w:val="00E462BC"/>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5EC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434"/>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1B69"/>
    <w:rsid w:val="00F44ABF"/>
    <w:rsid w:val="00F46B97"/>
    <w:rsid w:val="00F46FAB"/>
    <w:rsid w:val="00F502AF"/>
    <w:rsid w:val="00F511D1"/>
    <w:rsid w:val="00F51E68"/>
    <w:rsid w:val="00F51F10"/>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453D"/>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A7F12"/>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496"/>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57</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13</cp:revision>
  <cp:lastPrinted>2003-09-26T15:29:00Z</cp:lastPrinted>
  <dcterms:created xsi:type="dcterms:W3CDTF">2012-10-12T09:30:00Z</dcterms:created>
  <dcterms:modified xsi:type="dcterms:W3CDTF">2012-10-12T10:27:00Z</dcterms:modified>
</cp:coreProperties>
</file>