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776C3" w14:textId="77777777" w:rsidR="00D817DD" w:rsidRDefault="00D817DD" w:rsidP="00D817D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#S2-161</w:t>
      </w:r>
      <w:r>
        <w:rPr>
          <w:rFonts w:cs="Arial"/>
          <w:b/>
          <w:noProof/>
          <w:sz w:val="24"/>
          <w:szCs w:val="24"/>
        </w:rPr>
        <w:tab/>
        <w:t>S2-2401860</w:t>
      </w:r>
    </w:p>
    <w:p w14:paraId="12AEBDCF" w14:textId="77777777" w:rsidR="00D817DD" w:rsidRDefault="00D817DD" w:rsidP="00D817D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26 February - 01 March, 2024, Athens, Greece</w:t>
      </w:r>
    </w:p>
    <w:p w14:paraId="6E397425" w14:textId="77777777" w:rsidR="00D817DD" w:rsidRDefault="00D817DD" w:rsidP="006745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14:paraId="3EE3C4F4" w14:textId="563FF226" w:rsidR="006745AC" w:rsidRPr="00221571" w:rsidRDefault="006745AC" w:rsidP="006745A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A501F1">
        <w:rPr>
          <w:rFonts w:cs="Arial"/>
          <w:b/>
          <w:noProof/>
          <w:sz w:val="24"/>
          <w:szCs w:val="24"/>
        </w:rPr>
        <w:t>C1-</w:t>
      </w:r>
      <w:r w:rsidR="00873AC5" w:rsidRPr="00A501F1">
        <w:rPr>
          <w:rFonts w:cs="Arial"/>
          <w:b/>
          <w:noProof/>
          <w:sz w:val="24"/>
          <w:szCs w:val="24"/>
        </w:rPr>
        <w:t>24</w:t>
      </w:r>
      <w:r w:rsidR="00873AC5">
        <w:rPr>
          <w:rFonts w:cs="Arial"/>
          <w:b/>
          <w:noProof/>
          <w:sz w:val="24"/>
          <w:szCs w:val="24"/>
        </w:rPr>
        <w:t>04</w:t>
      </w:r>
      <w:r w:rsidR="00713F90">
        <w:rPr>
          <w:rFonts w:cs="Arial"/>
          <w:b/>
          <w:noProof/>
          <w:sz w:val="24"/>
          <w:szCs w:val="24"/>
        </w:rPr>
        <w:t>31</w:t>
      </w:r>
    </w:p>
    <w:p w14:paraId="51466FE6" w14:textId="0A8F01FD" w:rsidR="00A46E59" w:rsidRDefault="006745AC" w:rsidP="00B56DD0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E-meeting, 22 – 26 January 2024</w:t>
      </w:r>
    </w:p>
    <w:p w14:paraId="4C63FEB2" w14:textId="30E76EF0" w:rsidR="0057020D" w:rsidRPr="000F4E43" w:rsidRDefault="0057020D" w:rsidP="0057020D">
      <w:pPr>
        <w:pStyle w:val="Title"/>
      </w:pPr>
      <w:r w:rsidRPr="000F4E43">
        <w:t>Title:</w:t>
      </w:r>
      <w:r w:rsidRPr="000F4E43">
        <w:tab/>
      </w:r>
      <w:r w:rsidR="005A5386" w:rsidRPr="005A5386">
        <w:t xml:space="preserve">LS on </w:t>
      </w:r>
      <w:r w:rsidR="00354F3F">
        <w:t>UE selection</w:t>
      </w:r>
      <w:r w:rsidR="005A5386" w:rsidRPr="005A5386">
        <w:t xml:space="preserve"> for Ranging_SL</w:t>
      </w:r>
    </w:p>
    <w:p w14:paraId="332EC3BD" w14:textId="77777777" w:rsidR="0057020D" w:rsidRPr="000F4E43" w:rsidRDefault="0057020D" w:rsidP="0057020D">
      <w:pPr>
        <w:pStyle w:val="Title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Title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Title"/>
      </w:pPr>
      <w:r w:rsidRPr="000F4E43">
        <w:t>Work Item:</w:t>
      </w:r>
      <w:r w:rsidRPr="000F4E43">
        <w:tab/>
      </w:r>
      <w:r w:rsidR="005A5386" w:rsidRPr="005A5386">
        <w:t>Ranging_SL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0BC72B3B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354F3F">
        <w:t>2</w:t>
      </w:r>
    </w:p>
    <w:p w14:paraId="7C1CBE82" w14:textId="51BE7DF6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="00354F3F">
        <w:t>RAN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</w:t>
      </w:r>
      <w:proofErr w:type="spellStart"/>
      <w:r>
        <w:rPr>
          <w:bCs/>
          <w:color w:val="0000FF"/>
        </w:rPr>
        <w:t>xiaomi</w:t>
      </w:r>
      <w:proofErr w:type="spellEnd"/>
      <w:r>
        <w:rPr>
          <w:bCs/>
          <w:color w:val="0000FF"/>
        </w:rPr>
        <w:t>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Title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5BA8A57F" w:rsidR="00786B4E" w:rsidRPr="00076A07" w:rsidRDefault="00EF0E8E" w:rsidP="00076A07">
      <w:r w:rsidRPr="00076A07">
        <w:t xml:space="preserve">TS </w:t>
      </w:r>
      <w:r w:rsidR="008B287F" w:rsidRPr="00076A07">
        <w:t>23</w:t>
      </w:r>
      <w:r w:rsidRPr="00076A07">
        <w:t>.5</w:t>
      </w:r>
      <w:r w:rsidR="008B287F" w:rsidRPr="00076A07">
        <w:t>86</w:t>
      </w:r>
      <w:r w:rsidR="00076A07" w:rsidRPr="00076A07">
        <w:t xml:space="preserve"> clause 5.2.2 states</w:t>
      </w:r>
      <w:r w:rsidR="00786B4E" w:rsidRPr="00076A07">
        <w:t>:</w:t>
      </w:r>
    </w:p>
    <w:p w14:paraId="31D84B4E" w14:textId="2397C5EE" w:rsidR="00FE4208" w:rsidRPr="00FE4208" w:rsidRDefault="00FE4208" w:rsidP="00BA0E8D">
      <w:pPr>
        <w:pStyle w:val="Header"/>
        <w:ind w:left="360"/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Multiple candidate Located UEs may be discovered, in that case, the Located UE(s) is selected from the candidate Located UE list. The Located UE(s) is selected based on:</w:t>
      </w:r>
    </w:p>
    <w:p w14:paraId="390B57F6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FE4208">
        <w:rPr>
          <w:rFonts w:cs="Arial"/>
          <w:b w:val="0"/>
          <w:bCs/>
          <w:i/>
          <w:iCs/>
          <w:lang w:eastAsia="zh-CN"/>
        </w:rPr>
        <w:t>Candidate list of Located UE(s), if available.</w:t>
      </w:r>
    </w:p>
    <w:p w14:paraId="6ECBA53C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Capabilities of the candidate Located UE(s), e.g. the supported Sidelink Positioning methods.</w:t>
      </w:r>
    </w:p>
    <w:p w14:paraId="6C175EF1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The required positioning QoS.</w:t>
      </w:r>
    </w:p>
    <w:p w14:paraId="534ED6F1" w14:textId="77777777" w:rsid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Whether the serving PLMN of candidate Located UE(s) is same with serving PLMN of Target UE.</w:t>
      </w:r>
    </w:p>
    <w:p w14:paraId="05E9C0B9" w14:textId="77777777" w:rsidR="00BD4ACE" w:rsidRPr="00BD4ACE" w:rsidRDefault="00FE4208" w:rsidP="00BD4ACE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BD4ACE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9950A6" w:rsidRPr="00BD4ACE">
        <w:rPr>
          <w:rFonts w:cs="Arial"/>
          <w:b w:val="0"/>
          <w:bCs/>
          <w:lang w:eastAsia="zh-CN"/>
        </w:rPr>
        <w:t xml:space="preserve"> </w:t>
      </w:r>
    </w:p>
    <w:p w14:paraId="6815EFF9" w14:textId="10B8214B" w:rsidR="00076A07" w:rsidRDefault="00076A07" w:rsidP="00076A07"/>
    <w:p w14:paraId="02E1F272" w14:textId="30343E45" w:rsidR="00076A07" w:rsidRPr="00076A07" w:rsidRDefault="00076A07" w:rsidP="00076A07">
      <w:r w:rsidRPr="00076A07">
        <w:t>TS 23.586 clause 5.2.3 states:</w:t>
      </w:r>
    </w:p>
    <w:p w14:paraId="2155F433" w14:textId="77777777" w:rsidR="002100D6" w:rsidRPr="002100D6" w:rsidRDefault="002100D6" w:rsidP="002100D6">
      <w:pPr>
        <w:pStyle w:val="Header"/>
        <w:ind w:left="420"/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SL Positioning Server UE Discovery &amp; Selection is performed by the Target UE, when it meets one or more of the following criteria:</w:t>
      </w:r>
    </w:p>
    <w:p w14:paraId="798617B9" w14:textId="2826C6B4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and the discovered SL Reference UEs are currently not served by a network supporting Ranging/SL Positioning</w:t>
      </w:r>
      <w:r w:rsidR="006E24B7">
        <w:rPr>
          <w:rFonts w:cs="Arial"/>
          <w:b w:val="0"/>
          <w:bCs/>
          <w:i/>
          <w:iCs/>
          <w:lang w:eastAsia="zh-CN"/>
        </w:rPr>
        <w:t>.</w:t>
      </w:r>
    </w:p>
    <w:p w14:paraId="16983235" w14:textId="7FB17566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Target UE is not capable of performing SL Positioning Server UE functionalities or related positioning methods.</w:t>
      </w:r>
    </w:p>
    <w:p w14:paraId="67CADAA4" w14:textId="109A04A9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The SL Reference UEs are not capable of performing SL Positioning Server UE functionalities or related positioning methods.</w:t>
      </w:r>
    </w:p>
    <w:p w14:paraId="658020A1" w14:textId="7FD4E1ED" w:rsidR="002100D6" w:rsidRPr="002100D6" w:rsidRDefault="002100D6" w:rsidP="002100D6">
      <w:pPr>
        <w:pStyle w:val="Header"/>
        <w:numPr>
          <w:ilvl w:val="1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2100D6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</w:p>
    <w:p w14:paraId="671FFCEF" w14:textId="33340CF3" w:rsidR="00C56BC6" w:rsidRDefault="00C56BC6" w:rsidP="00D415B7">
      <w:pPr>
        <w:pStyle w:val="Header"/>
        <w:ind w:left="360"/>
        <w:rPr>
          <w:rFonts w:cs="Arial"/>
          <w:b w:val="0"/>
          <w:bCs/>
          <w:lang w:eastAsia="zh-CN"/>
        </w:rPr>
      </w:pPr>
    </w:p>
    <w:p w14:paraId="24241FC1" w14:textId="77777777" w:rsidR="004162A3" w:rsidRDefault="004162A3" w:rsidP="00C56BC6">
      <w:pPr>
        <w:pStyle w:val="Header"/>
        <w:rPr>
          <w:rFonts w:cs="Arial"/>
          <w:b w:val="0"/>
          <w:bCs/>
          <w:lang w:eastAsia="zh-CN"/>
        </w:rPr>
      </w:pPr>
    </w:p>
    <w:p w14:paraId="62CDB00D" w14:textId="1EB2462F" w:rsidR="0086618D" w:rsidRDefault="0086618D" w:rsidP="00884487">
      <w:pPr>
        <w:rPr>
          <w:rFonts w:cs="Arial"/>
          <w:b/>
          <w:bCs/>
          <w:lang w:eastAsia="zh-CN"/>
        </w:rPr>
      </w:pPr>
      <w:r w:rsidRPr="00884487">
        <w:t>CT1</w:t>
      </w:r>
      <w:r>
        <w:rPr>
          <w:rFonts w:cs="Arial"/>
          <w:bCs/>
          <w:lang w:eastAsia="zh-CN"/>
        </w:rPr>
        <w:t xml:space="preserve"> would like to ask SA</w:t>
      </w:r>
      <w:r w:rsidR="008E3DD5">
        <w:rPr>
          <w:rFonts w:cs="Arial"/>
          <w:bCs/>
          <w:lang w:eastAsia="zh-CN"/>
        </w:rPr>
        <w:t>2 to provide feedback on the following</w:t>
      </w:r>
      <w:r>
        <w:rPr>
          <w:rFonts w:cs="Arial"/>
          <w:bCs/>
          <w:lang w:eastAsia="zh-CN"/>
        </w:rPr>
        <w:t>:</w:t>
      </w:r>
    </w:p>
    <w:p w14:paraId="4E940929" w14:textId="35ABA148" w:rsidR="00657C77" w:rsidRDefault="008D6E91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Q1.</w:t>
      </w:r>
      <w:r>
        <w:rPr>
          <w:rFonts w:cs="Arial"/>
          <w:b w:val="0"/>
          <w:bCs/>
          <w:lang w:eastAsia="zh-CN"/>
        </w:rPr>
        <w:tab/>
      </w:r>
      <w:r w:rsidR="00B24E37">
        <w:rPr>
          <w:rFonts w:cs="Arial"/>
          <w:b w:val="0"/>
          <w:bCs/>
          <w:lang w:eastAsia="zh-CN"/>
        </w:rPr>
        <w:t xml:space="preserve">How </w:t>
      </w:r>
      <w:r w:rsidR="00884487">
        <w:rPr>
          <w:rFonts w:cs="Arial"/>
          <w:b w:val="0"/>
          <w:bCs/>
          <w:lang w:eastAsia="zh-CN"/>
        </w:rPr>
        <w:t xml:space="preserve">does </w:t>
      </w:r>
      <w:r w:rsidR="00B24E37">
        <w:rPr>
          <w:rFonts w:cs="Arial"/>
          <w:b w:val="0"/>
          <w:bCs/>
          <w:lang w:eastAsia="zh-CN"/>
        </w:rPr>
        <w:t>the target</w:t>
      </w:r>
      <w:r w:rsidR="00B24E37" w:rsidRPr="00B24E37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UE </w:t>
      </w:r>
      <w:r w:rsidR="00B24E37" w:rsidRPr="0071348D">
        <w:rPr>
          <w:rFonts w:cs="Arial"/>
          <w:b w:val="0"/>
          <w:bCs/>
          <w:lang w:eastAsia="zh-CN"/>
        </w:rPr>
        <w:t>obtain</w:t>
      </w:r>
      <w:r w:rsidR="00B24E37">
        <w:rPr>
          <w:rFonts w:cs="Arial"/>
          <w:b w:val="0"/>
          <w:bCs/>
          <w:lang w:eastAsia="zh-CN"/>
        </w:rPr>
        <w:t xml:space="preserve"> "</w:t>
      </w:r>
      <w:r w:rsidR="00B24E37" w:rsidRPr="00657C77">
        <w:rPr>
          <w:rFonts w:cs="Arial"/>
          <w:b w:val="0"/>
          <w:bCs/>
          <w:lang w:eastAsia="zh-CN"/>
        </w:rPr>
        <w:t xml:space="preserve">Capabilities of the candidate Located UE(s), e.g. the supported Sidelink </w:t>
      </w:r>
      <w:r w:rsidR="00B24E37" w:rsidRPr="00657C77">
        <w:rPr>
          <w:rFonts w:cs="Arial"/>
          <w:b w:val="0"/>
          <w:bCs/>
          <w:lang w:eastAsia="zh-CN"/>
        </w:rPr>
        <w:lastRenderedPageBreak/>
        <w:t>Positioning methods</w:t>
      </w:r>
      <w:r w:rsidR="00B24E37">
        <w:rPr>
          <w:rFonts w:cs="Arial"/>
          <w:b w:val="0"/>
          <w:bCs/>
          <w:lang w:eastAsia="zh-CN"/>
        </w:rPr>
        <w:t>" for located UE selection</w:t>
      </w:r>
      <w:r w:rsidR="00884487">
        <w:rPr>
          <w:rFonts w:cs="Arial"/>
          <w:b w:val="0"/>
          <w:bCs/>
          <w:lang w:eastAsia="zh-CN"/>
        </w:rPr>
        <w:t>?</w:t>
      </w:r>
    </w:p>
    <w:p w14:paraId="3BE135CB" w14:textId="77777777" w:rsidR="00884487" w:rsidRDefault="0088448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</w:p>
    <w:p w14:paraId="2E25A851" w14:textId="17F8F4D3" w:rsidR="00B24E37" w:rsidRDefault="00657C7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Q2.</w:t>
      </w:r>
      <w:r>
        <w:rPr>
          <w:rFonts w:cs="Arial"/>
          <w:b w:val="0"/>
          <w:bCs/>
          <w:lang w:eastAsia="zh-CN"/>
        </w:rPr>
        <w:tab/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>the "</w:t>
      </w:r>
      <w:r w:rsidR="00BD6331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BD6331">
        <w:rPr>
          <w:rFonts w:cs="Arial"/>
          <w:b w:val="0"/>
          <w:bCs/>
          <w:lang w:eastAsia="zh-CN"/>
        </w:rPr>
        <w:t>"</w:t>
      </w:r>
      <w:r w:rsidR="00BD6331" w:rsidRPr="00BD6331">
        <w:rPr>
          <w:rFonts w:cs="Arial"/>
          <w:b w:val="0"/>
          <w:bCs/>
          <w:lang w:eastAsia="zh-CN"/>
        </w:rPr>
        <w:t xml:space="preserve"> </w:t>
      </w:r>
      <w:r w:rsidR="00BD6331">
        <w:rPr>
          <w:rFonts w:cs="Arial"/>
          <w:b w:val="0"/>
          <w:bCs/>
          <w:lang w:eastAsia="zh-CN"/>
        </w:rPr>
        <w:t xml:space="preserve">considered by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target UE</w:t>
      </w:r>
      <w:r w:rsidR="00884487">
        <w:rPr>
          <w:rFonts w:cs="Arial"/>
          <w:b w:val="0"/>
          <w:bCs/>
          <w:lang w:eastAsia="zh-CN"/>
        </w:rPr>
        <w:t>,</w:t>
      </w:r>
      <w:r w:rsidR="00BD6331">
        <w:rPr>
          <w:rFonts w:cs="Arial"/>
          <w:b w:val="0"/>
          <w:bCs/>
          <w:lang w:eastAsia="zh-CN"/>
        </w:rPr>
        <w:t xml:space="preserve"> </w:t>
      </w:r>
      <w:r w:rsidR="00884487">
        <w:rPr>
          <w:rFonts w:cs="Arial"/>
          <w:b w:val="0"/>
          <w:bCs/>
          <w:lang w:eastAsia="zh-CN"/>
        </w:rPr>
        <w:t xml:space="preserve">the </w:t>
      </w:r>
      <w:r w:rsidR="00BD6331">
        <w:rPr>
          <w:rFonts w:cs="Arial"/>
          <w:b w:val="0"/>
          <w:bCs/>
          <w:lang w:eastAsia="zh-CN"/>
        </w:rPr>
        <w:t>LMF or both</w:t>
      </w:r>
      <w:r w:rsidR="00884487">
        <w:rPr>
          <w:rFonts w:cs="Arial"/>
          <w:b w:val="0"/>
          <w:bCs/>
          <w:lang w:eastAsia="zh-CN"/>
        </w:rPr>
        <w:t>, for located UE selection? H</w:t>
      </w:r>
      <w:r w:rsidR="00BD6331">
        <w:rPr>
          <w:rFonts w:cs="Arial"/>
          <w:b w:val="0"/>
          <w:bCs/>
          <w:lang w:eastAsia="zh-CN"/>
        </w:rPr>
        <w:t xml:space="preserve">ow </w:t>
      </w:r>
      <w:r w:rsidR="00884487">
        <w:rPr>
          <w:rFonts w:cs="Arial"/>
          <w:b w:val="0"/>
          <w:bCs/>
          <w:lang w:eastAsia="zh-CN"/>
        </w:rPr>
        <w:t xml:space="preserve">is </w:t>
      </w:r>
      <w:r w:rsidR="00BD6331">
        <w:rPr>
          <w:rFonts w:cs="Arial"/>
          <w:b w:val="0"/>
          <w:bCs/>
          <w:lang w:eastAsia="zh-CN"/>
        </w:rPr>
        <w:t xml:space="preserve">the </w:t>
      </w:r>
      <w:r w:rsidR="00884487" w:rsidRPr="00884487">
        <w:rPr>
          <w:rFonts w:cs="Arial"/>
          <w:b w:val="0"/>
          <w:bCs/>
          <w:lang w:eastAsia="zh-CN"/>
        </w:rPr>
        <w:t>positioning QoS</w:t>
      </w:r>
      <w:r w:rsidR="00884487">
        <w:rPr>
          <w:rFonts w:cs="Arial"/>
          <w:b w:val="0"/>
          <w:bCs/>
          <w:lang w:eastAsia="zh-CN"/>
        </w:rPr>
        <w:t xml:space="preserve"> supported by the located UE to be matched against "</w:t>
      </w:r>
      <w:r w:rsidR="00884487" w:rsidRPr="00BD4ACE">
        <w:rPr>
          <w:rFonts w:cs="Arial"/>
          <w:b w:val="0"/>
          <w:bCs/>
          <w:i/>
          <w:iCs/>
          <w:lang w:eastAsia="zh-CN"/>
        </w:rPr>
        <w:t>The required positioning QoS</w:t>
      </w:r>
      <w:r w:rsidR="00884487">
        <w:rPr>
          <w:rFonts w:cs="Arial"/>
          <w:b w:val="0"/>
          <w:bCs/>
          <w:lang w:eastAsia="zh-CN"/>
        </w:rPr>
        <w:t>" obtained?</w:t>
      </w:r>
    </w:p>
    <w:p w14:paraId="1D8218A3" w14:textId="77777777" w:rsidR="00884487" w:rsidRDefault="0088448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</w:p>
    <w:p w14:paraId="367B32F8" w14:textId="6383D81C" w:rsidR="00BD6331" w:rsidRDefault="00657C7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Q3.</w:t>
      </w:r>
      <w:r>
        <w:rPr>
          <w:rFonts w:cs="Arial"/>
          <w:b w:val="0"/>
          <w:bCs/>
          <w:lang w:eastAsia="zh-CN"/>
        </w:rPr>
        <w:tab/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BD6331" w:rsidRPr="00971408">
        <w:rPr>
          <w:rFonts w:cs="Arial"/>
          <w:b w:val="0"/>
          <w:bCs/>
          <w:i/>
          <w:iCs/>
          <w:lang w:eastAsia="zh-CN"/>
        </w:rPr>
        <w:t>UE's information including whether UE is in coverage or not, UE's location, etc.</w:t>
      </w:r>
      <w:r w:rsidR="00BD6331" w:rsidRPr="00971408">
        <w:rPr>
          <w:rFonts w:cs="Arial"/>
          <w:b w:val="0"/>
          <w:bCs/>
          <w:lang w:eastAsia="zh-CN"/>
        </w:rPr>
        <w:t>"</w:t>
      </w:r>
      <w:r w:rsidR="00D174B4">
        <w:rPr>
          <w:rFonts w:cs="Arial"/>
          <w:b w:val="0"/>
          <w:bCs/>
          <w:lang w:eastAsia="zh-CN"/>
        </w:rPr>
        <w:t xml:space="preserve"> include </w:t>
      </w:r>
      <w:r w:rsidR="00D174B4" w:rsidRPr="00B117B8">
        <w:rPr>
          <w:rFonts w:cs="Arial"/>
          <w:b w:val="0"/>
          <w:bCs/>
          <w:lang w:eastAsia="zh-CN"/>
        </w:rPr>
        <w:t>"coverage condition" or "UE's location" or both</w:t>
      </w:r>
      <w:r w:rsidR="001E4B09">
        <w:rPr>
          <w:rFonts w:cs="Arial"/>
          <w:b w:val="0"/>
          <w:bCs/>
          <w:lang w:eastAsia="zh-CN"/>
        </w:rPr>
        <w:t xml:space="preserve">, </w:t>
      </w:r>
      <w:r w:rsidR="00EB2A4A">
        <w:rPr>
          <w:rFonts w:cs="Arial"/>
          <w:b w:val="0"/>
          <w:bCs/>
          <w:lang w:eastAsia="zh-CN"/>
        </w:rPr>
        <w:t xml:space="preserve">and does </w:t>
      </w:r>
      <w:r w:rsidR="00884487">
        <w:rPr>
          <w:rFonts w:cs="Arial"/>
          <w:b w:val="0"/>
          <w:bCs/>
          <w:lang w:eastAsia="zh-CN"/>
        </w:rPr>
        <w:t>it refer 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>, the target UE's information or both</w:t>
      </w:r>
      <w:r w:rsidR="00EB2A4A">
        <w:rPr>
          <w:rFonts w:cs="Arial"/>
          <w:b w:val="0"/>
          <w:bCs/>
          <w:lang w:eastAsia="zh-CN"/>
        </w:rPr>
        <w:t>?</w:t>
      </w:r>
      <w:r w:rsidR="0088448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>I</w:t>
      </w:r>
      <w:r w:rsidR="00884487">
        <w:rPr>
          <w:rFonts w:cs="Arial"/>
          <w:b w:val="0"/>
          <w:bCs/>
          <w:lang w:eastAsia="zh-CN"/>
        </w:rPr>
        <w:t xml:space="preserve">f </w:t>
      </w:r>
      <w:r w:rsidR="00EB2A4A">
        <w:rPr>
          <w:rFonts w:cs="Arial"/>
          <w:b w:val="0"/>
          <w:bCs/>
          <w:lang w:eastAsia="zh-CN"/>
        </w:rPr>
        <w:t xml:space="preserve">it refers </w:t>
      </w:r>
      <w:r w:rsidR="00884487">
        <w:rPr>
          <w:rFonts w:cs="Arial"/>
          <w:b w:val="0"/>
          <w:bCs/>
          <w:lang w:eastAsia="zh-CN"/>
        </w:rPr>
        <w:t>to the located UE's information</w:t>
      </w:r>
      <w:r w:rsidR="00EB2A4A">
        <w:rPr>
          <w:rFonts w:cs="Arial"/>
          <w:b w:val="0"/>
          <w:bCs/>
          <w:lang w:eastAsia="zh-CN"/>
        </w:rPr>
        <w:t xml:space="preserve"> (or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>'s information)</w:t>
      </w:r>
      <w:r w:rsidR="00884487">
        <w:rPr>
          <w:rFonts w:cs="Arial"/>
          <w:b w:val="0"/>
          <w:bCs/>
          <w:lang w:eastAsia="zh-CN"/>
        </w:rPr>
        <w:t xml:space="preserve">, </w:t>
      </w:r>
      <w:r w:rsidR="00D174B4">
        <w:rPr>
          <w:rFonts w:cs="Arial"/>
          <w:b w:val="0"/>
          <w:bCs/>
          <w:lang w:eastAsia="zh-CN"/>
        </w:rPr>
        <w:t xml:space="preserve">how </w:t>
      </w:r>
      <w:r w:rsidR="00EB2A4A">
        <w:rPr>
          <w:rFonts w:cs="Arial"/>
          <w:b w:val="0"/>
          <w:bCs/>
          <w:lang w:eastAsia="zh-CN"/>
        </w:rPr>
        <w:t xml:space="preserve">does the </w:t>
      </w:r>
      <w:r w:rsidR="00D174B4" w:rsidRPr="00B117B8">
        <w:rPr>
          <w:rFonts w:cs="Arial"/>
          <w:b w:val="0"/>
          <w:bCs/>
          <w:lang w:eastAsia="zh-CN"/>
        </w:rPr>
        <w:t xml:space="preserve">target UE obtain </w:t>
      </w:r>
      <w:r w:rsidR="00EB2A4A">
        <w:rPr>
          <w:rFonts w:cs="Arial"/>
          <w:b w:val="0"/>
          <w:bCs/>
          <w:lang w:eastAsia="zh-CN"/>
        </w:rPr>
        <w:t xml:space="preserve">the located UE's information </w:t>
      </w:r>
      <w:r w:rsidR="001E4B09">
        <w:rPr>
          <w:rFonts w:cs="Arial"/>
          <w:b w:val="0"/>
          <w:bCs/>
          <w:lang w:eastAsia="zh-CN"/>
        </w:rPr>
        <w:t xml:space="preserve">for located UE selection and </w:t>
      </w:r>
      <w:r w:rsidR="00EB2A4A">
        <w:rPr>
          <w:rFonts w:cs="Arial"/>
          <w:b w:val="0"/>
          <w:bCs/>
          <w:lang w:eastAsia="zh-CN"/>
        </w:rPr>
        <w:t>and the S</w:t>
      </w:r>
      <w:r w:rsidR="00EB2A4A" w:rsidRPr="00971408">
        <w:rPr>
          <w:rFonts w:cs="Arial"/>
          <w:b w:val="0"/>
          <w:bCs/>
          <w:lang w:eastAsia="zh-CN"/>
        </w:rPr>
        <w:t>L positioning server UE</w:t>
      </w:r>
      <w:r w:rsidR="00EB2A4A">
        <w:rPr>
          <w:rFonts w:cs="Arial"/>
          <w:b w:val="0"/>
          <w:bCs/>
          <w:lang w:eastAsia="zh-CN"/>
        </w:rPr>
        <w:t xml:space="preserve">'s information for </w:t>
      </w:r>
      <w:r w:rsidR="001E4B09">
        <w:rPr>
          <w:rFonts w:cs="Arial"/>
          <w:b w:val="0"/>
          <w:bCs/>
          <w:lang w:eastAsia="zh-CN"/>
        </w:rPr>
        <w:t>S</w:t>
      </w:r>
      <w:r w:rsidR="001E4B09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596368C7" w14:textId="77777777" w:rsidR="00884487" w:rsidRDefault="00884487" w:rsidP="00657C77">
      <w:pPr>
        <w:pStyle w:val="Header"/>
        <w:ind w:left="568" w:hanging="568"/>
        <w:rPr>
          <w:rFonts w:cs="Arial"/>
          <w:b w:val="0"/>
          <w:bCs/>
          <w:lang w:eastAsia="zh-CN"/>
        </w:rPr>
      </w:pPr>
    </w:p>
    <w:p w14:paraId="3F9E124A" w14:textId="0CE7560A" w:rsidR="001E4B09" w:rsidRPr="00EA4D50" w:rsidRDefault="00657C77" w:rsidP="00657C77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Q4.</w:t>
      </w:r>
      <w:r>
        <w:rPr>
          <w:rFonts w:cs="Arial"/>
          <w:b w:val="0"/>
          <w:bCs/>
          <w:lang w:eastAsia="zh-CN"/>
        </w:rPr>
        <w:tab/>
      </w:r>
      <w:r w:rsidR="00EA1FF5">
        <w:rPr>
          <w:rFonts w:cs="Arial" w:hint="eastAsia"/>
          <w:b w:val="0"/>
          <w:bCs/>
          <w:lang w:eastAsia="zh-CN"/>
        </w:rPr>
        <w:t>H</w:t>
      </w:r>
      <w:r w:rsidR="00EA1FF5">
        <w:rPr>
          <w:rFonts w:cs="Arial"/>
          <w:b w:val="0"/>
          <w:bCs/>
          <w:lang w:eastAsia="zh-CN"/>
        </w:rPr>
        <w:t xml:space="preserve">ow </w:t>
      </w:r>
      <w:r w:rsidR="00EB2A4A">
        <w:rPr>
          <w:rFonts w:cs="Arial"/>
          <w:b w:val="0"/>
          <w:bCs/>
          <w:lang w:eastAsia="zh-CN"/>
        </w:rPr>
        <w:t xml:space="preserve">does </w:t>
      </w:r>
      <w:r w:rsidR="00EA1FF5">
        <w:rPr>
          <w:rFonts w:cs="Arial"/>
          <w:b w:val="0"/>
          <w:bCs/>
          <w:lang w:eastAsia="zh-CN"/>
        </w:rPr>
        <w:t>the target</w:t>
      </w:r>
      <w:r w:rsidR="00EA1FF5" w:rsidRPr="00B24E37">
        <w:rPr>
          <w:rFonts w:cs="Arial"/>
          <w:b w:val="0"/>
          <w:bCs/>
          <w:lang w:eastAsia="zh-CN"/>
        </w:rPr>
        <w:t xml:space="preserve"> </w:t>
      </w:r>
      <w:r w:rsidR="00EB2A4A">
        <w:rPr>
          <w:rFonts w:cs="Arial"/>
          <w:b w:val="0"/>
          <w:bCs/>
          <w:lang w:eastAsia="zh-CN"/>
        </w:rPr>
        <w:t xml:space="preserve">UE </w:t>
      </w:r>
      <w:r w:rsidR="00EA1FF5" w:rsidRPr="0071348D">
        <w:rPr>
          <w:rFonts w:cs="Arial"/>
          <w:b w:val="0"/>
          <w:bCs/>
          <w:lang w:eastAsia="zh-CN"/>
        </w:rPr>
        <w:t>obtain</w:t>
      </w:r>
      <w:r w:rsidR="00EA1FF5" w:rsidRPr="00971408">
        <w:rPr>
          <w:rFonts w:cs="Arial"/>
          <w:b w:val="0"/>
          <w:bCs/>
          <w:lang w:eastAsia="zh-CN"/>
        </w:rPr>
        <w:t xml:space="preserve"> "</w:t>
      </w:r>
      <w:r w:rsidR="00EA1FF5" w:rsidRPr="002100D6">
        <w:rPr>
          <w:rFonts w:cs="Arial"/>
          <w:b w:val="0"/>
          <w:bCs/>
          <w:i/>
          <w:iCs/>
          <w:lang w:eastAsia="zh-CN"/>
        </w:rPr>
        <w:t>related positioning methods</w:t>
      </w:r>
      <w:r w:rsidR="00EA1FF5" w:rsidRPr="00971408">
        <w:rPr>
          <w:rFonts w:cs="Arial"/>
          <w:b w:val="0"/>
          <w:bCs/>
          <w:lang w:eastAsia="zh-CN"/>
        </w:rPr>
        <w:t>"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for</w:t>
      </w:r>
      <w:r w:rsidR="00EA1FF5" w:rsidRPr="00EA1FF5">
        <w:rPr>
          <w:rFonts w:cs="Arial"/>
          <w:b w:val="0"/>
          <w:bCs/>
          <w:lang w:eastAsia="zh-CN"/>
        </w:rPr>
        <w:t xml:space="preserve"> </w:t>
      </w:r>
      <w:r w:rsidR="00EA1FF5">
        <w:rPr>
          <w:rFonts w:cs="Arial"/>
          <w:b w:val="0"/>
          <w:bCs/>
          <w:lang w:eastAsia="zh-CN"/>
        </w:rPr>
        <w:t>S</w:t>
      </w:r>
      <w:r w:rsidR="00EA1FF5" w:rsidRPr="00971408">
        <w:rPr>
          <w:rFonts w:cs="Arial"/>
          <w:b w:val="0"/>
          <w:bCs/>
          <w:lang w:eastAsia="zh-CN"/>
        </w:rPr>
        <w:t>L positioning server UE selection</w:t>
      </w:r>
      <w:r w:rsidR="00EB2A4A">
        <w:rPr>
          <w:rFonts w:cs="Arial"/>
          <w:b w:val="0"/>
          <w:bCs/>
          <w:lang w:eastAsia="zh-CN"/>
        </w:rPr>
        <w:t>?</w:t>
      </w:r>
    </w:p>
    <w:p w14:paraId="0A6A1746" w14:textId="77777777" w:rsidR="0086618D" w:rsidRDefault="0086618D" w:rsidP="0086618D">
      <w:pPr>
        <w:pStyle w:val="Header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Header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6909E0B5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AE6F2B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3ADBE787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AE6F2B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feedback for the above question</w:t>
      </w:r>
      <w:r w:rsidR="00FD7C8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516E0C6" w14:textId="5B7EDA90" w:rsidR="008A1F24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 w:rsidR="00612426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</w:t>
      </w:r>
      <w:r w:rsidR="00612426">
        <w:rPr>
          <w:rFonts w:ascii="Arial" w:hAnsi="Arial" w:cs="Arial"/>
          <w:bCs/>
        </w:rPr>
        <w:t xml:space="preserve">                       </w:t>
      </w:r>
      <w:r>
        <w:rPr>
          <w:rFonts w:ascii="Arial" w:hAnsi="Arial" w:cs="Arial"/>
          <w:bCs/>
        </w:rPr>
        <w:t>Athens, Greece</w:t>
      </w:r>
    </w:p>
    <w:p w14:paraId="79B9C71F" w14:textId="77777777" w:rsidR="008A1F24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 w:rsidRPr="001848F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6718DD21" w14:textId="77777777" w:rsidR="008A1F24" w:rsidRPr="00F0649B" w:rsidRDefault="008A1F24" w:rsidP="008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68C05376" w14:textId="237D9DAE" w:rsidR="00D12661" w:rsidRPr="008A1F24" w:rsidRDefault="00D12661" w:rsidP="008A1F24">
      <w:pPr>
        <w:tabs>
          <w:tab w:val="left" w:pos="5103"/>
        </w:tabs>
        <w:spacing w:after="120"/>
        <w:ind w:left="2268" w:hanging="2268"/>
      </w:pPr>
    </w:p>
    <w:sectPr w:rsidR="00D12661" w:rsidRPr="008A1F2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4920" w14:textId="77777777" w:rsidR="008C349E" w:rsidRDefault="008C349E">
      <w:r>
        <w:separator/>
      </w:r>
    </w:p>
  </w:endnote>
  <w:endnote w:type="continuationSeparator" w:id="0">
    <w:p w14:paraId="25D7ACBA" w14:textId="77777777" w:rsidR="008C349E" w:rsidRDefault="008C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D346" w14:textId="77777777" w:rsidR="008C349E" w:rsidRDefault="008C349E">
      <w:r>
        <w:separator/>
      </w:r>
    </w:p>
  </w:footnote>
  <w:footnote w:type="continuationSeparator" w:id="0">
    <w:p w14:paraId="23158FE7" w14:textId="77777777" w:rsidR="008C349E" w:rsidRDefault="008C3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F81568E"/>
    <w:multiLevelType w:val="hybridMultilevel"/>
    <w:tmpl w:val="F2B47C80"/>
    <w:lvl w:ilvl="0" w:tplc="F1E0C2A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498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08078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6505722">
    <w:abstractNumId w:val="2"/>
  </w:num>
  <w:num w:numId="4" w16cid:durableId="1979608832">
    <w:abstractNumId w:val="13"/>
  </w:num>
  <w:num w:numId="5" w16cid:durableId="931011942">
    <w:abstractNumId w:val="5"/>
  </w:num>
  <w:num w:numId="6" w16cid:durableId="701396612">
    <w:abstractNumId w:val="1"/>
  </w:num>
  <w:num w:numId="7" w16cid:durableId="1985430476">
    <w:abstractNumId w:val="9"/>
  </w:num>
  <w:num w:numId="8" w16cid:durableId="848444415">
    <w:abstractNumId w:val="10"/>
  </w:num>
  <w:num w:numId="9" w16cid:durableId="1075468525">
    <w:abstractNumId w:val="6"/>
  </w:num>
  <w:num w:numId="10" w16cid:durableId="415446409">
    <w:abstractNumId w:val="3"/>
  </w:num>
  <w:num w:numId="11" w16cid:durableId="429395029">
    <w:abstractNumId w:val="7"/>
  </w:num>
  <w:num w:numId="12" w16cid:durableId="1350989735">
    <w:abstractNumId w:val="11"/>
  </w:num>
  <w:num w:numId="13" w16cid:durableId="1089347786">
    <w:abstractNumId w:val="12"/>
  </w:num>
  <w:num w:numId="14" w16cid:durableId="1742018905">
    <w:abstractNumId w:val="4"/>
  </w:num>
  <w:num w:numId="15" w16cid:durableId="15129153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2100D6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2563"/>
    <w:rsid w:val="0071348D"/>
    <w:rsid w:val="00713F90"/>
    <w:rsid w:val="00714B2E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A70"/>
    <w:rsid w:val="00D51C49"/>
    <w:rsid w:val="00D5358D"/>
    <w:rsid w:val="00D53BE5"/>
    <w:rsid w:val="00D55F30"/>
    <w:rsid w:val="00D641A9"/>
    <w:rsid w:val="00D817DD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525</Words>
  <Characters>2709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xingtq@chinaunicom.cn Changes</cp:lastModifiedBy>
  <cp:revision>3</cp:revision>
  <cp:lastPrinted>1900-01-01T00:00:00Z</cp:lastPrinted>
  <dcterms:created xsi:type="dcterms:W3CDTF">2024-02-07T13:53:00Z</dcterms:created>
  <dcterms:modified xsi:type="dcterms:W3CDTF">2024-02-07T13:54:00Z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