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95E84" w14:textId="2887160F" w:rsidR="00B97703" w:rsidRPr="004C27C9" w:rsidRDefault="004E3939">
      <w:pPr>
        <w:pStyle w:val="Header"/>
        <w:tabs>
          <w:tab w:val="right" w:pos="7088"/>
          <w:tab w:val="right" w:pos="9781"/>
        </w:tabs>
        <w:rPr>
          <w:rFonts w:eastAsia="DengXian" w:cs="Arial"/>
          <w:b w:val="0"/>
          <w:bCs/>
          <w:sz w:val="22"/>
          <w:lang w:val="en-US" w:eastAsia="zh-CN"/>
        </w:rPr>
      </w:pPr>
      <w:r w:rsidRPr="001750D4">
        <w:rPr>
          <w:rFonts w:cs="Arial"/>
          <w:bCs/>
          <w:sz w:val="22"/>
          <w:szCs w:val="22"/>
          <w:lang w:val="en-US"/>
        </w:rPr>
        <w:t xml:space="preserve">3GPP </w:t>
      </w:r>
      <w:bookmarkStart w:id="0" w:name="OLE_LINK50"/>
      <w:bookmarkStart w:id="1" w:name="OLE_LINK51"/>
      <w:bookmarkStart w:id="2" w:name="OLE_LINK52"/>
      <w:r w:rsidRPr="001750D4">
        <w:rPr>
          <w:rFonts w:cs="Arial"/>
          <w:bCs/>
          <w:sz w:val="22"/>
          <w:szCs w:val="22"/>
          <w:lang w:val="en-US"/>
        </w:rPr>
        <w:t xml:space="preserve">TSG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SA</w:t>
      </w:r>
      <w:r w:rsidRPr="001750D4">
        <w:rPr>
          <w:rFonts w:cs="Arial"/>
          <w:bCs/>
          <w:sz w:val="22"/>
          <w:szCs w:val="22"/>
          <w:lang w:val="en-US"/>
        </w:rPr>
        <w:t xml:space="preserve"> WG </w:t>
      </w:r>
      <w:bookmarkEnd w:id="0"/>
      <w:bookmarkEnd w:id="1"/>
      <w:bookmarkEnd w:id="2"/>
      <w:r w:rsidR="001750D4" w:rsidRPr="001750D4">
        <w:rPr>
          <w:rFonts w:cs="Arial"/>
          <w:bCs/>
          <w:sz w:val="22"/>
          <w:szCs w:val="22"/>
          <w:lang w:val="en-US"/>
        </w:rPr>
        <w:t>2</w:t>
      </w:r>
      <w:r w:rsidRPr="001750D4">
        <w:rPr>
          <w:rFonts w:cs="Arial"/>
          <w:bCs/>
          <w:sz w:val="22"/>
          <w:szCs w:val="22"/>
          <w:lang w:val="en-US"/>
        </w:rPr>
        <w:t xml:space="preserve"> Meeting</w:t>
      </w:r>
      <w:r w:rsidR="000F4D20">
        <w:rPr>
          <w:rFonts w:cs="Arial"/>
          <w:bCs/>
          <w:sz w:val="22"/>
          <w:szCs w:val="22"/>
          <w:lang w:val="en-US"/>
        </w:rPr>
        <w:t>#</w:t>
      </w:r>
      <w:r w:rsidRPr="001750D4">
        <w:rPr>
          <w:rFonts w:cs="Arial"/>
          <w:bCs/>
          <w:sz w:val="22"/>
          <w:szCs w:val="22"/>
          <w:lang w:val="en-US"/>
        </w:rPr>
        <w:t xml:space="preserve">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15</w:t>
      </w:r>
      <w:r w:rsidR="00CE340F">
        <w:rPr>
          <w:rFonts w:cs="Arial"/>
          <w:noProof w:val="0"/>
          <w:sz w:val="22"/>
          <w:szCs w:val="22"/>
          <w:lang w:val="en-US"/>
        </w:rPr>
        <w:t>6</w:t>
      </w:r>
      <w:r w:rsidR="004108CC">
        <w:rPr>
          <w:rFonts w:cs="Arial"/>
          <w:noProof w:val="0"/>
          <w:sz w:val="22"/>
          <w:szCs w:val="22"/>
          <w:lang w:val="en-US"/>
        </w:rPr>
        <w:t>-e</w:t>
      </w:r>
      <w:r w:rsidRPr="001750D4">
        <w:rPr>
          <w:rFonts w:cs="Arial"/>
          <w:bCs/>
          <w:sz w:val="22"/>
          <w:szCs w:val="22"/>
          <w:lang w:val="en-US"/>
        </w:rPr>
        <w:tab/>
      </w:r>
      <w:r w:rsidR="001750D4">
        <w:rPr>
          <w:rFonts w:cs="Arial"/>
          <w:bCs/>
          <w:sz w:val="22"/>
          <w:szCs w:val="22"/>
          <w:lang w:val="en-US"/>
        </w:rPr>
        <w:tab/>
      </w:r>
      <w:r w:rsidR="001750D4" w:rsidRPr="001750D4">
        <w:rPr>
          <w:rFonts w:cs="Arial"/>
          <w:bCs/>
          <w:sz w:val="22"/>
          <w:szCs w:val="22"/>
          <w:lang w:val="en-US"/>
        </w:rPr>
        <w:t>S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2-2</w:t>
      </w:r>
      <w:r w:rsidR="00932BF5">
        <w:rPr>
          <w:rFonts w:cs="Arial"/>
          <w:noProof w:val="0"/>
          <w:sz w:val="22"/>
          <w:szCs w:val="22"/>
          <w:lang w:val="en-US"/>
        </w:rPr>
        <w:t>30</w:t>
      </w:r>
      <w:r w:rsidR="006F32C2">
        <w:rPr>
          <w:rFonts w:eastAsia="DengXian" w:cs="Arial"/>
          <w:noProof w:val="0"/>
          <w:sz w:val="22"/>
          <w:szCs w:val="22"/>
          <w:lang w:val="en-US" w:eastAsia="zh-CN"/>
        </w:rPr>
        <w:t>4164</w:t>
      </w:r>
    </w:p>
    <w:p w14:paraId="1BCBC2C6" w14:textId="586145D7" w:rsidR="004E3939" w:rsidRPr="00DA53A0" w:rsidRDefault="00CE340F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17</w:t>
      </w:r>
      <w:r w:rsidR="004E3939" w:rsidRPr="00DA53A0">
        <w:rPr>
          <w:sz w:val="22"/>
          <w:szCs w:val="22"/>
        </w:rPr>
        <w:t xml:space="preserve"> </w:t>
      </w:r>
      <w:r w:rsidR="001750D4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294A15">
        <w:rPr>
          <w:sz w:val="22"/>
          <w:szCs w:val="22"/>
        </w:rPr>
        <w:t>2</w:t>
      </w:r>
      <w:r>
        <w:rPr>
          <w:sz w:val="22"/>
          <w:szCs w:val="22"/>
        </w:rPr>
        <w:t>1</w:t>
      </w:r>
      <w:r w:rsidR="001750D4">
        <w:rPr>
          <w:sz w:val="22"/>
          <w:szCs w:val="22"/>
        </w:rPr>
        <w:t xml:space="preserve"> </w:t>
      </w:r>
      <w:r>
        <w:rPr>
          <w:sz w:val="22"/>
          <w:szCs w:val="22"/>
        </w:rPr>
        <w:t>April</w:t>
      </w:r>
      <w:r w:rsidR="001750D4">
        <w:rPr>
          <w:sz w:val="22"/>
          <w:szCs w:val="22"/>
        </w:rPr>
        <w:t xml:space="preserve"> 202</w:t>
      </w:r>
      <w:r w:rsidR="00294A15">
        <w:rPr>
          <w:sz w:val="22"/>
          <w:szCs w:val="22"/>
        </w:rPr>
        <w:t>3</w:t>
      </w:r>
      <w:r w:rsidR="00A44D76">
        <w:rPr>
          <w:sz w:val="22"/>
          <w:szCs w:val="22"/>
        </w:rPr>
        <w:t xml:space="preserve">, </w:t>
      </w:r>
      <w:r>
        <w:rPr>
          <w:sz w:val="22"/>
          <w:szCs w:val="22"/>
        </w:rPr>
        <w:t>E-meeting</w:t>
      </w:r>
    </w:p>
    <w:p w14:paraId="72FBF114" w14:textId="77777777" w:rsidR="00B97703" w:rsidRDefault="00B97703">
      <w:pPr>
        <w:rPr>
          <w:rFonts w:ascii="Arial" w:hAnsi="Arial" w:cs="Arial"/>
        </w:rPr>
      </w:pPr>
    </w:p>
    <w:p w14:paraId="465C9396" w14:textId="6D4A5C4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624D4" w:rsidRPr="001750D4">
        <w:rPr>
          <w:rFonts w:ascii="Arial" w:hAnsi="Arial" w:cs="Arial"/>
          <w:b/>
          <w:color w:val="FF0000"/>
          <w:sz w:val="22"/>
          <w:szCs w:val="22"/>
        </w:rPr>
        <w:t>[</w:t>
      </w:r>
      <w:r w:rsidR="001750D4" w:rsidRPr="001750D4">
        <w:rPr>
          <w:rFonts w:ascii="Arial" w:hAnsi="Arial" w:cs="Arial"/>
          <w:b/>
          <w:color w:val="FF0000"/>
          <w:sz w:val="22"/>
          <w:szCs w:val="22"/>
        </w:rPr>
        <w:t>D</w:t>
      </w:r>
      <w:r w:rsidR="00A624D4" w:rsidRPr="001750D4">
        <w:rPr>
          <w:rFonts w:ascii="Arial" w:hAnsi="Arial" w:cs="Arial"/>
          <w:b/>
          <w:color w:val="FF0000"/>
          <w:sz w:val="22"/>
          <w:szCs w:val="22"/>
        </w:rPr>
        <w:t>raft]</w:t>
      </w:r>
      <w:r w:rsidR="001750D4" w:rsidRPr="001750D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A624D4" w:rsidRPr="00A624D4">
        <w:rPr>
          <w:rFonts w:ascii="Arial" w:hAnsi="Arial" w:cs="Arial"/>
          <w:b/>
          <w:sz w:val="22"/>
          <w:szCs w:val="22"/>
        </w:rPr>
        <w:t xml:space="preserve">LS </w:t>
      </w:r>
      <w:r w:rsidR="00FD517F">
        <w:rPr>
          <w:rFonts w:ascii="Arial" w:hAnsi="Arial" w:cs="Arial"/>
          <w:b/>
          <w:sz w:val="22"/>
          <w:szCs w:val="22"/>
        </w:rPr>
        <w:t xml:space="preserve">on </w:t>
      </w:r>
      <w:r w:rsidR="00CE340F">
        <w:rPr>
          <w:rFonts w:ascii="Arial" w:hAnsi="Arial" w:cs="Arial"/>
          <w:b/>
          <w:sz w:val="22"/>
          <w:szCs w:val="22"/>
        </w:rPr>
        <w:t>introduction of support for L4S in 5GS</w:t>
      </w:r>
    </w:p>
    <w:p w14:paraId="6896BD2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9E27A7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008050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XRM</w:t>
      </w:r>
    </w:p>
    <w:p w14:paraId="55AFD13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F982D2" w14:textId="77777777" w:rsidR="00B97703" w:rsidRPr="001750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624D4" w:rsidRPr="001750D4">
        <w:rPr>
          <w:rFonts w:ascii="Arial" w:hAnsi="Arial" w:cs="Arial"/>
          <w:b/>
          <w:sz w:val="22"/>
          <w:szCs w:val="22"/>
        </w:rPr>
        <w:t>3GPP TSG SA WG2</w:t>
      </w:r>
      <w:bookmarkEnd w:id="8"/>
      <w:bookmarkEnd w:id="9"/>
      <w:bookmarkEnd w:id="10"/>
    </w:p>
    <w:p w14:paraId="031C89CF" w14:textId="5392AA7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750D4">
        <w:rPr>
          <w:rFonts w:ascii="Arial" w:hAnsi="Arial" w:cs="Arial"/>
          <w:b/>
          <w:sz w:val="22"/>
          <w:szCs w:val="22"/>
        </w:rPr>
        <w:t>To:</w:t>
      </w:r>
      <w:r w:rsidRPr="001750D4">
        <w:rPr>
          <w:rFonts w:ascii="Arial" w:hAnsi="Arial" w:cs="Arial"/>
          <w:b/>
          <w:bCs/>
          <w:sz w:val="22"/>
          <w:szCs w:val="22"/>
        </w:rPr>
        <w:tab/>
      </w:r>
      <w:r w:rsidR="00021291" w:rsidRPr="001750D4">
        <w:rPr>
          <w:rFonts w:ascii="Arial" w:hAnsi="Arial" w:cs="Arial"/>
          <w:b/>
          <w:sz w:val="22"/>
          <w:szCs w:val="22"/>
        </w:rPr>
        <w:t xml:space="preserve">3GPP TSG </w:t>
      </w:r>
      <w:r w:rsidR="00021291" w:rsidRPr="001750D4">
        <w:rPr>
          <w:rFonts w:ascii="Arial" w:hAnsi="Arial" w:cs="Arial"/>
          <w:b/>
          <w:bCs/>
          <w:sz w:val="22"/>
          <w:szCs w:val="22"/>
        </w:rPr>
        <w:t>RAN WG3</w:t>
      </w:r>
    </w:p>
    <w:p w14:paraId="78DF83A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31CB1D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82B210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5736">
        <w:rPr>
          <w:rFonts w:ascii="Arial" w:hAnsi="Arial" w:cs="Arial"/>
          <w:b/>
          <w:bCs/>
          <w:sz w:val="22"/>
          <w:szCs w:val="22"/>
        </w:rPr>
        <w:t>Paul Schliwa-Bertling</w:t>
      </w:r>
    </w:p>
    <w:p w14:paraId="099F405F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15736">
        <w:rPr>
          <w:rFonts w:ascii="Arial" w:hAnsi="Arial" w:cs="Arial"/>
          <w:b/>
          <w:bCs/>
          <w:sz w:val="22"/>
          <w:szCs w:val="22"/>
        </w:rPr>
        <w:t>Paul</w:t>
      </w:r>
      <w:r w:rsidR="00006C7C">
        <w:rPr>
          <w:rFonts w:ascii="Arial" w:hAnsi="Arial" w:cs="Arial"/>
          <w:b/>
          <w:bCs/>
          <w:sz w:val="22"/>
          <w:szCs w:val="22"/>
        </w:rPr>
        <w:t>.Schliwa-Bertling(at)Ericsson.com</w:t>
      </w:r>
    </w:p>
    <w:p w14:paraId="3D7537C8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4E9C12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6A3082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7C68A1" w14:textId="11770A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AC6C59F" w14:textId="77777777" w:rsidR="00B97703" w:rsidRDefault="00B97703">
      <w:pPr>
        <w:rPr>
          <w:rFonts w:ascii="Arial" w:hAnsi="Arial" w:cs="Arial"/>
        </w:rPr>
      </w:pPr>
    </w:p>
    <w:p w14:paraId="16985C8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29A999" w14:textId="73792EA9" w:rsidR="00650D82" w:rsidRDefault="00CE340F" w:rsidP="3FEF74A7">
      <w:pPr>
        <w:rPr>
          <w:rFonts w:ascii="Arial" w:hAnsi="Arial" w:cs="Arial"/>
          <w:b/>
          <w:bCs/>
        </w:rPr>
      </w:pPr>
      <w:r w:rsidRPr="3FEF74A7">
        <w:rPr>
          <w:rFonts w:ascii="Arial" w:hAnsi="Arial" w:cs="Arial"/>
        </w:rPr>
        <w:t xml:space="preserve">Based on the Rel-18 FS_XRM study conclusions documented in chapter 8 of TR 23.700-60, </w:t>
      </w:r>
      <w:r w:rsidR="00736578" w:rsidRPr="3FEF74A7">
        <w:rPr>
          <w:rFonts w:ascii="Arial" w:hAnsi="Arial" w:cs="Arial"/>
        </w:rPr>
        <w:t xml:space="preserve">SA2 </w:t>
      </w:r>
      <w:r w:rsidR="00AC293D" w:rsidRPr="3FEF74A7">
        <w:rPr>
          <w:rFonts w:ascii="Arial" w:hAnsi="Arial" w:cs="Arial"/>
        </w:rPr>
        <w:t xml:space="preserve">agreed CR 3855 to TS 23.501v18.1.0 </w:t>
      </w:r>
      <w:r w:rsidR="007417BC">
        <w:rPr>
          <w:rFonts w:ascii="Arial" w:hAnsi="Arial" w:cs="Arial"/>
        </w:rPr>
        <w:t>includ</w:t>
      </w:r>
      <w:r w:rsidR="00291E46">
        <w:rPr>
          <w:rFonts w:ascii="Arial" w:hAnsi="Arial" w:cs="Arial"/>
        </w:rPr>
        <w:t>ed</w:t>
      </w:r>
      <w:r w:rsidR="007417BC">
        <w:rPr>
          <w:rFonts w:ascii="Arial" w:hAnsi="Arial" w:cs="Arial"/>
        </w:rPr>
        <w:t xml:space="preserve"> in clause </w:t>
      </w:r>
      <w:r w:rsidR="00291E46">
        <w:rPr>
          <w:rFonts w:ascii="Arial" w:hAnsi="Arial" w:cs="Arial"/>
        </w:rPr>
        <w:t>5.37.3</w:t>
      </w:r>
      <w:r w:rsidR="007417BC">
        <w:rPr>
          <w:rFonts w:ascii="Arial" w:hAnsi="Arial" w:cs="Arial"/>
        </w:rPr>
        <w:t>,</w:t>
      </w:r>
      <w:r w:rsidR="00AC293D" w:rsidRPr="3FEF74A7">
        <w:rPr>
          <w:rFonts w:ascii="Arial" w:hAnsi="Arial" w:cs="Arial"/>
        </w:rPr>
        <w:t xml:space="preserve"> introducing</w:t>
      </w:r>
      <w:r w:rsidRPr="3FEF74A7">
        <w:rPr>
          <w:rFonts w:ascii="Arial" w:hAnsi="Arial" w:cs="Arial"/>
        </w:rPr>
        <w:t xml:space="preserve"> support for ECN marking for L4S</w:t>
      </w:r>
      <w:r w:rsidR="00AC293D" w:rsidRPr="3FEF74A7">
        <w:rPr>
          <w:rFonts w:ascii="Arial" w:hAnsi="Arial" w:cs="Arial"/>
        </w:rPr>
        <w:t xml:space="preserve"> in 5GS</w:t>
      </w:r>
      <w:r w:rsidRPr="3FEF74A7">
        <w:rPr>
          <w:rFonts w:ascii="Arial" w:hAnsi="Arial" w:cs="Arial"/>
        </w:rPr>
        <w:t xml:space="preserve">. This functionality </w:t>
      </w:r>
      <w:r w:rsidR="0307C66C" w:rsidRPr="2A794C90">
        <w:rPr>
          <w:rFonts w:ascii="Arial" w:hAnsi="Arial" w:cs="Arial"/>
        </w:rPr>
        <w:t>is</w:t>
      </w:r>
      <w:r w:rsidR="00AC293D" w:rsidRPr="3FEF74A7">
        <w:rPr>
          <w:rFonts w:ascii="Arial" w:hAnsi="Arial" w:cs="Arial"/>
          <w:b/>
          <w:bCs/>
        </w:rPr>
        <w:t xml:space="preserve"> </w:t>
      </w:r>
      <w:r w:rsidR="00AC293D" w:rsidRPr="3FEF74A7">
        <w:rPr>
          <w:rFonts w:ascii="Arial" w:hAnsi="Arial" w:cs="Arial"/>
        </w:rPr>
        <w:t xml:space="preserve">supported in </w:t>
      </w:r>
      <w:r w:rsidR="00AC293D" w:rsidRPr="00291E46">
        <w:rPr>
          <w:rFonts w:ascii="Arial" w:hAnsi="Arial" w:cs="Arial"/>
        </w:rPr>
        <w:t xml:space="preserve">two </w:t>
      </w:r>
      <w:r w:rsidR="00650D82" w:rsidRPr="00291E46">
        <w:rPr>
          <w:rFonts w:ascii="Arial" w:hAnsi="Arial" w:cs="Arial"/>
        </w:rPr>
        <w:t>ways:</w:t>
      </w:r>
    </w:p>
    <w:p w14:paraId="6E215803" w14:textId="74C32E7A" w:rsidR="00333E80" w:rsidRDefault="00650D82" w:rsidP="00650D82">
      <w:pPr>
        <w:pStyle w:val="ListParagraph"/>
        <w:numPr>
          <w:ilvl w:val="0"/>
          <w:numId w:val="9"/>
        </w:numPr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By </w:t>
      </w:r>
      <w:r w:rsidR="00CE340F" w:rsidRPr="00C335C3">
        <w:rPr>
          <w:rFonts w:ascii="Arial" w:hAnsi="Arial" w:cs="Arial"/>
        </w:rPr>
        <w:t xml:space="preserve">PSA UPF </w:t>
      </w:r>
      <w:r w:rsidR="00AC293D" w:rsidRPr="00291E46">
        <w:rPr>
          <w:rFonts w:ascii="Arial" w:hAnsi="Arial" w:cs="Arial"/>
        </w:rPr>
        <w:t>using information provided by NG-RAN</w:t>
      </w:r>
      <w:r w:rsidR="00736578" w:rsidRPr="00291E46">
        <w:rPr>
          <w:rFonts w:ascii="Arial" w:hAnsi="Arial" w:cs="Arial"/>
        </w:rPr>
        <w:t>.</w:t>
      </w:r>
    </w:p>
    <w:p w14:paraId="7B19EFA0" w14:textId="1B98C878" w:rsidR="00650D82" w:rsidRPr="00C335C3" w:rsidRDefault="00650D82" w:rsidP="00C335C3">
      <w:pPr>
        <w:pStyle w:val="ListParagraph"/>
        <w:numPr>
          <w:ilvl w:val="0"/>
          <w:numId w:val="9"/>
        </w:numPr>
        <w:rPr>
          <w:rFonts w:ascii="Arial" w:hAnsi="Arial" w:cs="Arial"/>
          <w:b/>
          <w:bCs/>
        </w:rPr>
      </w:pPr>
      <w:r>
        <w:rPr>
          <w:rFonts w:ascii="Arial" w:hAnsi="Arial" w:cs="Arial"/>
        </w:rPr>
        <w:t>By the NG-RAN</w:t>
      </w:r>
      <w:r w:rsidR="0090668F">
        <w:rPr>
          <w:rFonts w:ascii="Arial" w:hAnsi="Arial" w:cs="Arial"/>
        </w:rPr>
        <w:t xml:space="preserve"> alone</w:t>
      </w:r>
      <w:r w:rsidR="00291E46">
        <w:rPr>
          <w:rFonts w:ascii="Arial" w:hAnsi="Arial" w:cs="Arial"/>
        </w:rPr>
        <w:t>.</w:t>
      </w:r>
    </w:p>
    <w:p w14:paraId="0A37F838" w14:textId="57C2C01D" w:rsidR="00CE340F" w:rsidRPr="00AC293D" w:rsidRDefault="00CE340F" w:rsidP="00333E80">
      <w:pPr>
        <w:rPr>
          <w:rFonts w:ascii="Arial" w:hAnsi="Arial" w:cs="Arial"/>
        </w:rPr>
      </w:pPr>
      <w:r w:rsidRPr="3FEF74A7">
        <w:rPr>
          <w:rFonts w:ascii="Arial" w:hAnsi="Arial" w:cs="Arial"/>
        </w:rPr>
        <w:t xml:space="preserve">To introduce </w:t>
      </w:r>
      <w:r w:rsidRPr="00291E46">
        <w:rPr>
          <w:rFonts w:ascii="Arial" w:hAnsi="Arial" w:cs="Arial"/>
        </w:rPr>
        <w:t>system wide support</w:t>
      </w:r>
      <w:r w:rsidRPr="3FEF74A7">
        <w:rPr>
          <w:rFonts w:ascii="Arial" w:hAnsi="Arial" w:cs="Arial"/>
        </w:rPr>
        <w:t xml:space="preserve"> for this functionality, SA2 kindly asks RAN3 to introduce necessary changes in the specifications under RAN3 </w:t>
      </w:r>
      <w:r w:rsidR="00AC293D" w:rsidRPr="3FEF74A7">
        <w:rPr>
          <w:rFonts w:ascii="Arial" w:hAnsi="Arial" w:cs="Arial"/>
        </w:rPr>
        <w:t>responsibility</w:t>
      </w:r>
      <w:r w:rsidR="00ED7718">
        <w:rPr>
          <w:rFonts w:ascii="Arial" w:hAnsi="Arial" w:cs="Arial"/>
        </w:rPr>
        <w:t xml:space="preserve"> reflecting SA2´s </w:t>
      </w:r>
      <w:r w:rsidR="003B0F80">
        <w:rPr>
          <w:rFonts w:ascii="Arial" w:hAnsi="Arial" w:cs="Arial"/>
        </w:rPr>
        <w:t>requirements</w:t>
      </w:r>
      <w:r w:rsidR="00AF35AA">
        <w:rPr>
          <w:rFonts w:ascii="Arial" w:hAnsi="Arial" w:cs="Arial"/>
        </w:rPr>
        <w:t xml:space="preserve"> agreed in </w:t>
      </w:r>
      <w:r w:rsidR="009A4F3F">
        <w:rPr>
          <w:rFonts w:ascii="Arial" w:hAnsi="Arial" w:cs="Arial"/>
        </w:rPr>
        <w:t>the CR</w:t>
      </w:r>
      <w:r w:rsidRPr="3FEF74A7">
        <w:rPr>
          <w:rFonts w:ascii="Arial" w:hAnsi="Arial" w:cs="Arial"/>
        </w:rPr>
        <w:t>.</w:t>
      </w:r>
    </w:p>
    <w:p w14:paraId="7AF03C9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D52078F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3816">
        <w:rPr>
          <w:rFonts w:ascii="Arial" w:hAnsi="Arial" w:cs="Arial"/>
          <w:b/>
        </w:rPr>
        <w:t>RAN</w:t>
      </w:r>
      <w:r w:rsidR="00115736">
        <w:rPr>
          <w:rFonts w:ascii="Arial" w:hAnsi="Arial" w:cs="Arial"/>
          <w:b/>
        </w:rPr>
        <w:t xml:space="preserve"> WG</w:t>
      </w:r>
      <w:r w:rsidR="00A73A17">
        <w:rPr>
          <w:rFonts w:ascii="Arial" w:hAnsi="Arial" w:cs="Arial"/>
          <w:b/>
        </w:rPr>
        <w:t>3</w:t>
      </w:r>
    </w:p>
    <w:p w14:paraId="7EF8DF86" w14:textId="3302913F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781D" w:rsidRPr="0083671D">
        <w:rPr>
          <w:rFonts w:ascii="Arial" w:hAnsi="Arial" w:cs="Arial"/>
        </w:rPr>
        <w:t xml:space="preserve">SA2 </w:t>
      </w:r>
      <w:r w:rsidR="0022781D">
        <w:rPr>
          <w:rFonts w:ascii="Arial" w:hAnsi="Arial" w:cs="Arial"/>
        </w:rPr>
        <w:t xml:space="preserve">kindly </w:t>
      </w:r>
      <w:r w:rsidR="0022781D" w:rsidRPr="0083671D">
        <w:rPr>
          <w:rFonts w:ascii="Arial" w:hAnsi="Arial" w:cs="Arial"/>
        </w:rPr>
        <w:t>ask</w:t>
      </w:r>
      <w:r w:rsidR="0022781D">
        <w:rPr>
          <w:rFonts w:ascii="Arial" w:hAnsi="Arial" w:cs="Arial"/>
        </w:rPr>
        <w:t xml:space="preserve"> </w:t>
      </w:r>
      <w:r w:rsidR="001B3816">
        <w:rPr>
          <w:rFonts w:ascii="Arial" w:hAnsi="Arial" w:cs="Arial"/>
        </w:rPr>
        <w:t>RAN</w:t>
      </w:r>
      <w:r w:rsidR="00333E80">
        <w:rPr>
          <w:rFonts w:ascii="Arial" w:hAnsi="Arial" w:cs="Arial"/>
        </w:rPr>
        <w:t>3</w:t>
      </w:r>
      <w:r w:rsidR="00721080">
        <w:rPr>
          <w:rFonts w:ascii="Arial" w:hAnsi="Arial" w:cs="Arial"/>
        </w:rPr>
        <w:t xml:space="preserve"> to </w:t>
      </w:r>
      <w:r w:rsidR="00333E80">
        <w:rPr>
          <w:rFonts w:ascii="Arial" w:hAnsi="Arial" w:cs="Arial"/>
        </w:rPr>
        <w:t>take the above into accoun</w:t>
      </w:r>
      <w:r w:rsidR="00AC293D">
        <w:rPr>
          <w:rFonts w:ascii="Arial" w:hAnsi="Arial" w:cs="Arial"/>
        </w:rPr>
        <w:t>t and introduce the necessary support in the specifications</w:t>
      </w:r>
      <w:r w:rsidR="00291E46">
        <w:rPr>
          <w:rFonts w:ascii="Arial" w:hAnsi="Arial" w:cs="Arial"/>
        </w:rPr>
        <w:t xml:space="preserve"> </w:t>
      </w:r>
      <w:r w:rsidR="00AC293D">
        <w:rPr>
          <w:rFonts w:ascii="Arial" w:hAnsi="Arial" w:cs="Arial"/>
        </w:rPr>
        <w:t>under RAN3 responsibility</w:t>
      </w:r>
      <w:r w:rsidR="009A4F3F">
        <w:rPr>
          <w:rFonts w:ascii="Arial" w:hAnsi="Arial" w:cs="Arial"/>
        </w:rPr>
        <w:t xml:space="preserve"> reflecting </w:t>
      </w:r>
      <w:r w:rsidR="00CB0E20">
        <w:rPr>
          <w:rFonts w:ascii="Arial" w:hAnsi="Arial" w:cs="Arial"/>
        </w:rPr>
        <w:t>stage 2</w:t>
      </w:r>
      <w:r w:rsidR="009A4F3F">
        <w:rPr>
          <w:rFonts w:ascii="Arial" w:hAnsi="Arial" w:cs="Arial"/>
        </w:rPr>
        <w:t xml:space="preserve"> requirements</w:t>
      </w:r>
      <w:r w:rsidR="000E1CC7" w:rsidRPr="0022781D">
        <w:rPr>
          <w:rFonts w:ascii="Arial" w:hAnsi="Arial" w:cs="Arial"/>
        </w:rPr>
        <w:t>.</w:t>
      </w:r>
    </w:p>
    <w:p w14:paraId="2CA40B2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C4C60D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01F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701F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2BB5C8" w14:textId="47FC0AA4" w:rsidR="00F053DD" w:rsidRDefault="00F053DD" w:rsidP="00F053DD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</w:t>
      </w:r>
      <w:r w:rsidR="007924EC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7924EC">
        <w:rPr>
          <w:rFonts w:ascii="Arial" w:hAnsi="Arial" w:cs="Arial"/>
          <w:bCs/>
        </w:rPr>
        <w:t>22-26 May 2023</w:t>
      </w:r>
      <w:r>
        <w:rPr>
          <w:rFonts w:ascii="Arial" w:hAnsi="Arial" w:cs="Arial"/>
          <w:bCs/>
        </w:rPr>
        <w:tab/>
        <w:t xml:space="preserve">                     </w:t>
      </w:r>
      <w:r w:rsidR="007924EC">
        <w:rPr>
          <w:rFonts w:ascii="Arial" w:hAnsi="Arial" w:cs="Arial"/>
          <w:bCs/>
        </w:rPr>
        <w:t>Berlin, DE</w:t>
      </w:r>
    </w:p>
    <w:p w14:paraId="6CE96A6F" w14:textId="1B355309" w:rsidR="005756D2" w:rsidRDefault="005756D2" w:rsidP="005756D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</w:t>
      </w:r>
      <w:r w:rsidR="002479B3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 w:rsidR="002850F5">
        <w:rPr>
          <w:rFonts w:ascii="Arial" w:hAnsi="Arial" w:cs="Arial"/>
          <w:bCs/>
        </w:rPr>
        <w:t>2</w:t>
      </w:r>
      <w:r w:rsidR="0004474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</w:t>
      </w:r>
      <w:r w:rsidR="002850F5">
        <w:rPr>
          <w:rFonts w:ascii="Arial" w:hAnsi="Arial" w:cs="Arial"/>
          <w:bCs/>
        </w:rPr>
        <w:t>2</w:t>
      </w:r>
      <w:r w:rsidR="00044749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044749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 w:rsidR="00DA220B">
        <w:rPr>
          <w:rFonts w:ascii="Arial" w:hAnsi="Arial" w:cs="Arial"/>
          <w:bCs/>
        </w:rPr>
        <w:t xml:space="preserve">                     </w:t>
      </w:r>
      <w:r w:rsidR="00044749">
        <w:rPr>
          <w:rFonts w:ascii="Arial" w:hAnsi="Arial" w:cs="Arial"/>
          <w:bCs/>
        </w:rPr>
        <w:t>Goteborg</w:t>
      </w:r>
      <w:r w:rsidR="00C775F9">
        <w:rPr>
          <w:rFonts w:ascii="Arial" w:hAnsi="Arial" w:cs="Arial"/>
          <w:bCs/>
        </w:rPr>
        <w:t xml:space="preserve">, </w:t>
      </w:r>
      <w:r w:rsidR="00044749">
        <w:rPr>
          <w:rFonts w:ascii="Arial" w:hAnsi="Arial" w:cs="Arial"/>
          <w:bCs/>
        </w:rPr>
        <w:t>S</w:t>
      </w:r>
      <w:r w:rsidR="00E90F49">
        <w:rPr>
          <w:rFonts w:ascii="Arial" w:hAnsi="Arial" w:cs="Arial"/>
          <w:bCs/>
        </w:rPr>
        <w:t>E</w:t>
      </w:r>
    </w:p>
    <w:p w14:paraId="51A507AE" w14:textId="77777777" w:rsidR="008701FC" w:rsidRDefault="008701FC" w:rsidP="008701F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432472A8" w14:textId="77777777" w:rsidR="002F1940" w:rsidRPr="002F1940" w:rsidRDefault="002F1940" w:rsidP="002F1940"/>
    <w:sectPr w:rsidR="002F1940" w:rsidRPr="002F1940" w:rsidSect="003B3B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B53EB" w14:textId="77777777" w:rsidR="001F5B7B" w:rsidRDefault="001F5B7B">
      <w:pPr>
        <w:spacing w:after="0"/>
      </w:pPr>
      <w:r>
        <w:separator/>
      </w:r>
    </w:p>
  </w:endnote>
  <w:endnote w:type="continuationSeparator" w:id="0">
    <w:p w14:paraId="68E14EBD" w14:textId="77777777" w:rsidR="001F5B7B" w:rsidRDefault="001F5B7B">
      <w:pPr>
        <w:spacing w:after="0"/>
      </w:pPr>
      <w:r>
        <w:continuationSeparator/>
      </w:r>
    </w:p>
  </w:endnote>
  <w:endnote w:type="continuationNotice" w:id="1">
    <w:p w14:paraId="780AAF4E" w14:textId="77777777" w:rsidR="001F5B7B" w:rsidRDefault="001F5B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656BD" w14:textId="77777777" w:rsidR="001F5B7B" w:rsidRDefault="001F5B7B">
      <w:pPr>
        <w:spacing w:after="0"/>
      </w:pPr>
      <w:r>
        <w:separator/>
      </w:r>
    </w:p>
  </w:footnote>
  <w:footnote w:type="continuationSeparator" w:id="0">
    <w:p w14:paraId="2EE11B85" w14:textId="77777777" w:rsidR="001F5B7B" w:rsidRDefault="001F5B7B">
      <w:pPr>
        <w:spacing w:after="0"/>
      </w:pPr>
      <w:r>
        <w:continuationSeparator/>
      </w:r>
    </w:p>
  </w:footnote>
  <w:footnote w:type="continuationNotice" w:id="1">
    <w:p w14:paraId="7897E85B" w14:textId="77777777" w:rsidR="001F5B7B" w:rsidRDefault="001F5B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BBC61A0"/>
    <w:multiLevelType w:val="hybridMultilevel"/>
    <w:tmpl w:val="2E2A8714"/>
    <w:lvl w:ilvl="0" w:tplc="187E199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844034">
    <w:abstractNumId w:val="6"/>
  </w:num>
  <w:num w:numId="2" w16cid:durableId="2058770487">
    <w:abstractNumId w:val="4"/>
  </w:num>
  <w:num w:numId="3" w16cid:durableId="21978337">
    <w:abstractNumId w:val="2"/>
  </w:num>
  <w:num w:numId="4" w16cid:durableId="1869685768">
    <w:abstractNumId w:val="0"/>
  </w:num>
  <w:num w:numId="5" w16cid:durableId="110636354">
    <w:abstractNumId w:val="3"/>
  </w:num>
  <w:num w:numId="6" w16cid:durableId="1290621704">
    <w:abstractNumId w:val="8"/>
  </w:num>
  <w:num w:numId="7" w16cid:durableId="1399590565">
    <w:abstractNumId w:val="5"/>
  </w:num>
  <w:num w:numId="8" w16cid:durableId="1288514046">
    <w:abstractNumId w:val="1"/>
  </w:num>
  <w:num w:numId="9" w16cid:durableId="10755113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C7C"/>
    <w:rsid w:val="000129C5"/>
    <w:rsid w:val="00017F23"/>
    <w:rsid w:val="00021291"/>
    <w:rsid w:val="00021AA2"/>
    <w:rsid w:val="00033641"/>
    <w:rsid w:val="00042AE1"/>
    <w:rsid w:val="00042B6D"/>
    <w:rsid w:val="00044749"/>
    <w:rsid w:val="00053614"/>
    <w:rsid w:val="00054884"/>
    <w:rsid w:val="000603CE"/>
    <w:rsid w:val="0009186D"/>
    <w:rsid w:val="0009412E"/>
    <w:rsid w:val="000B0B13"/>
    <w:rsid w:val="000C2F9B"/>
    <w:rsid w:val="000D27CB"/>
    <w:rsid w:val="000E1CC7"/>
    <w:rsid w:val="000E2FCA"/>
    <w:rsid w:val="000F4D20"/>
    <w:rsid w:val="000F6242"/>
    <w:rsid w:val="000F62DE"/>
    <w:rsid w:val="001015EF"/>
    <w:rsid w:val="00105EF9"/>
    <w:rsid w:val="0011230F"/>
    <w:rsid w:val="00115736"/>
    <w:rsid w:val="00157A3D"/>
    <w:rsid w:val="00164F47"/>
    <w:rsid w:val="001671AF"/>
    <w:rsid w:val="001750D4"/>
    <w:rsid w:val="00175D99"/>
    <w:rsid w:val="00185945"/>
    <w:rsid w:val="00186170"/>
    <w:rsid w:val="00193B93"/>
    <w:rsid w:val="0019479D"/>
    <w:rsid w:val="001A256B"/>
    <w:rsid w:val="001B3816"/>
    <w:rsid w:val="001D216C"/>
    <w:rsid w:val="001D6745"/>
    <w:rsid w:val="001F5B7B"/>
    <w:rsid w:val="00205854"/>
    <w:rsid w:val="002101CB"/>
    <w:rsid w:val="0022781D"/>
    <w:rsid w:val="00232AD9"/>
    <w:rsid w:val="002347F1"/>
    <w:rsid w:val="002479B3"/>
    <w:rsid w:val="00265DB8"/>
    <w:rsid w:val="00281F46"/>
    <w:rsid w:val="00282DBC"/>
    <w:rsid w:val="002850F5"/>
    <w:rsid w:val="00291893"/>
    <w:rsid w:val="00291E46"/>
    <w:rsid w:val="00294062"/>
    <w:rsid w:val="00294A15"/>
    <w:rsid w:val="00296E18"/>
    <w:rsid w:val="002B00E3"/>
    <w:rsid w:val="002B699F"/>
    <w:rsid w:val="002C0DBB"/>
    <w:rsid w:val="002F1940"/>
    <w:rsid w:val="002F48C9"/>
    <w:rsid w:val="002F4C0E"/>
    <w:rsid w:val="002F5BE8"/>
    <w:rsid w:val="00303774"/>
    <w:rsid w:val="00310275"/>
    <w:rsid w:val="00333E80"/>
    <w:rsid w:val="003373AD"/>
    <w:rsid w:val="003444BB"/>
    <w:rsid w:val="00353920"/>
    <w:rsid w:val="00383545"/>
    <w:rsid w:val="00384FAB"/>
    <w:rsid w:val="00392040"/>
    <w:rsid w:val="003B0F80"/>
    <w:rsid w:val="003B3BAD"/>
    <w:rsid w:val="003E457F"/>
    <w:rsid w:val="003F5207"/>
    <w:rsid w:val="00403E03"/>
    <w:rsid w:val="0041083E"/>
    <w:rsid w:val="004108CC"/>
    <w:rsid w:val="0041426C"/>
    <w:rsid w:val="00433500"/>
    <w:rsid w:val="00433F71"/>
    <w:rsid w:val="00435CC0"/>
    <w:rsid w:val="00436A1D"/>
    <w:rsid w:val="00437CBD"/>
    <w:rsid w:val="00440B3A"/>
    <w:rsid w:val="00440D43"/>
    <w:rsid w:val="0044313D"/>
    <w:rsid w:val="00444440"/>
    <w:rsid w:val="00445771"/>
    <w:rsid w:val="00445CC6"/>
    <w:rsid w:val="00447A7D"/>
    <w:rsid w:val="00455BAF"/>
    <w:rsid w:val="00463105"/>
    <w:rsid w:val="004632B1"/>
    <w:rsid w:val="004915D9"/>
    <w:rsid w:val="004B5A03"/>
    <w:rsid w:val="004C27C9"/>
    <w:rsid w:val="004C7666"/>
    <w:rsid w:val="004D13AE"/>
    <w:rsid w:val="004E3797"/>
    <w:rsid w:val="004E3939"/>
    <w:rsid w:val="005008B5"/>
    <w:rsid w:val="005028A1"/>
    <w:rsid w:val="00514A04"/>
    <w:rsid w:val="00523993"/>
    <w:rsid w:val="0052563C"/>
    <w:rsid w:val="00540992"/>
    <w:rsid w:val="005434E7"/>
    <w:rsid w:val="00543833"/>
    <w:rsid w:val="005571ED"/>
    <w:rsid w:val="00561159"/>
    <w:rsid w:val="005756D2"/>
    <w:rsid w:val="005843DB"/>
    <w:rsid w:val="0059791F"/>
    <w:rsid w:val="005B0216"/>
    <w:rsid w:val="005B2A9D"/>
    <w:rsid w:val="005D62EE"/>
    <w:rsid w:val="005E0A10"/>
    <w:rsid w:val="006042F5"/>
    <w:rsid w:val="00613885"/>
    <w:rsid w:val="0061420B"/>
    <w:rsid w:val="00634470"/>
    <w:rsid w:val="00644708"/>
    <w:rsid w:val="00650D82"/>
    <w:rsid w:val="00651A40"/>
    <w:rsid w:val="006540E5"/>
    <w:rsid w:val="00655BB8"/>
    <w:rsid w:val="00656335"/>
    <w:rsid w:val="0065636E"/>
    <w:rsid w:val="00663CBF"/>
    <w:rsid w:val="006641FF"/>
    <w:rsid w:val="00670E72"/>
    <w:rsid w:val="00693BC6"/>
    <w:rsid w:val="0069545C"/>
    <w:rsid w:val="006958E6"/>
    <w:rsid w:val="006A5E65"/>
    <w:rsid w:val="006B3849"/>
    <w:rsid w:val="006C0CC9"/>
    <w:rsid w:val="006C21D9"/>
    <w:rsid w:val="006C40FE"/>
    <w:rsid w:val="006C77D4"/>
    <w:rsid w:val="006E0FBE"/>
    <w:rsid w:val="006E48B5"/>
    <w:rsid w:val="006E74DE"/>
    <w:rsid w:val="006F32C2"/>
    <w:rsid w:val="00700AE6"/>
    <w:rsid w:val="00700EAD"/>
    <w:rsid w:val="00702503"/>
    <w:rsid w:val="00721080"/>
    <w:rsid w:val="007265E5"/>
    <w:rsid w:val="0073170E"/>
    <w:rsid w:val="00736578"/>
    <w:rsid w:val="007417BC"/>
    <w:rsid w:val="00745AE2"/>
    <w:rsid w:val="00762EA1"/>
    <w:rsid w:val="0076330B"/>
    <w:rsid w:val="00764EA6"/>
    <w:rsid w:val="00775E92"/>
    <w:rsid w:val="00777A4D"/>
    <w:rsid w:val="007924EC"/>
    <w:rsid w:val="007D37BB"/>
    <w:rsid w:val="007D4B33"/>
    <w:rsid w:val="007D7A61"/>
    <w:rsid w:val="007E4EA0"/>
    <w:rsid w:val="007F4F92"/>
    <w:rsid w:val="00800360"/>
    <w:rsid w:val="008011A4"/>
    <w:rsid w:val="00801FA2"/>
    <w:rsid w:val="00803B2C"/>
    <w:rsid w:val="0081542A"/>
    <w:rsid w:val="00817550"/>
    <w:rsid w:val="00837FF4"/>
    <w:rsid w:val="00846F63"/>
    <w:rsid w:val="00864BD8"/>
    <w:rsid w:val="008701FC"/>
    <w:rsid w:val="00872C69"/>
    <w:rsid w:val="00875F4A"/>
    <w:rsid w:val="00876D0E"/>
    <w:rsid w:val="008809B0"/>
    <w:rsid w:val="00891EFF"/>
    <w:rsid w:val="008A6F13"/>
    <w:rsid w:val="008B20A8"/>
    <w:rsid w:val="008C3F1B"/>
    <w:rsid w:val="008C743B"/>
    <w:rsid w:val="008D1F8A"/>
    <w:rsid w:val="008D772F"/>
    <w:rsid w:val="008E55CE"/>
    <w:rsid w:val="008F2CB8"/>
    <w:rsid w:val="0090668F"/>
    <w:rsid w:val="00917956"/>
    <w:rsid w:val="009236D5"/>
    <w:rsid w:val="00927725"/>
    <w:rsid w:val="00932BF5"/>
    <w:rsid w:val="00933154"/>
    <w:rsid w:val="00947AE7"/>
    <w:rsid w:val="00950D26"/>
    <w:rsid w:val="00960076"/>
    <w:rsid w:val="009634C6"/>
    <w:rsid w:val="00972EC4"/>
    <w:rsid w:val="009835E5"/>
    <w:rsid w:val="0099764C"/>
    <w:rsid w:val="009A203F"/>
    <w:rsid w:val="009A328A"/>
    <w:rsid w:val="009A4F3F"/>
    <w:rsid w:val="009A7EC7"/>
    <w:rsid w:val="009C0D5B"/>
    <w:rsid w:val="009C3B59"/>
    <w:rsid w:val="009D29A6"/>
    <w:rsid w:val="009D739E"/>
    <w:rsid w:val="009E26E9"/>
    <w:rsid w:val="009F20D3"/>
    <w:rsid w:val="009F7DD0"/>
    <w:rsid w:val="00A17EBE"/>
    <w:rsid w:val="00A209D4"/>
    <w:rsid w:val="00A232CF"/>
    <w:rsid w:val="00A3224D"/>
    <w:rsid w:val="00A44D76"/>
    <w:rsid w:val="00A47D59"/>
    <w:rsid w:val="00A55CAD"/>
    <w:rsid w:val="00A568DB"/>
    <w:rsid w:val="00A624D4"/>
    <w:rsid w:val="00A73A17"/>
    <w:rsid w:val="00A82CA8"/>
    <w:rsid w:val="00A83518"/>
    <w:rsid w:val="00A8612A"/>
    <w:rsid w:val="00A96BE1"/>
    <w:rsid w:val="00AC293D"/>
    <w:rsid w:val="00AC7F56"/>
    <w:rsid w:val="00AD1AA0"/>
    <w:rsid w:val="00AF35AA"/>
    <w:rsid w:val="00AF5C8D"/>
    <w:rsid w:val="00AF649C"/>
    <w:rsid w:val="00B11261"/>
    <w:rsid w:val="00B15021"/>
    <w:rsid w:val="00B1608B"/>
    <w:rsid w:val="00B347EB"/>
    <w:rsid w:val="00B35188"/>
    <w:rsid w:val="00B35724"/>
    <w:rsid w:val="00B35818"/>
    <w:rsid w:val="00B46434"/>
    <w:rsid w:val="00B62AEC"/>
    <w:rsid w:val="00B825BC"/>
    <w:rsid w:val="00B97703"/>
    <w:rsid w:val="00BA65C3"/>
    <w:rsid w:val="00BB4058"/>
    <w:rsid w:val="00BC272E"/>
    <w:rsid w:val="00BD38CD"/>
    <w:rsid w:val="00BF0CFF"/>
    <w:rsid w:val="00BF1FB7"/>
    <w:rsid w:val="00C06B37"/>
    <w:rsid w:val="00C20871"/>
    <w:rsid w:val="00C221EB"/>
    <w:rsid w:val="00C3139F"/>
    <w:rsid w:val="00C335C3"/>
    <w:rsid w:val="00C47448"/>
    <w:rsid w:val="00C7581E"/>
    <w:rsid w:val="00C775F9"/>
    <w:rsid w:val="00C80011"/>
    <w:rsid w:val="00C819A3"/>
    <w:rsid w:val="00C84003"/>
    <w:rsid w:val="00CA0B82"/>
    <w:rsid w:val="00CA0DD0"/>
    <w:rsid w:val="00CA14E5"/>
    <w:rsid w:val="00CB0E20"/>
    <w:rsid w:val="00CB1114"/>
    <w:rsid w:val="00CB3949"/>
    <w:rsid w:val="00CD0523"/>
    <w:rsid w:val="00CD6E7C"/>
    <w:rsid w:val="00CE15E9"/>
    <w:rsid w:val="00CE340F"/>
    <w:rsid w:val="00CF6087"/>
    <w:rsid w:val="00D15A3C"/>
    <w:rsid w:val="00D21A3B"/>
    <w:rsid w:val="00D22E64"/>
    <w:rsid w:val="00D24621"/>
    <w:rsid w:val="00D256C8"/>
    <w:rsid w:val="00D36CEE"/>
    <w:rsid w:val="00D4105D"/>
    <w:rsid w:val="00D446F8"/>
    <w:rsid w:val="00D477DC"/>
    <w:rsid w:val="00D56D11"/>
    <w:rsid w:val="00D57DE3"/>
    <w:rsid w:val="00D7224C"/>
    <w:rsid w:val="00D93138"/>
    <w:rsid w:val="00DA220B"/>
    <w:rsid w:val="00DA2734"/>
    <w:rsid w:val="00DA4813"/>
    <w:rsid w:val="00DB79B7"/>
    <w:rsid w:val="00DC4747"/>
    <w:rsid w:val="00DC7D22"/>
    <w:rsid w:val="00DF3AE9"/>
    <w:rsid w:val="00E00498"/>
    <w:rsid w:val="00E07EE7"/>
    <w:rsid w:val="00E15DD3"/>
    <w:rsid w:val="00E2503B"/>
    <w:rsid w:val="00E3284D"/>
    <w:rsid w:val="00E331D5"/>
    <w:rsid w:val="00E37666"/>
    <w:rsid w:val="00E6745E"/>
    <w:rsid w:val="00E84372"/>
    <w:rsid w:val="00E843E9"/>
    <w:rsid w:val="00E906EC"/>
    <w:rsid w:val="00E90F49"/>
    <w:rsid w:val="00E91FF5"/>
    <w:rsid w:val="00E94172"/>
    <w:rsid w:val="00EA70F0"/>
    <w:rsid w:val="00EB23BE"/>
    <w:rsid w:val="00EB407F"/>
    <w:rsid w:val="00EC16B0"/>
    <w:rsid w:val="00ED7718"/>
    <w:rsid w:val="00EE0F20"/>
    <w:rsid w:val="00EE1EA1"/>
    <w:rsid w:val="00EF3B51"/>
    <w:rsid w:val="00F053DD"/>
    <w:rsid w:val="00F12CDA"/>
    <w:rsid w:val="00F13B81"/>
    <w:rsid w:val="00F177A8"/>
    <w:rsid w:val="00F40081"/>
    <w:rsid w:val="00F536A2"/>
    <w:rsid w:val="00F55058"/>
    <w:rsid w:val="00F554C4"/>
    <w:rsid w:val="00F95D93"/>
    <w:rsid w:val="00FA0F14"/>
    <w:rsid w:val="00FD0158"/>
    <w:rsid w:val="00FD0856"/>
    <w:rsid w:val="00FD517F"/>
    <w:rsid w:val="00FF0D07"/>
    <w:rsid w:val="0307C66C"/>
    <w:rsid w:val="28328467"/>
    <w:rsid w:val="2A794C90"/>
    <w:rsid w:val="3FEF74A7"/>
    <w:rsid w:val="497D2E90"/>
    <w:rsid w:val="4CCDE4AB"/>
    <w:rsid w:val="5643F1AA"/>
    <w:rsid w:val="77F3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61866F"/>
  <w15:docId w15:val="{CA8F705B-A744-4D76-A489-43FF73429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3B3BA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B3BAD"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rsid w:val="003B3BA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3B3BAD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3B3BA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3B3BAD"/>
    <w:rPr>
      <w:sz w:val="16"/>
    </w:rPr>
  </w:style>
  <w:style w:type="paragraph" w:customStyle="1" w:styleId="DECISION">
    <w:name w:val="DECISION"/>
    <w:basedOn w:val="Normal"/>
    <w:rsid w:val="003B3BA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3B3BA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3B3BA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B3BA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B3BA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62EA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2EA1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Revision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</w:style>
  <w:style w:type="character" w:customStyle="1" w:styleId="ui-provider">
    <w:name w:val="ui-provider"/>
    <w:basedOn w:val="DefaultParagraphFont"/>
    <w:rsid w:val="0065636E"/>
  </w:style>
  <w:style w:type="character" w:styleId="Strong">
    <w:name w:val="Strong"/>
    <w:basedOn w:val="DefaultParagraphFont"/>
    <w:uiPriority w:val="22"/>
    <w:qFormat/>
    <w:rsid w:val="0065636E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43E9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43E9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customXml/itemProps2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204</Words>
  <Characters>1168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Ericsson_April03</cp:lastModifiedBy>
  <cp:revision>3</cp:revision>
  <cp:lastPrinted>2002-04-24T01:10:00Z</cp:lastPrinted>
  <dcterms:created xsi:type="dcterms:W3CDTF">2023-04-06T07:13:00Z</dcterms:created>
  <dcterms:modified xsi:type="dcterms:W3CDTF">2023-04-07T12:49:00Z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</Properties>
</file>