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F32B5" w14:textId="62C6D853" w:rsidR="0063015E" w:rsidRPr="0042079B" w:rsidRDefault="0063015E">
      <w:pPr>
        <w:tabs>
          <w:tab w:val="right" w:pos="9638"/>
        </w:tabs>
        <w:rPr>
          <w:rFonts w:cs="Arial"/>
          <w:b/>
          <w:bCs/>
          <w:noProof/>
          <w:sz w:val="24"/>
          <w:szCs w:val="24"/>
        </w:rPr>
      </w:pPr>
      <w:bookmarkStart w:id="0" w:name="Title"/>
      <w:bookmarkStart w:id="1" w:name="DocumentFor"/>
      <w:bookmarkEnd w:id="0"/>
      <w:bookmarkEnd w:id="1"/>
      <w:r w:rsidRPr="0042079B">
        <w:rPr>
          <w:rFonts w:cs="Arial"/>
          <w:b/>
          <w:bCs/>
          <w:noProof/>
          <w:sz w:val="24"/>
          <w:szCs w:val="24"/>
        </w:rPr>
        <w:t>SA WG2 Meeting #S2-156-e</w:t>
      </w:r>
      <w:r w:rsidRPr="0042079B">
        <w:rPr>
          <w:rFonts w:cs="Arial"/>
          <w:b/>
          <w:bCs/>
          <w:noProof/>
          <w:sz w:val="24"/>
          <w:szCs w:val="24"/>
        </w:rPr>
        <w:tab/>
      </w:r>
      <w:r>
        <w:rPr>
          <w:rFonts w:cs="Arial"/>
          <w:b/>
          <w:bCs/>
          <w:noProof/>
          <w:sz w:val="24"/>
          <w:szCs w:val="24"/>
        </w:rPr>
        <w:t>S2-2303922</w:t>
      </w:r>
    </w:p>
    <w:p w14:paraId="3FE93A99" w14:textId="77777777" w:rsidR="0063015E" w:rsidRPr="0042079B" w:rsidRDefault="0063015E">
      <w:pPr>
        <w:pBdr>
          <w:bottom w:val="single" w:sz="4" w:space="1" w:color="auto"/>
        </w:pBdr>
        <w:tabs>
          <w:tab w:val="right" w:pos="9638"/>
        </w:tabs>
        <w:rPr>
          <w:rFonts w:cs="Arial"/>
          <w:b/>
          <w:bCs/>
          <w:noProof/>
          <w:sz w:val="24"/>
          <w:szCs w:val="24"/>
        </w:rPr>
      </w:pPr>
      <w:r w:rsidRPr="0042079B">
        <w:rPr>
          <w:rFonts w:cs="Arial"/>
          <w:b/>
          <w:bCs/>
          <w:noProof/>
          <w:sz w:val="24"/>
          <w:szCs w:val="24"/>
        </w:rPr>
        <w:t>17 - 21 April, 2023, Electronic meeting</w:t>
      </w:r>
    </w:p>
    <w:p w14:paraId="434F7E27" w14:textId="7179DF30" w:rsidR="0003032B" w:rsidRDefault="0003032B" w:rsidP="0003032B">
      <w:pPr>
        <w:tabs>
          <w:tab w:val="right" w:pos="9638"/>
        </w:tabs>
        <w:rPr>
          <w:rFonts w:cs="Arial"/>
          <w:b/>
          <w:sz w:val="24"/>
        </w:rPr>
      </w:pPr>
      <w:r>
        <w:rPr>
          <w:rFonts w:cs="Arial"/>
          <w:b/>
          <w:sz w:val="24"/>
        </w:rPr>
        <w:t>SA WG2 Meeting #S2-155</w:t>
      </w:r>
      <w:r>
        <w:rPr>
          <w:rFonts w:cs="Arial"/>
          <w:b/>
          <w:sz w:val="24"/>
        </w:rPr>
        <w:tab/>
      </w:r>
      <w:r w:rsidR="00E101A3">
        <w:rPr>
          <w:rFonts w:cs="Arial"/>
          <w:b/>
          <w:sz w:val="24"/>
        </w:rPr>
        <w:t>S2-2302207</w:t>
      </w:r>
    </w:p>
    <w:p w14:paraId="43F887C9" w14:textId="77777777" w:rsidR="0003032B" w:rsidRDefault="0003032B" w:rsidP="0003032B">
      <w:pPr>
        <w:pBdr>
          <w:bottom w:val="single" w:sz="6" w:space="0" w:color="auto"/>
        </w:pBdr>
        <w:tabs>
          <w:tab w:val="right" w:pos="9638"/>
        </w:tabs>
        <w:rPr>
          <w:rFonts w:cs="Arial"/>
          <w:b/>
          <w:sz w:val="24"/>
        </w:rPr>
      </w:pPr>
      <w:r>
        <w:rPr>
          <w:rFonts w:cs="Arial"/>
          <w:b/>
          <w:sz w:val="24"/>
        </w:rPr>
        <w:t>20 - 24 February, 2023, Athens, Greece</w:t>
      </w:r>
    </w:p>
    <w:p w14:paraId="5E51E486" w14:textId="422CE91B" w:rsidR="0003032B" w:rsidRDefault="0003032B" w:rsidP="0003032B"/>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30"/>
        <w:gridCol w:w="6128"/>
      </w:tblGrid>
      <w:tr w:rsidR="00204400" w:rsidRPr="00344D67" w14:paraId="2CD52859" w14:textId="77777777" w:rsidTr="00204400">
        <w:trPr>
          <w:cantSplit/>
        </w:trPr>
        <w:tc>
          <w:tcPr>
            <w:tcW w:w="2830" w:type="dxa"/>
            <w:tcBorders>
              <w:top w:val="single" w:sz="4" w:space="0" w:color="auto"/>
              <w:bottom w:val="single" w:sz="4" w:space="0" w:color="auto"/>
              <w:right w:val="single" w:sz="4" w:space="0" w:color="auto"/>
            </w:tcBorders>
          </w:tcPr>
          <w:p w14:paraId="019C5370" w14:textId="77777777" w:rsidR="00204400" w:rsidRPr="00204400" w:rsidRDefault="006B3269" w:rsidP="00204400">
            <w:pPr>
              <w:spacing w:before="0" w:after="200" w:line="276" w:lineRule="auto"/>
              <w:jc w:val="left"/>
              <w:rPr>
                <w:szCs w:val="22"/>
                <w:lang w:eastAsia="en-GB" w:bidi="ar-SA"/>
              </w:rPr>
            </w:pPr>
            <w:r>
              <w:rPr>
                <w:noProof/>
                <w:szCs w:val="22"/>
                <w:lang w:val="en-US" w:eastAsia="ja-JP" w:bidi="ar-SA"/>
              </w:rPr>
              <w:drawing>
                <wp:inline distT="0" distB="0" distL="0" distR="0" wp14:anchorId="681C4B2E" wp14:editId="207D1228">
                  <wp:extent cx="1249680" cy="1256030"/>
                  <wp:effectExtent l="0" t="0" r="7620" b="127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9680" cy="1256030"/>
                          </a:xfrm>
                          <a:prstGeom prst="rect">
                            <a:avLst/>
                          </a:prstGeom>
                          <a:noFill/>
                          <a:ln>
                            <a:noFill/>
                          </a:ln>
                        </pic:spPr>
                      </pic:pic>
                    </a:graphicData>
                  </a:graphic>
                </wp:inline>
              </w:drawing>
            </w:r>
          </w:p>
        </w:tc>
        <w:tc>
          <w:tcPr>
            <w:tcW w:w="6128" w:type="dxa"/>
            <w:tcBorders>
              <w:left w:val="single" w:sz="4" w:space="0" w:color="auto"/>
            </w:tcBorders>
          </w:tcPr>
          <w:sdt>
            <w:sdtPr>
              <w:rPr>
                <w:rFonts w:eastAsia="MS Mincho" w:hint="eastAsia"/>
                <w:b/>
                <w:sz w:val="36"/>
                <w:szCs w:val="36"/>
                <w:highlight w:val="green"/>
                <w:lang w:val="en-IE" w:eastAsia="ja-JP" w:bidi="ar-SA"/>
              </w:rPr>
              <w:alias w:val="Meeting Document Number"/>
              <w:tag w:val="GSMAMeetingItemNumber"/>
              <w:id w:val="1622264112"/>
              <w:placeholder>
                <w:docPart w:val="B02E6AB2CC5F457CBF4971FBB78B3488"/>
              </w:placeholder>
              <w:showingPlcHdr/>
              <w:text/>
            </w:sdtPr>
            <w:sdtContent>
              <w:p w14:paraId="6539A483" w14:textId="77777777" w:rsidR="00204400" w:rsidRPr="00204400" w:rsidRDefault="00546A1B" w:rsidP="00204400">
                <w:pPr>
                  <w:framePr w:hSpace="180" w:wrap="notBeside" w:hAnchor="margin" w:y="359"/>
                  <w:spacing w:before="0"/>
                  <w:ind w:left="560"/>
                  <w:jc w:val="right"/>
                  <w:rPr>
                    <w:rFonts w:eastAsia="MS Mincho"/>
                    <w:b/>
                    <w:sz w:val="36"/>
                    <w:szCs w:val="36"/>
                    <w:lang w:val="en-IE" w:eastAsia="ja-JP" w:bidi="ar-SA"/>
                  </w:rPr>
                </w:pPr>
                <w:r w:rsidRPr="00A164DA">
                  <w:rPr>
                    <w:rStyle w:val="PlaceholderText"/>
                  </w:rPr>
                  <w:t>[Meeting Document Number]</w:t>
                </w:r>
              </w:p>
            </w:sdtContent>
          </w:sdt>
          <w:p w14:paraId="6F69119A" w14:textId="77777777" w:rsidR="00204400" w:rsidRPr="00204400" w:rsidRDefault="00000000" w:rsidP="00204400">
            <w:pPr>
              <w:spacing w:before="360"/>
              <w:jc w:val="left"/>
              <w:rPr>
                <w:rFonts w:eastAsia="MS Mincho"/>
                <w:b/>
                <w:sz w:val="36"/>
                <w:lang w:val="en-IE" w:eastAsia="ja-JP" w:bidi="ar-SA"/>
              </w:rPr>
            </w:pPr>
            <w:sdt>
              <w:sdtPr>
                <w:rPr>
                  <w:rFonts w:eastAsia="MS Mincho" w:hint="eastAsia"/>
                  <w:b/>
                  <w:color w:val="808080"/>
                  <w:sz w:val="36"/>
                  <w:lang w:val="en-IE" w:eastAsia="ja-JP" w:bidi="ar-SA"/>
                </w:rPr>
                <w:alias w:val="Document Title"/>
                <w:tag w:val="GSMATitle"/>
                <w:id w:val="337575030"/>
                <w:placeholder>
                  <w:docPart w:val="DC375C1CC80C42A2AC9190C2F7FBE924"/>
                </w:placeholder>
                <w:text/>
              </w:sdtPr>
              <w:sdtContent>
                <w:r w:rsidR="00344D67" w:rsidRPr="00344D67">
                  <w:rPr>
                    <w:rFonts w:eastAsia="MS Mincho" w:hint="eastAsia"/>
                    <w:b/>
                    <w:sz w:val="36"/>
                    <w:lang w:val="en-IE" w:eastAsia="ja-JP" w:bidi="ar-SA"/>
                  </w:rPr>
                  <w:t xml:space="preserve">LS </w:t>
                </w:r>
                <w:r w:rsidR="00344D67" w:rsidRPr="00344D67">
                  <w:rPr>
                    <w:rFonts w:eastAsia="MS Mincho"/>
                    <w:b/>
                    <w:sz w:val="36"/>
                    <w:lang w:val="en-IE" w:eastAsia="ja-JP" w:bidi="ar-SA"/>
                  </w:rPr>
                  <w:t xml:space="preserve">reply </w:t>
                </w:r>
                <w:r w:rsidR="00344D67" w:rsidRPr="00344D67">
                  <w:rPr>
                    <w:rFonts w:eastAsia="MS Mincho" w:hint="eastAsia"/>
                    <w:b/>
                    <w:sz w:val="36"/>
                    <w:lang w:val="en-IE" w:eastAsia="ja-JP" w:bidi="ar-SA"/>
                  </w:rPr>
                  <w:t xml:space="preserve">on </w:t>
                </w:r>
                <w:r w:rsidR="00344D67" w:rsidRPr="00344D67">
                  <w:rPr>
                    <w:rFonts w:eastAsia="MS Mincho"/>
                    <w:b/>
                    <w:sz w:val="36"/>
                    <w:lang w:val="en-IE" w:eastAsia="ja-JP" w:bidi="ar-SA"/>
                  </w:rPr>
                  <w:t>a new SST value for Extended Reality and Media</w:t>
                </w:r>
                <w:r w:rsidR="00344D67">
                  <w:rPr>
                    <w:rFonts w:eastAsia="MS Mincho"/>
                    <w:b/>
                    <w:sz w:val="36"/>
                    <w:lang w:val="en-IE" w:eastAsia="ja-JP" w:bidi="ar-SA"/>
                  </w:rPr>
                  <w:t xml:space="preserve"> </w:t>
                </w:r>
                <w:r w:rsidR="00344D67" w:rsidRPr="00344D67">
                  <w:rPr>
                    <w:rFonts w:eastAsia="MS Mincho"/>
                    <w:b/>
                    <w:sz w:val="36"/>
                    <w:lang w:val="en-IE" w:eastAsia="ja-JP" w:bidi="ar-SA"/>
                  </w:rPr>
                  <w:t>Services</w:t>
                </w:r>
              </w:sdtContent>
            </w:sdt>
          </w:p>
        </w:tc>
      </w:tr>
      <w:tr w:rsidR="00E12BD3" w:rsidRPr="00204400" w14:paraId="3EACD7E7" w14:textId="77777777" w:rsidTr="00B629C2">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6" w:space="0" w:color="auto"/>
            </w:tcBorders>
            <w:shd w:val="clear" w:color="auto" w:fill="E6E6E6"/>
            <w:vAlign w:val="center"/>
          </w:tcPr>
          <w:p w14:paraId="0879AB49" w14:textId="77777777" w:rsidR="00E12BD3" w:rsidRPr="00E12BD3" w:rsidRDefault="00E12BD3" w:rsidP="00E12BD3">
            <w:pPr>
              <w:spacing w:before="0"/>
              <w:jc w:val="center"/>
              <w:rPr>
                <w:rFonts w:eastAsia="Arial" w:cs="Arial"/>
                <w:b/>
                <w:i/>
                <w:snapToGrid w:val="0"/>
                <w:szCs w:val="22"/>
                <w:lang w:eastAsia="en-US" w:bidi="ar-SA"/>
              </w:rPr>
            </w:pPr>
            <w:r w:rsidRPr="00204400">
              <w:rPr>
                <w:rFonts w:eastAsia="Arial" w:cs="Arial"/>
                <w:b/>
                <w:i/>
                <w:snapToGrid w:val="0"/>
                <w:szCs w:val="22"/>
                <w:lang w:eastAsia="en-US" w:bidi="ar-SA"/>
              </w:rPr>
              <w:t>Meeting Information</w:t>
            </w:r>
          </w:p>
        </w:tc>
      </w:tr>
      <w:tr w:rsidR="00204400" w:rsidRPr="00204400" w14:paraId="4C3CAB27"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07E37E3B"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Name and Number</w:t>
            </w:r>
          </w:p>
        </w:tc>
        <w:tc>
          <w:tcPr>
            <w:tcW w:w="6128" w:type="dxa"/>
            <w:tcBorders>
              <w:top w:val="single" w:sz="6" w:space="0" w:color="auto"/>
            </w:tcBorders>
            <w:vAlign w:val="center"/>
          </w:tcPr>
          <w:sdt>
            <w:sdtPr>
              <w:rPr>
                <w:rFonts w:eastAsia="MS Mincho" w:cs="Arial" w:hint="eastAsia"/>
                <w:bCs/>
                <w:sz w:val="20"/>
                <w:szCs w:val="22"/>
                <w:lang w:eastAsia="ja-JP" w:bidi="ar-SA"/>
              </w:rPr>
              <w:alias w:val="Meeting Name and Number Text"/>
              <w:tag w:val="GSMAMeetingNameAndNumberText"/>
              <w:id w:val="-1773621602"/>
              <w:placeholder>
                <w:docPart w:val="E13B5834543043D4B4C9376FFDCB318E"/>
              </w:placeholder>
              <w:text/>
            </w:sdtPr>
            <w:sdtContent>
              <w:p w14:paraId="3D6E5196" w14:textId="77777777" w:rsidR="00204400" w:rsidRPr="00204400" w:rsidRDefault="00EB6108" w:rsidP="00344D67">
                <w:pPr>
                  <w:framePr w:wrap="around" w:vAnchor="text" w:hAnchor="page" w:y="1"/>
                  <w:spacing w:before="60" w:after="60"/>
                  <w:jc w:val="left"/>
                  <w:rPr>
                    <w:rFonts w:eastAsia="MS Mincho" w:cs="Arial"/>
                    <w:bCs/>
                    <w:sz w:val="20"/>
                    <w:szCs w:val="22"/>
                    <w:lang w:eastAsia="ja-JP" w:bidi="ar-SA"/>
                  </w:rPr>
                </w:pPr>
                <w:r>
                  <w:rPr>
                    <w:rFonts w:eastAsia="MS Mincho" w:cs="Arial" w:hint="eastAsia"/>
                    <w:bCs/>
                    <w:sz w:val="20"/>
                    <w:szCs w:val="22"/>
                    <w:lang w:eastAsia="ja-JP" w:bidi="ar-SA"/>
                  </w:rPr>
                  <w:t>ENSWI#</w:t>
                </w:r>
                <w:r>
                  <w:rPr>
                    <w:rFonts w:eastAsia="MS Mincho" w:cs="Arial"/>
                    <w:bCs/>
                    <w:sz w:val="20"/>
                    <w:szCs w:val="22"/>
                    <w:lang w:eastAsia="ja-JP" w:bidi="ar-SA"/>
                  </w:rPr>
                  <w:t>2</w:t>
                </w:r>
                <w:r w:rsidR="00344D67">
                  <w:rPr>
                    <w:rFonts w:eastAsia="MS Mincho" w:cs="Arial"/>
                    <w:bCs/>
                    <w:sz w:val="20"/>
                    <w:szCs w:val="22"/>
                    <w:lang w:eastAsia="ja-JP" w:bidi="ar-SA"/>
                  </w:rPr>
                  <w:t>1</w:t>
                </w:r>
              </w:p>
            </w:sdtContent>
          </w:sdt>
        </w:tc>
      </w:tr>
      <w:tr w:rsidR="00204400" w:rsidRPr="00204400" w14:paraId="4F39AE3E"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vAlign w:val="center"/>
          </w:tcPr>
          <w:p w14:paraId="4E7ED1D5"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Date</w:t>
            </w:r>
          </w:p>
        </w:tc>
        <w:tc>
          <w:tcPr>
            <w:tcW w:w="6128" w:type="dxa"/>
            <w:vAlign w:val="center"/>
          </w:tcPr>
          <w:sdt>
            <w:sdtPr>
              <w:rPr>
                <w:rFonts w:eastAsia="MS Mincho" w:cs="Arial" w:hint="eastAsia"/>
                <w:bCs/>
                <w:sz w:val="20"/>
                <w:szCs w:val="22"/>
                <w:lang w:eastAsia="ja-JP" w:bidi="ar-SA"/>
              </w:rPr>
              <w:alias w:val="Meeting Date"/>
              <w:tag w:val="GSMAMeetingDate"/>
              <w:id w:val="-1900127555"/>
              <w:placeholder>
                <w:docPart w:val="AAE7EF92A68F4785A42B5BB9D27A9A68"/>
              </w:placeholder>
              <w:date w:fullDate="2023-02-16T00:00:00Z">
                <w:dateFormat w:val="yyyy-MM-dd"/>
                <w:lid w:val="sv-SE"/>
                <w:storeMappedDataAs w:val="dateTime"/>
                <w:calendar w:val="gregorian"/>
              </w:date>
            </w:sdtPr>
            <w:sdtContent>
              <w:p w14:paraId="7244A9F9" w14:textId="77777777" w:rsidR="00204400" w:rsidRPr="00204400" w:rsidRDefault="00344D67" w:rsidP="00344D67">
                <w:pPr>
                  <w:framePr w:wrap="around" w:vAnchor="text" w:hAnchor="page" w:y="1"/>
                  <w:spacing w:before="60" w:after="60"/>
                  <w:jc w:val="left"/>
                  <w:rPr>
                    <w:rFonts w:eastAsia="MS Mincho" w:cs="Arial"/>
                    <w:bCs/>
                    <w:sz w:val="20"/>
                    <w:szCs w:val="22"/>
                    <w:lang w:eastAsia="ja-JP" w:bidi="ar-SA"/>
                  </w:rPr>
                </w:pPr>
                <w:r>
                  <w:rPr>
                    <w:rFonts w:eastAsia="MS Mincho" w:cs="Arial"/>
                    <w:bCs/>
                    <w:sz w:val="20"/>
                    <w:szCs w:val="22"/>
                    <w:lang w:val="sv-SE" w:eastAsia="ja-JP" w:bidi="ar-SA"/>
                  </w:rPr>
                  <w:t>2023-02-16</w:t>
                </w:r>
              </w:p>
            </w:sdtContent>
          </w:sdt>
        </w:tc>
      </w:tr>
      <w:tr w:rsidR="00204400" w:rsidRPr="00204400" w14:paraId="5801CBFA"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bottom w:val="single" w:sz="6" w:space="0" w:color="auto"/>
            </w:tcBorders>
            <w:vAlign w:val="center"/>
          </w:tcPr>
          <w:p w14:paraId="72DE52DE"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Location</w:t>
            </w:r>
          </w:p>
        </w:tc>
        <w:tc>
          <w:tcPr>
            <w:tcW w:w="6128" w:type="dxa"/>
            <w:tcBorders>
              <w:bottom w:val="single" w:sz="6" w:space="0" w:color="auto"/>
            </w:tcBorders>
            <w:vAlign w:val="center"/>
          </w:tcPr>
          <w:p w14:paraId="561E0063" w14:textId="77777777" w:rsidR="00204400" w:rsidRPr="00204400" w:rsidRDefault="00344D67" w:rsidP="00204400">
            <w:pPr>
              <w:framePr w:wrap="around" w:vAnchor="text" w:hAnchor="page" w:y="1"/>
              <w:spacing w:before="60" w:after="60"/>
              <w:jc w:val="left"/>
              <w:rPr>
                <w:rFonts w:eastAsia="MS Mincho" w:cs="Arial"/>
                <w:bCs/>
                <w:sz w:val="20"/>
                <w:szCs w:val="22"/>
                <w:lang w:eastAsia="ja-JP" w:bidi="ar-SA"/>
              </w:rPr>
            </w:pPr>
            <w:r>
              <w:rPr>
                <w:rFonts w:eastAsia="MS Mincho" w:cs="Arial"/>
                <w:bCs/>
                <w:sz w:val="20"/>
                <w:szCs w:val="22"/>
                <w:lang w:val="de-DE" w:eastAsia="ja-JP" w:bidi="ar-SA"/>
              </w:rPr>
              <w:t>Online</w:t>
            </w:r>
          </w:p>
        </w:tc>
      </w:tr>
      <w:tr w:rsidR="00337CF7" w:rsidRPr="00204400" w14:paraId="56103281" w14:textId="77777777" w:rsidTr="00D23CAB">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6" w:space="0" w:color="auto"/>
            </w:tcBorders>
            <w:shd w:val="clear" w:color="auto" w:fill="E6E6E6"/>
            <w:vAlign w:val="center"/>
          </w:tcPr>
          <w:p w14:paraId="57FB12E1" w14:textId="77777777" w:rsidR="00337CF7" w:rsidRPr="00337CF7" w:rsidRDefault="00337CF7" w:rsidP="00337CF7">
            <w:pPr>
              <w:spacing w:before="0"/>
              <w:jc w:val="center"/>
              <w:rPr>
                <w:rFonts w:eastAsia="MS Mincho" w:cs="Arial"/>
                <w:bCs/>
                <w:sz w:val="20"/>
                <w:szCs w:val="22"/>
                <w:lang w:eastAsia="en-US" w:bidi="ar-SA"/>
              </w:rPr>
            </w:pPr>
            <w:r w:rsidRPr="00204400">
              <w:rPr>
                <w:rFonts w:eastAsia="Arial" w:cs="Arial"/>
                <w:b/>
                <w:i/>
                <w:snapToGrid w:val="0"/>
                <w:szCs w:val="22"/>
                <w:lang w:eastAsia="en-US" w:bidi="ar-SA"/>
              </w:rPr>
              <w:t>Document Information</w:t>
            </w:r>
          </w:p>
        </w:tc>
      </w:tr>
      <w:tr w:rsidR="00204400" w:rsidRPr="00204400" w14:paraId="363D438A"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466E66DD"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Author</w:t>
            </w:r>
          </w:p>
        </w:tc>
        <w:tc>
          <w:tcPr>
            <w:tcW w:w="6128" w:type="dxa"/>
            <w:tcBorders>
              <w:top w:val="single" w:sz="6" w:space="0" w:color="auto"/>
            </w:tcBorders>
            <w:vAlign w:val="center"/>
          </w:tcPr>
          <w:p w14:paraId="146D0A9F" w14:textId="77777777" w:rsidR="00204400" w:rsidRPr="00546A1B" w:rsidRDefault="00546A1B" w:rsidP="00204400">
            <w:pPr>
              <w:framePr w:wrap="around" w:vAnchor="text" w:hAnchor="page" w:y="1"/>
              <w:spacing w:before="60" w:after="60"/>
              <w:jc w:val="left"/>
              <w:rPr>
                <w:rFonts w:eastAsiaTheme="minorEastAsia" w:cs="Arial"/>
                <w:bCs/>
                <w:sz w:val="20"/>
                <w:szCs w:val="22"/>
                <w:lang w:bidi="ar-SA"/>
              </w:rPr>
            </w:pPr>
            <w:r w:rsidRPr="00546A1B">
              <w:rPr>
                <w:rFonts w:eastAsiaTheme="minorEastAsia" w:cs="Arial" w:hint="eastAsia"/>
                <w:bCs/>
                <w:sz w:val="20"/>
                <w:szCs w:val="22"/>
                <w:lang w:bidi="ar-SA"/>
              </w:rPr>
              <w:t>Dan Wang(China Mobile)</w:t>
            </w:r>
          </w:p>
        </w:tc>
      </w:tr>
      <w:tr w:rsidR="00204400" w:rsidRPr="00204400" w14:paraId="0C7FA8F7"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6754CD70"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Additional Contributors</w:t>
            </w:r>
          </w:p>
        </w:tc>
        <w:sdt>
          <w:sdtPr>
            <w:rPr>
              <w:rFonts w:eastAsia="MS Mincho" w:cs="Arial"/>
              <w:bCs/>
              <w:sz w:val="20"/>
              <w:szCs w:val="22"/>
              <w:lang w:val="es-ES" w:eastAsia="ja-JP" w:bidi="ar-SA"/>
            </w:rPr>
            <w:alias w:val="List of contributors"/>
            <w:tag w:val="GSMAListOfContributors"/>
            <w:id w:val="-625624312"/>
            <w:placeholder>
              <w:docPart w:val="523A19C4A6A44375B1C66DBCA7945310"/>
            </w:placeholder>
            <w:showingPlcHdr/>
            <w:text w:multiLine="1"/>
          </w:sdtPr>
          <w:sdtContent>
            <w:tc>
              <w:tcPr>
                <w:tcW w:w="6128" w:type="dxa"/>
                <w:tcBorders>
                  <w:top w:val="single" w:sz="6" w:space="0" w:color="auto"/>
                </w:tcBorders>
                <w:vAlign w:val="center"/>
              </w:tcPr>
              <w:p w14:paraId="3B5A2664" w14:textId="77777777" w:rsidR="00204400" w:rsidRPr="00204400" w:rsidRDefault="00BE4D40" w:rsidP="00204400">
                <w:pPr>
                  <w:framePr w:wrap="around" w:vAnchor="text" w:hAnchor="page" w:y="1"/>
                  <w:spacing w:before="60" w:after="60"/>
                  <w:jc w:val="left"/>
                  <w:rPr>
                    <w:rFonts w:eastAsia="MS Mincho" w:cs="Arial"/>
                    <w:bCs/>
                    <w:sz w:val="20"/>
                    <w:szCs w:val="22"/>
                    <w:lang w:val="es-ES" w:eastAsia="en-US" w:bidi="ar-SA"/>
                  </w:rPr>
                </w:pPr>
                <w:r w:rsidRPr="00204400">
                  <w:rPr>
                    <w:rFonts w:eastAsia="MS Mincho" w:cs="Arial"/>
                    <w:bCs/>
                    <w:color w:val="808080"/>
                    <w:sz w:val="20"/>
                    <w:szCs w:val="22"/>
                    <w:lang w:eastAsia="en-US" w:bidi="ar-SA"/>
                  </w:rPr>
                  <w:t>[List of contributors]</w:t>
                </w:r>
              </w:p>
            </w:tc>
          </w:sdtContent>
        </w:sdt>
      </w:tr>
      <w:tr w:rsidR="00204400" w:rsidRPr="00204400" w14:paraId="7372156A"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bottom w:val="single" w:sz="4" w:space="0" w:color="auto"/>
            </w:tcBorders>
            <w:vAlign w:val="center"/>
          </w:tcPr>
          <w:p w14:paraId="1881CF05"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Creation Date</w:t>
            </w:r>
          </w:p>
        </w:tc>
        <w:tc>
          <w:tcPr>
            <w:tcW w:w="6128" w:type="dxa"/>
            <w:vAlign w:val="center"/>
          </w:tcPr>
          <w:p w14:paraId="46EFAAA3" w14:textId="77777777" w:rsidR="00204400" w:rsidRPr="00204400" w:rsidRDefault="00000000" w:rsidP="00204400">
            <w:pPr>
              <w:framePr w:wrap="around" w:vAnchor="text" w:hAnchor="page" w:y="1"/>
              <w:spacing w:before="60" w:after="60"/>
              <w:jc w:val="left"/>
              <w:rPr>
                <w:rFonts w:eastAsia="MS Mincho" w:cs="Arial"/>
                <w:bCs/>
                <w:sz w:val="20"/>
                <w:szCs w:val="22"/>
                <w:lang w:eastAsia="ja-JP" w:bidi="ar-SA"/>
              </w:rPr>
            </w:pPr>
            <w:sdt>
              <w:sdtPr>
                <w:rPr>
                  <w:rFonts w:eastAsia="MS Mincho" w:cs="Arial" w:hint="eastAsia"/>
                  <w:bCs/>
                  <w:sz w:val="20"/>
                  <w:szCs w:val="22"/>
                  <w:lang w:eastAsia="ja-JP" w:bidi="ar-SA"/>
                </w:rPr>
                <w:alias w:val="Document Creation Date"/>
                <w:tag w:val="GSMADocumentCreatedDate"/>
                <w:id w:val="293792128"/>
                <w:placeholder>
                  <w:docPart w:val="A045EB85B26A4021B50DCDF3F5DD3D7B"/>
                </w:placeholder>
                <w:date w:fullDate="2023-01-28T00:00:00Z">
                  <w:dateFormat w:val="yyyy-MM-dd"/>
                  <w:lid w:val="sv-SE"/>
                  <w:storeMappedDataAs w:val="dateTime"/>
                  <w:calendar w:val="gregorian"/>
                </w:date>
              </w:sdtPr>
              <w:sdtContent>
                <w:r w:rsidR="009D62D4">
                  <w:rPr>
                    <w:rFonts w:eastAsia="MS Mincho" w:cs="Arial"/>
                    <w:bCs/>
                    <w:sz w:val="20"/>
                    <w:szCs w:val="22"/>
                    <w:lang w:val="sv-SE" w:eastAsia="ja-JP" w:bidi="ar-SA"/>
                  </w:rPr>
                  <w:t>2023-01-28</w:t>
                </w:r>
              </w:sdtContent>
            </w:sdt>
          </w:p>
        </w:tc>
      </w:tr>
      <w:tr w:rsidR="00204400" w:rsidRPr="00204400" w14:paraId="6D36EA46"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4" w:space="0" w:color="auto"/>
              <w:bottom w:val="nil"/>
            </w:tcBorders>
            <w:vAlign w:val="center"/>
          </w:tcPr>
          <w:p w14:paraId="7AAC7A6A"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Status</w:t>
            </w:r>
          </w:p>
        </w:tc>
        <w:sdt>
          <w:sdtPr>
            <w:rPr>
              <w:rFonts w:eastAsia="MS Mincho" w:cs="Arial"/>
              <w:bCs/>
              <w:sz w:val="20"/>
              <w:szCs w:val="22"/>
              <w:lang w:eastAsia="en-US" w:bidi="ar-SA"/>
            </w:rPr>
            <w:alias w:val="This document is for"/>
            <w:tag w:val="GSMAItemFor"/>
            <w:id w:val="-2117210150"/>
            <w:placeholder>
              <w:docPart w:val="3EC361524AB24243A59FC6A1A2E852E3"/>
            </w:placeholder>
            <w:dropDownList>
              <w:listItem w:value="[This document is for]"/>
            </w:dropDownList>
          </w:sdtPr>
          <w:sdtContent>
            <w:tc>
              <w:tcPr>
                <w:tcW w:w="6128" w:type="dxa"/>
                <w:vAlign w:val="center"/>
              </w:tcPr>
              <w:p w14:paraId="45E13EE6" w14:textId="77777777" w:rsidR="00204400" w:rsidRPr="00204400" w:rsidRDefault="00204400" w:rsidP="00204400">
                <w:pPr>
                  <w:framePr w:wrap="around" w:vAnchor="text" w:hAnchor="page" w:y="1"/>
                  <w:spacing w:before="60" w:after="60"/>
                  <w:jc w:val="left"/>
                  <w:rPr>
                    <w:rFonts w:eastAsia="MS Mincho" w:cs="Arial"/>
                    <w:bCs/>
                    <w:sz w:val="20"/>
                    <w:szCs w:val="22"/>
                    <w:lang w:eastAsia="en-US" w:bidi="ar-SA"/>
                  </w:rPr>
                </w:pPr>
                <w:r w:rsidRPr="00204400">
                  <w:rPr>
                    <w:rFonts w:eastAsia="MS Mincho" w:cs="Arial"/>
                    <w:bCs/>
                    <w:sz w:val="20"/>
                    <w:szCs w:val="22"/>
                    <w:lang w:eastAsia="en-US" w:bidi="ar-SA"/>
                  </w:rPr>
                  <w:t>Approval</w:t>
                </w:r>
              </w:p>
            </w:tc>
          </w:sdtContent>
        </w:sdt>
      </w:tr>
      <w:tr w:rsidR="00204400" w:rsidRPr="00204400" w14:paraId="53EA0B7C"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4" w:space="0" w:color="auto"/>
              <w:bottom w:val="nil"/>
            </w:tcBorders>
            <w:vAlign w:val="center"/>
          </w:tcPr>
          <w:p w14:paraId="6EC66EC5"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Security Classification</w:t>
            </w:r>
          </w:p>
        </w:tc>
        <w:tc>
          <w:tcPr>
            <w:tcW w:w="6128" w:type="dxa"/>
            <w:vAlign w:val="center"/>
          </w:tcPr>
          <w:p w14:paraId="4D9478C5" w14:textId="77777777" w:rsidR="00204400" w:rsidRPr="00204400" w:rsidRDefault="00000000" w:rsidP="00204400">
            <w:pPr>
              <w:framePr w:wrap="around" w:vAnchor="text" w:hAnchor="page" w:y="1"/>
              <w:spacing w:before="60" w:after="60"/>
              <w:jc w:val="left"/>
              <w:rPr>
                <w:rFonts w:eastAsia="MS Mincho" w:cs="Arial"/>
                <w:bCs/>
                <w:sz w:val="20"/>
                <w:szCs w:val="22"/>
                <w:lang w:eastAsia="ja-JP" w:bidi="ar-SA"/>
              </w:rPr>
            </w:pPr>
            <w:sdt>
              <w:sdtPr>
                <w:rPr>
                  <w:rFonts w:eastAsia="MS Mincho" w:cs="Arial" w:hint="eastAsia"/>
                  <w:bCs/>
                  <w:sz w:val="20"/>
                  <w:szCs w:val="22"/>
                  <w:lang w:val="en-US" w:eastAsia="ja-JP" w:bidi="ar-SA"/>
                </w:rPr>
                <w:alias w:val="Security Classification"/>
                <w:tag w:val="GSMASecurityGroup"/>
                <w:id w:val="1288466516"/>
                <w:placeholder>
                  <w:docPart w:val="4DFCDC0FF43D495B9EF58B423E10811B"/>
                </w:placeholder>
                <w:dropDownList>
                  <w:listItem w:value="[Security Classification]"/>
                </w:dropDownList>
              </w:sdtPr>
              <w:sdtContent>
                <w:r w:rsidR="00204400" w:rsidRPr="00204400">
                  <w:rPr>
                    <w:rFonts w:eastAsia="MS Mincho" w:cs="Arial"/>
                    <w:bCs/>
                    <w:sz w:val="20"/>
                    <w:szCs w:val="22"/>
                    <w:lang w:val="en-US" w:eastAsia="ja-JP" w:bidi="ar-SA"/>
                  </w:rPr>
                  <w:t>Non-confidential</w:t>
                </w:r>
              </w:sdtContent>
            </w:sdt>
          </w:p>
        </w:tc>
      </w:tr>
      <w:tr w:rsidR="00337CF7" w:rsidRPr="00204400" w14:paraId="047E703B" w14:textId="77777777" w:rsidTr="00CF1205">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4" w:space="0" w:color="auto"/>
              <w:bottom w:val="nil"/>
            </w:tcBorders>
            <w:shd w:val="clear" w:color="auto" w:fill="E6E6E6"/>
            <w:vAlign w:val="center"/>
          </w:tcPr>
          <w:p w14:paraId="54C77FCB" w14:textId="77777777" w:rsidR="00337CF7" w:rsidRPr="00337CF7" w:rsidRDefault="00337CF7" w:rsidP="00337CF7">
            <w:pPr>
              <w:spacing w:before="0"/>
              <w:jc w:val="center"/>
              <w:rPr>
                <w:rFonts w:eastAsia="MS Mincho" w:cs="Arial"/>
                <w:bCs/>
                <w:sz w:val="20"/>
                <w:szCs w:val="22"/>
                <w:lang w:eastAsia="en-US" w:bidi="ar-SA"/>
              </w:rPr>
            </w:pPr>
            <w:r w:rsidRPr="00204400">
              <w:rPr>
                <w:rFonts w:eastAsia="Arial" w:cs="Arial"/>
                <w:b/>
                <w:i/>
                <w:snapToGrid w:val="0"/>
                <w:szCs w:val="22"/>
                <w:lang w:eastAsia="en-US" w:bidi="ar-SA"/>
              </w:rPr>
              <w:t>Document Summary</w:t>
            </w:r>
          </w:p>
        </w:tc>
      </w:tr>
      <w:tr w:rsidR="00D13BC3" w:rsidRPr="00204400" w14:paraId="1643997F" w14:textId="77777777" w:rsidTr="00CF1205">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4" w:space="0" w:color="auto"/>
              <w:bottom w:val="single" w:sz="4" w:space="0" w:color="auto"/>
            </w:tcBorders>
            <w:shd w:val="clear" w:color="auto" w:fill="auto"/>
            <w:vAlign w:val="center"/>
          </w:tcPr>
          <w:p w14:paraId="01A446FA" w14:textId="77777777" w:rsidR="00D13BC3" w:rsidRPr="00D13BC3" w:rsidRDefault="00D13BC3" w:rsidP="00D13BC3">
            <w:pPr>
              <w:spacing w:before="0"/>
              <w:jc w:val="center"/>
              <w:rPr>
                <w:rFonts w:eastAsia="MS Mincho" w:cs="Arial"/>
                <w:snapToGrid w:val="0"/>
                <w:sz w:val="20"/>
                <w:szCs w:val="22"/>
                <w:lang w:eastAsia="ja-JP" w:bidi="ar-SA"/>
              </w:rPr>
            </w:pPr>
            <w:r w:rsidRPr="00D13BC3">
              <w:rPr>
                <w:rFonts w:eastAsia="MS Mincho" w:cs="Arial"/>
                <w:snapToGrid w:val="0"/>
                <w:sz w:val="20"/>
                <w:szCs w:val="22"/>
                <w:lang w:eastAsia="ja-JP" w:bidi="ar-SA"/>
              </w:rPr>
              <w:t xml:space="preserve">LS </w:t>
            </w:r>
            <w:r w:rsidR="00BE4D40">
              <w:rPr>
                <w:rFonts w:eastAsia="MS Mincho" w:cs="Arial"/>
                <w:snapToGrid w:val="0"/>
                <w:sz w:val="20"/>
                <w:szCs w:val="22"/>
                <w:lang w:eastAsia="ja-JP" w:bidi="ar-SA"/>
              </w:rPr>
              <w:t xml:space="preserve">reply </w:t>
            </w:r>
            <w:r w:rsidRPr="00D13BC3">
              <w:rPr>
                <w:rFonts w:eastAsia="MS Mincho" w:cs="Arial"/>
                <w:snapToGrid w:val="0"/>
                <w:sz w:val="20"/>
                <w:szCs w:val="22"/>
                <w:lang w:eastAsia="ja-JP" w:bidi="ar-SA"/>
              </w:rPr>
              <w:t xml:space="preserve">on </w:t>
            </w:r>
            <w:r w:rsidR="009D62D4" w:rsidRPr="009D62D4">
              <w:rPr>
                <w:rFonts w:eastAsia="MS Mincho" w:cs="Arial"/>
                <w:snapToGrid w:val="0"/>
                <w:sz w:val="20"/>
                <w:szCs w:val="22"/>
                <w:lang w:eastAsia="ja-JP" w:bidi="ar-SA"/>
              </w:rPr>
              <w:t>a new SST value for Extended Reality and Media Services</w:t>
            </w:r>
          </w:p>
        </w:tc>
      </w:tr>
    </w:tbl>
    <w:p w14:paraId="3A646B37" w14:textId="77777777" w:rsidR="00204400" w:rsidRDefault="00204400" w:rsidP="00204400">
      <w:pPr>
        <w:pStyle w:val="CSLegalTxt"/>
      </w:pPr>
    </w:p>
    <w:p w14:paraId="3971E64C" w14:textId="77777777" w:rsidR="00204400" w:rsidRPr="009D62D4" w:rsidRDefault="00204400" w:rsidP="00204400">
      <w:pPr>
        <w:pStyle w:val="CSLegalTxt"/>
      </w:pPr>
    </w:p>
    <w:p w14:paraId="619CD483" w14:textId="77777777" w:rsidR="00204400" w:rsidRDefault="00204400" w:rsidP="00204400">
      <w:pPr>
        <w:pStyle w:val="CSLegalTxt"/>
      </w:pPr>
    </w:p>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005"/>
        <w:gridCol w:w="3005"/>
      </w:tblGrid>
      <w:tr w:rsidR="00D13BC3" w14:paraId="65393DEF" w14:textId="77777777" w:rsidTr="00C96E7C">
        <w:trPr>
          <w:cantSplit/>
          <w:trHeight w:val="340"/>
        </w:trPr>
        <w:tc>
          <w:tcPr>
            <w:tcW w:w="9015" w:type="dxa"/>
            <w:gridSpan w:val="3"/>
            <w:tcBorders>
              <w:top w:val="single" w:sz="4" w:space="0" w:color="auto"/>
              <w:bottom w:val="single" w:sz="4" w:space="0" w:color="auto"/>
            </w:tcBorders>
            <w:shd w:val="clear" w:color="auto" w:fill="D9D9D9"/>
            <w:vAlign w:val="center"/>
          </w:tcPr>
          <w:p w14:paraId="58919CCD" w14:textId="77777777" w:rsidR="00D13BC3" w:rsidRPr="00537BE2" w:rsidRDefault="00D13BC3" w:rsidP="00D13BC3">
            <w:pPr>
              <w:pStyle w:val="CSFieldName"/>
              <w:jc w:val="center"/>
              <w:rPr>
                <w:lang w:eastAsia="ja-JP"/>
              </w:rPr>
            </w:pPr>
            <w:r w:rsidRPr="00D13BC3">
              <w:rPr>
                <w:rFonts w:eastAsia="Arial" w:hint="eastAsia"/>
                <w:b/>
                <w:bCs w:val="0"/>
                <w:i/>
                <w:snapToGrid w:val="0"/>
                <w:sz w:val="22"/>
              </w:rPr>
              <w:t>V</w:t>
            </w:r>
            <w:r w:rsidRPr="00D13BC3">
              <w:rPr>
                <w:rFonts w:eastAsia="Arial"/>
                <w:b/>
                <w:bCs w:val="0"/>
                <w:i/>
                <w:snapToGrid w:val="0"/>
                <w:sz w:val="22"/>
              </w:rPr>
              <w:t>ersion History</w:t>
            </w:r>
          </w:p>
        </w:tc>
      </w:tr>
      <w:tr w:rsidR="00E12BD3" w14:paraId="1CFE293E" w14:textId="77777777" w:rsidTr="00E12BD3">
        <w:trPr>
          <w:cantSplit/>
          <w:trHeight w:val="340"/>
        </w:trPr>
        <w:tc>
          <w:tcPr>
            <w:tcW w:w="3005" w:type="dxa"/>
            <w:tcBorders>
              <w:top w:val="single" w:sz="4" w:space="0" w:color="auto"/>
              <w:bottom w:val="single" w:sz="4" w:space="0" w:color="auto"/>
            </w:tcBorders>
            <w:vAlign w:val="center"/>
          </w:tcPr>
          <w:p w14:paraId="6009F561" w14:textId="77777777" w:rsidR="00204400" w:rsidRPr="00537BE2" w:rsidRDefault="00204400" w:rsidP="00A0090C">
            <w:pPr>
              <w:pStyle w:val="CSFieldName"/>
            </w:pPr>
            <w:r w:rsidRPr="00537BE2">
              <w:t>Date</w:t>
            </w:r>
          </w:p>
        </w:tc>
        <w:tc>
          <w:tcPr>
            <w:tcW w:w="3005" w:type="dxa"/>
            <w:tcBorders>
              <w:top w:val="single" w:sz="4" w:space="0" w:color="auto"/>
              <w:bottom w:val="single" w:sz="4" w:space="0" w:color="auto"/>
            </w:tcBorders>
            <w:vAlign w:val="center"/>
          </w:tcPr>
          <w:p w14:paraId="7917783B" w14:textId="77777777" w:rsidR="00204400" w:rsidRPr="00537BE2" w:rsidRDefault="00204400" w:rsidP="00A0090C">
            <w:pPr>
              <w:pStyle w:val="CSFieldName"/>
            </w:pPr>
            <w:r w:rsidRPr="00537BE2">
              <w:t>Version</w:t>
            </w:r>
          </w:p>
        </w:tc>
        <w:tc>
          <w:tcPr>
            <w:tcW w:w="3005" w:type="dxa"/>
            <w:tcBorders>
              <w:top w:val="single" w:sz="4" w:space="0" w:color="auto"/>
              <w:bottom w:val="single" w:sz="4" w:space="0" w:color="auto"/>
            </w:tcBorders>
            <w:vAlign w:val="center"/>
          </w:tcPr>
          <w:p w14:paraId="146C6227" w14:textId="77777777" w:rsidR="00204400" w:rsidRPr="00537BE2" w:rsidRDefault="00204400" w:rsidP="00A0090C">
            <w:pPr>
              <w:pStyle w:val="CSFieldName"/>
            </w:pPr>
            <w:r w:rsidRPr="00537BE2">
              <w:t xml:space="preserve">Author / Comments </w:t>
            </w:r>
          </w:p>
        </w:tc>
      </w:tr>
      <w:tr w:rsidR="00E12BD3" w14:paraId="4A3ECF1E" w14:textId="77777777" w:rsidTr="00E12BD3">
        <w:trPr>
          <w:cantSplit/>
          <w:trHeight w:val="340"/>
        </w:trPr>
        <w:tc>
          <w:tcPr>
            <w:tcW w:w="3005" w:type="dxa"/>
            <w:tcBorders>
              <w:top w:val="single" w:sz="4" w:space="0" w:color="auto"/>
              <w:bottom w:val="single" w:sz="4" w:space="0" w:color="auto"/>
            </w:tcBorders>
            <w:vAlign w:val="center"/>
          </w:tcPr>
          <w:p w14:paraId="5D80F667" w14:textId="77777777" w:rsidR="00E12BD3" w:rsidRPr="00537BE2" w:rsidRDefault="00D13BC3" w:rsidP="009D62D4">
            <w:pPr>
              <w:pStyle w:val="CSFieldName"/>
              <w:rPr>
                <w:lang w:eastAsia="ja-JP"/>
              </w:rPr>
            </w:pPr>
            <w:r>
              <w:rPr>
                <w:rFonts w:hint="eastAsia"/>
                <w:lang w:eastAsia="ja-JP"/>
              </w:rPr>
              <w:t>2</w:t>
            </w:r>
            <w:r>
              <w:rPr>
                <w:lang w:eastAsia="ja-JP"/>
              </w:rPr>
              <w:t>02</w:t>
            </w:r>
            <w:r w:rsidR="009D62D4">
              <w:rPr>
                <w:lang w:eastAsia="ja-JP"/>
              </w:rPr>
              <w:t>3</w:t>
            </w:r>
            <w:r>
              <w:rPr>
                <w:lang w:eastAsia="ja-JP"/>
              </w:rPr>
              <w:t>-</w:t>
            </w:r>
            <w:r w:rsidR="009D62D4">
              <w:rPr>
                <w:lang w:eastAsia="ja-JP"/>
              </w:rPr>
              <w:t>0</w:t>
            </w:r>
            <w:r w:rsidR="00BE4D40">
              <w:rPr>
                <w:lang w:eastAsia="ja-JP"/>
              </w:rPr>
              <w:t>1</w:t>
            </w:r>
            <w:r>
              <w:rPr>
                <w:lang w:eastAsia="ja-JP"/>
              </w:rPr>
              <w:t>-</w:t>
            </w:r>
            <w:r w:rsidR="009D62D4">
              <w:rPr>
                <w:lang w:eastAsia="ja-JP"/>
              </w:rPr>
              <w:t>28</w:t>
            </w:r>
          </w:p>
        </w:tc>
        <w:tc>
          <w:tcPr>
            <w:tcW w:w="3005" w:type="dxa"/>
            <w:tcBorders>
              <w:top w:val="single" w:sz="4" w:space="0" w:color="auto"/>
              <w:bottom w:val="single" w:sz="4" w:space="0" w:color="auto"/>
            </w:tcBorders>
            <w:vAlign w:val="center"/>
          </w:tcPr>
          <w:p w14:paraId="3779C72D" w14:textId="77777777" w:rsidR="00E12BD3" w:rsidRPr="00537BE2" w:rsidRDefault="00D13BC3" w:rsidP="00A0090C">
            <w:pPr>
              <w:pStyle w:val="CSFieldName"/>
              <w:rPr>
                <w:lang w:eastAsia="ja-JP"/>
              </w:rPr>
            </w:pPr>
            <w:r>
              <w:rPr>
                <w:rFonts w:hint="eastAsia"/>
                <w:lang w:eastAsia="ja-JP"/>
              </w:rPr>
              <w:t>1</w:t>
            </w:r>
            <w:r>
              <w:rPr>
                <w:lang w:eastAsia="ja-JP"/>
              </w:rPr>
              <w:t>.0</w:t>
            </w:r>
          </w:p>
        </w:tc>
        <w:tc>
          <w:tcPr>
            <w:tcW w:w="3005" w:type="dxa"/>
            <w:tcBorders>
              <w:top w:val="single" w:sz="4" w:space="0" w:color="auto"/>
              <w:bottom w:val="single" w:sz="4" w:space="0" w:color="auto"/>
            </w:tcBorders>
            <w:vAlign w:val="center"/>
          </w:tcPr>
          <w:p w14:paraId="55DAE98E" w14:textId="77777777" w:rsidR="00E12BD3" w:rsidRPr="00537BE2" w:rsidRDefault="00546A1B" w:rsidP="00A0090C">
            <w:pPr>
              <w:pStyle w:val="CSFieldName"/>
              <w:rPr>
                <w:lang w:eastAsia="ja-JP"/>
              </w:rPr>
            </w:pPr>
            <w:r w:rsidRPr="00546A1B">
              <w:rPr>
                <w:rFonts w:eastAsiaTheme="minorEastAsia" w:hint="eastAsia"/>
                <w:bCs w:val="0"/>
              </w:rPr>
              <w:t>Dan Wang(China Mobile)</w:t>
            </w:r>
          </w:p>
        </w:tc>
      </w:tr>
      <w:tr w:rsidR="006B3269" w14:paraId="3C6BBF7D" w14:textId="77777777" w:rsidTr="00E12BD3">
        <w:trPr>
          <w:cantSplit/>
          <w:trHeight w:val="340"/>
        </w:trPr>
        <w:tc>
          <w:tcPr>
            <w:tcW w:w="3005" w:type="dxa"/>
            <w:tcBorders>
              <w:top w:val="single" w:sz="4" w:space="0" w:color="auto"/>
              <w:bottom w:val="single" w:sz="4" w:space="0" w:color="auto"/>
            </w:tcBorders>
            <w:vAlign w:val="center"/>
          </w:tcPr>
          <w:p w14:paraId="669C8644" w14:textId="77777777" w:rsidR="006B3269" w:rsidRDefault="006B3269" w:rsidP="00A0090C">
            <w:pPr>
              <w:pStyle w:val="CSFieldName"/>
              <w:rPr>
                <w:lang w:eastAsia="ja-JP"/>
              </w:rPr>
            </w:pPr>
          </w:p>
        </w:tc>
        <w:tc>
          <w:tcPr>
            <w:tcW w:w="3005" w:type="dxa"/>
            <w:tcBorders>
              <w:top w:val="single" w:sz="4" w:space="0" w:color="auto"/>
              <w:bottom w:val="single" w:sz="4" w:space="0" w:color="auto"/>
            </w:tcBorders>
            <w:vAlign w:val="center"/>
          </w:tcPr>
          <w:p w14:paraId="1DD7CCC6" w14:textId="77777777" w:rsidR="006B3269" w:rsidRDefault="006B3269" w:rsidP="00A0090C">
            <w:pPr>
              <w:pStyle w:val="CSFieldName"/>
              <w:rPr>
                <w:lang w:eastAsia="ja-JP"/>
              </w:rPr>
            </w:pPr>
          </w:p>
        </w:tc>
        <w:tc>
          <w:tcPr>
            <w:tcW w:w="3005" w:type="dxa"/>
            <w:tcBorders>
              <w:top w:val="single" w:sz="4" w:space="0" w:color="auto"/>
              <w:bottom w:val="single" w:sz="4" w:space="0" w:color="auto"/>
            </w:tcBorders>
            <w:vAlign w:val="center"/>
          </w:tcPr>
          <w:p w14:paraId="7AD79B3F" w14:textId="77777777" w:rsidR="006B3269" w:rsidRDefault="006B3269" w:rsidP="00A0090C">
            <w:pPr>
              <w:pStyle w:val="CSFieldName"/>
              <w:rPr>
                <w:lang w:eastAsia="ja-JP"/>
              </w:rPr>
            </w:pPr>
          </w:p>
        </w:tc>
      </w:tr>
      <w:tr w:rsidR="00BE490B" w14:paraId="533AF7BA" w14:textId="77777777" w:rsidTr="00E12BD3">
        <w:trPr>
          <w:cantSplit/>
          <w:trHeight w:val="340"/>
        </w:trPr>
        <w:tc>
          <w:tcPr>
            <w:tcW w:w="3005" w:type="dxa"/>
            <w:tcBorders>
              <w:top w:val="single" w:sz="4" w:space="0" w:color="auto"/>
              <w:bottom w:val="single" w:sz="4" w:space="0" w:color="auto"/>
            </w:tcBorders>
            <w:vAlign w:val="center"/>
          </w:tcPr>
          <w:p w14:paraId="0C9E0524" w14:textId="77777777" w:rsidR="00BE490B" w:rsidRDefault="00BE490B" w:rsidP="00A0090C">
            <w:pPr>
              <w:pStyle w:val="CSFieldName"/>
              <w:rPr>
                <w:lang w:eastAsia="ja-JP"/>
              </w:rPr>
            </w:pPr>
          </w:p>
        </w:tc>
        <w:tc>
          <w:tcPr>
            <w:tcW w:w="3005" w:type="dxa"/>
            <w:tcBorders>
              <w:top w:val="single" w:sz="4" w:space="0" w:color="auto"/>
              <w:bottom w:val="single" w:sz="4" w:space="0" w:color="auto"/>
            </w:tcBorders>
            <w:vAlign w:val="center"/>
          </w:tcPr>
          <w:p w14:paraId="2537EAAE" w14:textId="77777777" w:rsidR="00BE490B" w:rsidRDefault="00BE490B" w:rsidP="00A0090C">
            <w:pPr>
              <w:pStyle w:val="CSFieldName"/>
              <w:rPr>
                <w:lang w:eastAsia="ja-JP"/>
              </w:rPr>
            </w:pPr>
          </w:p>
        </w:tc>
        <w:tc>
          <w:tcPr>
            <w:tcW w:w="3005" w:type="dxa"/>
            <w:tcBorders>
              <w:top w:val="single" w:sz="4" w:space="0" w:color="auto"/>
              <w:bottom w:val="single" w:sz="4" w:space="0" w:color="auto"/>
            </w:tcBorders>
            <w:vAlign w:val="center"/>
          </w:tcPr>
          <w:p w14:paraId="6D32DC51" w14:textId="77777777" w:rsidR="00BE490B" w:rsidRDefault="00BE490B" w:rsidP="00A0090C">
            <w:pPr>
              <w:pStyle w:val="CSFieldName"/>
              <w:rPr>
                <w:lang w:eastAsia="ja-JP"/>
              </w:rPr>
            </w:pPr>
          </w:p>
        </w:tc>
      </w:tr>
    </w:tbl>
    <w:p w14:paraId="183E6E6B" w14:textId="77777777" w:rsidR="00204400" w:rsidRDefault="00204400" w:rsidP="00204400">
      <w:pPr>
        <w:pStyle w:val="CSLegalTxt"/>
      </w:pPr>
    </w:p>
    <w:p w14:paraId="2E1EBC2A" w14:textId="77777777" w:rsidR="00204400" w:rsidRDefault="00204400" w:rsidP="00E12BD3">
      <w:pPr>
        <w:pStyle w:val="CSLegalTxt"/>
        <w:jc w:val="center"/>
      </w:pPr>
    </w:p>
    <w:p w14:paraId="6C25610F" w14:textId="77777777" w:rsidR="00204400" w:rsidRDefault="00204400" w:rsidP="00204400">
      <w:pPr>
        <w:pStyle w:val="CSLegalTxt"/>
      </w:pPr>
    </w:p>
    <w:p w14:paraId="7109796D" w14:textId="6443C899" w:rsidR="00204400" w:rsidRDefault="00204400" w:rsidP="00204400">
      <w:pPr>
        <w:pStyle w:val="CSLegalTxt"/>
      </w:pPr>
      <w:r>
        <w:t xml:space="preserve">© GSMA © </w:t>
      </w:r>
      <w:r w:rsidR="0051142A" w:rsidRPr="00F96C94">
        <w:fldChar w:fldCharType="begin"/>
      </w:r>
      <w:r w:rsidRPr="00F96C94">
        <w:instrText xml:space="preserve"> DATE  \@ "YYYY"  \* MERGEFORMAT </w:instrText>
      </w:r>
      <w:r w:rsidR="0051142A" w:rsidRPr="00F96C94">
        <w:fldChar w:fldCharType="separate"/>
      </w:r>
      <w:r w:rsidR="0063015E">
        <w:rPr>
          <w:noProof/>
        </w:rPr>
        <w:t>2023</w:t>
      </w:r>
      <w:r w:rsidR="0051142A"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p w14:paraId="138449E7" w14:textId="77777777" w:rsidR="00204400" w:rsidRDefault="00204400">
      <w:pPr>
        <w:spacing w:before="0"/>
        <w:jc w:val="left"/>
        <w:rPr>
          <w:sz w:val="20"/>
          <w:szCs w:val="22"/>
          <w:lang w:eastAsia="en-GB" w:bidi="ar-SA"/>
        </w:rPr>
      </w:pPr>
      <w:r>
        <w:br w:type="page"/>
      </w:r>
    </w:p>
    <w:p w14:paraId="5513EDC5" w14:textId="77777777" w:rsidR="00AD50BF" w:rsidRDefault="00204400" w:rsidP="00AD50BF">
      <w:pPr>
        <w:pStyle w:val="Header"/>
        <w:tabs>
          <w:tab w:val="right" w:pos="9356"/>
        </w:tabs>
        <w:jc w:val="center"/>
      </w:pPr>
      <w:r>
        <w:lastRenderedPageBreak/>
        <w:br/>
      </w:r>
      <w:r>
        <w:br/>
      </w:r>
      <w:r w:rsidR="006B3269" w:rsidRPr="00397056">
        <w:rPr>
          <w:noProof/>
          <w:lang w:val="en-US" w:eastAsia="ja-JP"/>
        </w:rPr>
        <w:drawing>
          <wp:inline distT="0" distB="0" distL="0" distR="0" wp14:anchorId="792E5854" wp14:editId="01FF7984">
            <wp:extent cx="649590" cy="653817"/>
            <wp:effectExtent l="38100" t="38100" r="17780" b="1333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78958A03" w14:textId="77777777" w:rsidR="0058060A" w:rsidRDefault="0058060A" w:rsidP="0058060A">
      <w:pPr>
        <w:pStyle w:val="Title"/>
        <w:jc w:val="center"/>
      </w:pPr>
      <w:r w:rsidRPr="009D6A6C">
        <w:t xml:space="preserve">Liaison </w:t>
      </w:r>
      <w:r w:rsidRPr="00477CD5">
        <w:t>Statement</w:t>
      </w:r>
    </w:p>
    <w:p w14:paraId="1BDC8110"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3AB99136" w14:textId="77777777" w:rsidTr="001202FC">
        <w:trPr>
          <w:trHeight w:val="590"/>
          <w:tblHeader/>
        </w:trPr>
        <w:tc>
          <w:tcPr>
            <w:tcW w:w="3337" w:type="dxa"/>
            <w:shd w:val="clear" w:color="auto" w:fill="DE002B"/>
            <w:vAlign w:val="center"/>
          </w:tcPr>
          <w:p w14:paraId="755012E8" w14:textId="77777777" w:rsidR="00A74A54" w:rsidRPr="0058060A" w:rsidRDefault="00A74A54" w:rsidP="0058060A">
            <w:pPr>
              <w:pStyle w:val="TableHeader"/>
            </w:pPr>
            <w:r w:rsidRPr="0058060A">
              <w:t>Liaison Statement Title:</w:t>
            </w:r>
          </w:p>
        </w:tc>
        <w:tc>
          <w:tcPr>
            <w:tcW w:w="6379" w:type="dxa"/>
            <w:vAlign w:val="center"/>
          </w:tcPr>
          <w:sdt>
            <w:sdtPr>
              <w:rPr>
                <w:rFonts w:hint="eastAsia"/>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14:paraId="1BF25528" w14:textId="77777777" w:rsidR="00A74A54" w:rsidRDefault="001C7765" w:rsidP="00CF1205">
                <w:pPr>
                  <w:pStyle w:val="TableText"/>
                </w:pPr>
                <w:r w:rsidRPr="001C7765">
                  <w:t>LS Reply on a new SST value for Extended Reality and Media Services</w:t>
                </w:r>
              </w:p>
            </w:sdtContent>
          </w:sdt>
        </w:tc>
      </w:tr>
    </w:tbl>
    <w:p w14:paraId="7C048880"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2525D8"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54F58611" w14:textId="77777777" w:rsidR="0058060A" w:rsidRDefault="0058060A" w:rsidP="0058060A">
            <w:pPr>
              <w:pStyle w:val="TableHeader"/>
            </w:pPr>
            <w:r>
              <w:t>Source Meeting Information</w:t>
            </w:r>
          </w:p>
        </w:tc>
      </w:tr>
      <w:tr w:rsidR="0058060A" w14:paraId="3FAF7BC9"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2E29D059" w14:textId="77777777" w:rsidR="0058060A" w:rsidRPr="0058060A" w:rsidRDefault="0058060A" w:rsidP="0058060A">
            <w:pPr>
              <w:pStyle w:val="TableText"/>
            </w:pPr>
            <w:r w:rsidRPr="0058060A">
              <w:t>Meeting Number</w:t>
            </w:r>
          </w:p>
        </w:tc>
        <w:tc>
          <w:tcPr>
            <w:tcW w:w="3228" w:type="dxa"/>
            <w:shd w:val="clear" w:color="auto" w:fill="D9D9D9"/>
          </w:tcPr>
          <w:p w14:paraId="152AA9FF" w14:textId="77777777" w:rsidR="0058060A" w:rsidRPr="0058060A" w:rsidRDefault="0058060A" w:rsidP="0058060A">
            <w:pPr>
              <w:pStyle w:val="TableText"/>
            </w:pPr>
            <w:r w:rsidRPr="0058060A">
              <w:t>Meeting Date</w:t>
            </w:r>
          </w:p>
        </w:tc>
        <w:tc>
          <w:tcPr>
            <w:tcW w:w="3008" w:type="dxa"/>
            <w:shd w:val="clear" w:color="auto" w:fill="D9D9D9"/>
          </w:tcPr>
          <w:p w14:paraId="20C84FF0" w14:textId="77777777" w:rsidR="0058060A" w:rsidRPr="0058060A" w:rsidRDefault="0058060A" w:rsidP="0058060A">
            <w:pPr>
              <w:pStyle w:val="TableText"/>
            </w:pPr>
            <w:r w:rsidRPr="0058060A">
              <w:t>Meeting Location</w:t>
            </w:r>
          </w:p>
        </w:tc>
      </w:tr>
      <w:tr w:rsidR="00096622" w14:paraId="10015ED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2CA071" w14:textId="77777777" w:rsidR="00096622" w:rsidRPr="00CF1205" w:rsidRDefault="00CF1205" w:rsidP="001C7765">
            <w:pPr>
              <w:pStyle w:val="CSFieldInfo"/>
              <w:framePr w:wrap="auto" w:vAnchor="margin" w:hAnchor="text" w:yAlign="inline"/>
              <w:rPr>
                <w:rFonts w:cs="Times New Roman"/>
                <w:bCs w:val="0"/>
                <w:sz w:val="22"/>
                <w:szCs w:val="20"/>
                <w:highlight w:val="yellow"/>
                <w:lang w:eastAsia="ja-JP" w:bidi="bn-BD"/>
              </w:rPr>
            </w:pPr>
            <w:r w:rsidRPr="00CF1205">
              <w:rPr>
                <w:rFonts w:hint="eastAsia"/>
                <w:sz w:val="22"/>
                <w:lang w:eastAsia="ja-JP" w:bidi="bn-BD"/>
              </w:rPr>
              <w:t>E</w:t>
            </w:r>
            <w:r w:rsidRPr="00CF1205">
              <w:rPr>
                <w:sz w:val="22"/>
                <w:lang w:eastAsia="ja-JP" w:bidi="bn-BD"/>
              </w:rPr>
              <w:t>NSWI</w:t>
            </w:r>
            <w:r>
              <w:rPr>
                <w:sz w:val="22"/>
                <w:lang w:eastAsia="ja-JP" w:bidi="bn-BD"/>
              </w:rPr>
              <w:t>#</w:t>
            </w:r>
            <w:r w:rsidR="007C0162">
              <w:rPr>
                <w:sz w:val="22"/>
                <w:lang w:eastAsia="ja-JP" w:bidi="bn-BD"/>
              </w:rPr>
              <w:t>2</w:t>
            </w:r>
            <w:r w:rsidR="001C7765">
              <w:rPr>
                <w:sz w:val="22"/>
                <w:lang w:eastAsia="ja-JP" w:bidi="bn-BD"/>
              </w:rPr>
              <w:t>1</w:t>
            </w:r>
          </w:p>
        </w:tc>
        <w:tc>
          <w:tcPr>
            <w:tcW w:w="3228" w:type="dxa"/>
          </w:tcPr>
          <w:p w14:paraId="2D13E166" w14:textId="77777777" w:rsidR="00096622" w:rsidRPr="00FC134C" w:rsidRDefault="008B2F47" w:rsidP="001C7765">
            <w:pPr>
              <w:pStyle w:val="CSFieldInfo"/>
              <w:framePr w:wrap="auto" w:vAnchor="margin" w:hAnchor="text" w:yAlign="inline"/>
              <w:rPr>
                <w:rFonts w:eastAsia="SimSun" w:cs="Times New Roman"/>
                <w:bCs w:val="0"/>
                <w:sz w:val="22"/>
                <w:szCs w:val="20"/>
                <w:highlight w:val="yellow"/>
                <w:lang w:eastAsia="ja-JP" w:bidi="bn-BD"/>
              </w:rPr>
            </w:pPr>
            <w:r>
              <w:rPr>
                <w:lang w:eastAsia="ja-JP"/>
              </w:rPr>
              <w:t>1</w:t>
            </w:r>
            <w:r w:rsidR="001C7765">
              <w:rPr>
                <w:lang w:eastAsia="ja-JP"/>
              </w:rPr>
              <w:t>6</w:t>
            </w:r>
            <w:r w:rsidR="006B3269">
              <w:rPr>
                <w:lang w:eastAsia="ja-JP"/>
              </w:rPr>
              <w:t>/</w:t>
            </w:r>
            <w:r>
              <w:rPr>
                <w:lang w:eastAsia="ja-JP"/>
              </w:rPr>
              <w:t>0</w:t>
            </w:r>
            <w:r w:rsidR="001C7765">
              <w:rPr>
                <w:lang w:eastAsia="ja-JP"/>
              </w:rPr>
              <w:t>2</w:t>
            </w:r>
            <w:r w:rsidR="00551071">
              <w:rPr>
                <w:lang w:eastAsia="ja-JP"/>
              </w:rPr>
              <w:t>/202</w:t>
            </w:r>
            <w:r>
              <w:rPr>
                <w:lang w:eastAsia="ja-JP"/>
              </w:rPr>
              <w:t>3</w:t>
            </w:r>
          </w:p>
        </w:tc>
        <w:tc>
          <w:tcPr>
            <w:tcW w:w="3008" w:type="dxa"/>
          </w:tcPr>
          <w:p w14:paraId="6EBAD16E" w14:textId="77777777" w:rsidR="00096622" w:rsidRDefault="00000000" w:rsidP="00027D8F">
            <w:pPr>
              <w:pStyle w:val="CSFieldInfo"/>
              <w:framePr w:wrap="auto" w:vAnchor="margin" w:hAnchor="text" w:yAlign="inline"/>
              <w:rPr>
                <w:lang w:eastAsia="ja-JP"/>
              </w:rPr>
            </w:p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r w:rsidR="00FE6940">
                  <w:rPr>
                    <w:lang w:val="en-US" w:eastAsia="ja-JP"/>
                  </w:rPr>
                  <w:t>Web</w:t>
                </w:r>
                <w:r w:rsidR="008203AC">
                  <w:rPr>
                    <w:lang w:val="en-US" w:eastAsia="ja-JP"/>
                  </w:rPr>
                  <w:t xml:space="preserve"> Conference</w:t>
                </w:r>
              </w:sdtContent>
            </w:sdt>
          </w:p>
        </w:tc>
      </w:tr>
    </w:tbl>
    <w:p w14:paraId="1F9F93D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D1E4755"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7F7EBCF" w14:textId="77777777" w:rsidR="0058060A" w:rsidRDefault="0058060A" w:rsidP="0058060A">
            <w:pPr>
              <w:pStyle w:val="TableHeader"/>
            </w:pPr>
            <w:r>
              <w:t>Document Details</w:t>
            </w:r>
          </w:p>
        </w:tc>
      </w:tr>
      <w:tr w:rsidR="00FE6940" w14:paraId="6D234C9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A34744" w14:textId="77777777" w:rsidR="0058060A" w:rsidRDefault="0058060A" w:rsidP="001202FC">
            <w:pPr>
              <w:pStyle w:val="TableText"/>
            </w:pPr>
            <w:r>
              <w:t>Document Number:</w:t>
            </w:r>
          </w:p>
        </w:tc>
        <w:tc>
          <w:tcPr>
            <w:tcW w:w="3228" w:type="dxa"/>
            <w:shd w:val="clear" w:color="auto" w:fill="D9D9D9"/>
          </w:tcPr>
          <w:p w14:paraId="5BF1EF2B" w14:textId="77777777" w:rsidR="0058060A" w:rsidRDefault="0058060A" w:rsidP="001202FC">
            <w:pPr>
              <w:pStyle w:val="TableText"/>
            </w:pPr>
            <w:r>
              <w:t>Creation Date:</w:t>
            </w:r>
          </w:p>
        </w:tc>
        <w:tc>
          <w:tcPr>
            <w:tcW w:w="3008" w:type="dxa"/>
            <w:shd w:val="clear" w:color="auto" w:fill="D9D9D9"/>
          </w:tcPr>
          <w:p w14:paraId="6B711AF0" w14:textId="77777777" w:rsidR="0058060A" w:rsidRDefault="0058060A" w:rsidP="001202FC">
            <w:pPr>
              <w:pStyle w:val="TableText"/>
            </w:pPr>
            <w:r>
              <w:t>Document Author:</w:t>
            </w:r>
          </w:p>
        </w:tc>
      </w:tr>
      <w:tr w:rsidR="00FE6940" w14:paraId="3877219C"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E3F24BC" w14:textId="6FD4EECF" w:rsidR="0058060A" w:rsidRPr="00551071" w:rsidRDefault="00167AC0" w:rsidP="00551071">
            <w:pPr>
              <w:pStyle w:val="TableText"/>
              <w:rPr>
                <w:rFonts w:eastAsia="MS Mincho"/>
                <w:lang w:eastAsia="ja-JP"/>
              </w:rPr>
            </w:pPr>
            <w:r>
              <w:rPr>
                <w:rFonts w:eastAsia="MS Mincho"/>
                <w:lang w:eastAsia="ja-JP"/>
              </w:rPr>
              <w:t>Doc# 007</w:t>
            </w:r>
          </w:p>
        </w:tc>
        <w:tc>
          <w:tcPr>
            <w:tcW w:w="3228" w:type="dxa"/>
          </w:tcPr>
          <w:sdt>
            <w:sdtPr>
              <w:rPr>
                <w:rFonts w:hint="eastAsia"/>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28T00:00:00Z">
                <w:dateFormat w:val="dd/MM/yyyy"/>
                <w:lid w:val="en-GB"/>
                <w:storeMappedDataAs w:val="dateTime"/>
                <w:calendar w:val="gregorian"/>
              </w:date>
            </w:sdtPr>
            <w:sdtContent>
              <w:p w14:paraId="57712A52" w14:textId="77777777" w:rsidR="0058060A" w:rsidRPr="00FC134C" w:rsidRDefault="001C7765" w:rsidP="00551071">
                <w:pPr>
                  <w:pStyle w:val="CSFieldInfo"/>
                  <w:framePr w:wrap="auto" w:vAnchor="margin" w:hAnchor="text" w:yAlign="inline"/>
                  <w:rPr>
                    <w:highlight w:val="yellow"/>
                    <w:lang w:eastAsia="ja-JP"/>
                  </w:rPr>
                </w:pPr>
                <w:r>
                  <w:rPr>
                    <w:lang w:eastAsia="ja-JP"/>
                  </w:rPr>
                  <w:t>28/01/2023</w:t>
                </w:r>
              </w:p>
            </w:sdtContent>
          </w:sdt>
        </w:tc>
        <w:tc>
          <w:tcPr>
            <w:tcW w:w="3008" w:type="dxa"/>
          </w:tcPr>
          <w:p w14:paraId="2B716687" w14:textId="77777777" w:rsidR="00551071" w:rsidRPr="001C7765" w:rsidRDefault="00546A1B" w:rsidP="00551071">
            <w:pPr>
              <w:pStyle w:val="TableText"/>
              <w:rPr>
                <w:rFonts w:eastAsia="MS Mincho"/>
                <w:highlight w:val="green"/>
                <w:lang w:eastAsia="ja-JP"/>
              </w:rPr>
            </w:pPr>
            <w:r w:rsidRPr="00546A1B">
              <w:rPr>
                <w:rFonts w:eastAsiaTheme="minorEastAsia" w:cs="Arial" w:hint="eastAsia"/>
                <w:bCs/>
              </w:rPr>
              <w:t>Dan Wang(China Mobile)</w:t>
            </w:r>
          </w:p>
        </w:tc>
      </w:tr>
      <w:tr w:rsidR="00FE6940" w14:paraId="353269E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D512BF9" w14:textId="77777777" w:rsidR="0058060A" w:rsidRDefault="0058060A" w:rsidP="001202FC">
            <w:pPr>
              <w:pStyle w:val="TableText"/>
            </w:pPr>
            <w:r>
              <w:t>Originating GSMA Source:</w:t>
            </w:r>
          </w:p>
        </w:tc>
        <w:tc>
          <w:tcPr>
            <w:tcW w:w="3228" w:type="dxa"/>
            <w:shd w:val="clear" w:color="auto" w:fill="D9D9D9"/>
          </w:tcPr>
          <w:p w14:paraId="3E10C22E" w14:textId="77777777" w:rsidR="0058060A" w:rsidRDefault="0058060A" w:rsidP="001202FC">
            <w:pPr>
              <w:pStyle w:val="TableText"/>
            </w:pPr>
            <w:r>
              <w:t>Deadline for response:</w:t>
            </w:r>
          </w:p>
        </w:tc>
        <w:tc>
          <w:tcPr>
            <w:tcW w:w="3008" w:type="dxa"/>
            <w:shd w:val="clear" w:color="auto" w:fill="D9D9D9"/>
          </w:tcPr>
          <w:p w14:paraId="23F62692" w14:textId="77777777" w:rsidR="0058060A" w:rsidRDefault="0058060A" w:rsidP="001202FC">
            <w:pPr>
              <w:pStyle w:val="TableText"/>
            </w:pPr>
            <w:r>
              <w:t>Liaison Statement Contact</w:t>
            </w:r>
          </w:p>
        </w:tc>
      </w:tr>
      <w:tr w:rsidR="00FE6940" w:rsidRPr="00732A53" w14:paraId="56CD21F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A16C6D2" w14:textId="77777777" w:rsidR="0058060A" w:rsidRPr="00C201D7" w:rsidRDefault="00551071" w:rsidP="00B95458">
            <w:pPr>
              <w:pStyle w:val="TableText"/>
              <w:rPr>
                <w:rFonts w:eastAsia="MS Mincho"/>
                <w:lang w:eastAsia="ja-JP"/>
              </w:rPr>
            </w:pPr>
            <w:r>
              <w:rPr>
                <w:rFonts w:eastAsia="MS Mincho"/>
                <w:lang w:eastAsia="ja-JP"/>
              </w:rPr>
              <w:t xml:space="preserve">GSMA </w:t>
            </w:r>
            <w:r w:rsidR="00CF1205">
              <w:rPr>
                <w:rFonts w:eastAsia="MS Mincho"/>
                <w:lang w:eastAsia="ja-JP"/>
              </w:rPr>
              <w:t>ENSWI</w:t>
            </w:r>
          </w:p>
        </w:tc>
        <w:tc>
          <w:tcPr>
            <w:tcW w:w="3228" w:type="dxa"/>
          </w:tcPr>
          <w:p w14:paraId="06D64DB2" w14:textId="77777777" w:rsidR="0058060A" w:rsidRPr="00C201D7" w:rsidRDefault="00CF1205" w:rsidP="00087A42">
            <w:pPr>
              <w:pStyle w:val="TableText"/>
              <w:rPr>
                <w:rFonts w:eastAsia="MS Mincho"/>
                <w:lang w:eastAsia="ja-JP"/>
              </w:rPr>
            </w:pPr>
            <w:r>
              <w:rPr>
                <w:rFonts w:eastAsia="MS Mincho" w:hint="eastAsia"/>
                <w:lang w:eastAsia="ja-JP"/>
              </w:rPr>
              <w:t>N</w:t>
            </w:r>
            <w:r>
              <w:rPr>
                <w:rFonts w:eastAsia="MS Mincho"/>
                <w:lang w:eastAsia="ja-JP"/>
              </w:rPr>
              <w:t>/A</w:t>
            </w:r>
          </w:p>
        </w:tc>
        <w:tc>
          <w:tcPr>
            <w:tcW w:w="3008" w:type="dxa"/>
          </w:tcPr>
          <w:p w14:paraId="666F4C40" w14:textId="77777777" w:rsidR="005A1EC3" w:rsidRPr="000B6BE7" w:rsidRDefault="00000000" w:rsidP="001202FC">
            <w:pPr>
              <w:pStyle w:val="TableText"/>
              <w:rPr>
                <w:rFonts w:eastAsia="MS Mincho"/>
                <w:i/>
                <w:lang w:val="nl-BE" w:eastAsia="ja-JP"/>
              </w:rPr>
            </w:pPr>
            <w:hyperlink r:id="rId16">
              <w:r w:rsidR="00CF1205">
                <w:rPr>
                  <w:rStyle w:val="InternetLink"/>
                  <w:rFonts w:eastAsia="MS Mincho"/>
                  <w:lang w:eastAsia="ja-JP"/>
                </w:rPr>
                <w:t>GSMALiaisons@gsma.com</w:t>
              </w:r>
            </w:hyperlink>
          </w:p>
        </w:tc>
      </w:tr>
      <w:tr w:rsidR="00FE6940" w14:paraId="3088DD9F"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69DF8F3"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564366D"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DAAF7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050C6A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2E2E231" w14:textId="77777777" w:rsidR="0058060A" w:rsidRDefault="0058060A" w:rsidP="0058060A">
            <w:pPr>
              <w:pStyle w:val="TableHeader"/>
            </w:pPr>
            <w:r>
              <w:t>Action Required by Recipient</w:t>
            </w:r>
          </w:p>
        </w:tc>
      </w:tr>
      <w:tr w:rsidR="0058060A" w14:paraId="64CC398B" w14:textId="77777777" w:rsidTr="00C873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861CED7"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tcPr>
          <w:p w14:paraId="6B48D97B" w14:textId="77777777" w:rsidR="0058060A" w:rsidRPr="00C201D7" w:rsidRDefault="0058060A" w:rsidP="000B6BE7">
            <w:pPr>
              <w:pStyle w:val="TableText"/>
              <w:rPr>
                <w:rFonts w:eastAsia="MS Mincho"/>
                <w:lang w:eastAsia="ja-JP"/>
              </w:rPr>
            </w:pPr>
          </w:p>
        </w:tc>
      </w:tr>
      <w:tr w:rsidR="0058060A" w:rsidRPr="00B86C35" w14:paraId="227014F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9C87F10"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6BBF3C10" w14:textId="77777777" w:rsidR="008203AC" w:rsidRPr="002C6207" w:rsidRDefault="009B56B2" w:rsidP="00C87341">
            <w:pPr>
              <w:pStyle w:val="TableText"/>
              <w:rPr>
                <w:rFonts w:eastAsia="MS Mincho"/>
                <w:lang w:val="sv-SE" w:eastAsia="ja-JP"/>
              </w:rPr>
            </w:pPr>
            <w:r w:rsidRPr="00E5166B">
              <w:rPr>
                <w:rFonts w:eastAsia="MS Mincho"/>
                <w:lang w:val="sv-SE" w:eastAsia="ja-JP"/>
              </w:rPr>
              <w:t xml:space="preserve">3GPP </w:t>
            </w:r>
            <w:r w:rsidR="002C6207">
              <w:rPr>
                <w:rFonts w:eastAsia="MS Mincho"/>
                <w:lang w:val="sv-SE" w:eastAsia="ja-JP"/>
              </w:rPr>
              <w:t>SA2</w:t>
            </w:r>
          </w:p>
        </w:tc>
      </w:tr>
    </w:tbl>
    <w:p w14:paraId="40E04761" w14:textId="77777777" w:rsidR="003F56A0" w:rsidRPr="00C01CB0" w:rsidRDefault="003F56A0" w:rsidP="003F56A0">
      <w:pPr>
        <w:pStyle w:val="NormalParagraph"/>
      </w:pPr>
    </w:p>
    <w:p w14:paraId="771F284E" w14:textId="77777777" w:rsidR="00CF1205" w:rsidRPr="00AB1C3D" w:rsidRDefault="00885ABB" w:rsidP="005F3AB3">
      <w:pPr>
        <w:pStyle w:val="Heading1"/>
        <w:numPr>
          <w:ilvl w:val="0"/>
          <w:numId w:val="35"/>
        </w:numPr>
      </w:pPr>
      <w:r w:rsidRPr="00C01CB0">
        <w:br w:type="page"/>
      </w:r>
      <w:r w:rsidR="00CF1205">
        <w:lastRenderedPageBreak/>
        <w:t>INTRODUCTION</w:t>
      </w:r>
    </w:p>
    <w:p w14:paraId="741CF7C3" w14:textId="1EA3F42A" w:rsidR="000333AE" w:rsidRDefault="00270C9E" w:rsidP="00CF1205">
      <w:pPr>
        <w:pStyle w:val="NormalParagraph"/>
      </w:pPr>
      <w:r>
        <w:t xml:space="preserve">GSMA </w:t>
      </w:r>
      <w:r w:rsidR="00866B45" w:rsidRPr="00B97A4F">
        <w:t>ENSWI</w:t>
      </w:r>
      <w:r w:rsidR="000333AE">
        <w:t xml:space="preserve"> thanks 3GPP SA2 for the LS</w:t>
      </w:r>
      <w:r w:rsidR="00877204">
        <w:t xml:space="preserve"> on </w:t>
      </w:r>
      <w:r w:rsidR="00DE54E9" w:rsidRPr="00DE54E9">
        <w:t xml:space="preserve">a new </w:t>
      </w:r>
      <w:r w:rsidR="00DE54E9">
        <w:t xml:space="preserve">standardized </w:t>
      </w:r>
      <w:r w:rsidR="00DE54E9" w:rsidRPr="00DE54E9">
        <w:t>SST value for Extended Reality and Media Services</w:t>
      </w:r>
      <w:r w:rsidR="000333AE">
        <w:t>.</w:t>
      </w:r>
      <w:r w:rsidR="003B5CFB">
        <w:t xml:space="preserve"> GSMA ENSWI would provide the following feedback.</w:t>
      </w:r>
    </w:p>
    <w:p w14:paraId="7C12A511" w14:textId="0DBCC21C" w:rsidR="00866B45" w:rsidRDefault="0087369B" w:rsidP="00CF1205">
      <w:pPr>
        <w:pStyle w:val="NormalParagraph"/>
        <w:rPr>
          <w:lang w:eastAsia="zh-CN"/>
        </w:rPr>
      </w:pPr>
      <w:r w:rsidRPr="0087369B">
        <w:rPr>
          <w:lang w:eastAsia="zh-CN"/>
        </w:rPr>
        <w:t>Extended Reality and Media Services</w:t>
      </w:r>
      <w:r>
        <w:rPr>
          <w:lang w:eastAsia="zh-CN"/>
        </w:rPr>
        <w:t xml:space="preserve"> are promising services</w:t>
      </w:r>
      <w:r w:rsidR="0008453D">
        <w:rPr>
          <w:lang w:eastAsia="zh-CN"/>
        </w:rPr>
        <w:t xml:space="preserve">, and a new standardized SST </w:t>
      </w:r>
      <w:r w:rsidR="003E1807">
        <w:rPr>
          <w:lang w:eastAsia="zh-CN"/>
        </w:rPr>
        <w:t xml:space="preserve">will </w:t>
      </w:r>
      <w:r w:rsidR="0008453D">
        <w:rPr>
          <w:lang w:eastAsia="zh-CN"/>
        </w:rPr>
        <w:t>b</w:t>
      </w:r>
      <w:r w:rsidR="003E1807">
        <w:rPr>
          <w:lang w:eastAsia="zh-CN"/>
        </w:rPr>
        <w:t>ring</w:t>
      </w:r>
      <w:r w:rsidR="0008453D">
        <w:rPr>
          <w:lang w:eastAsia="zh-CN"/>
        </w:rPr>
        <w:t xml:space="preserve"> </w:t>
      </w:r>
      <w:r w:rsidR="002C0D02">
        <w:rPr>
          <w:lang w:eastAsia="zh-CN"/>
        </w:rPr>
        <w:t>consistent</w:t>
      </w:r>
      <w:r w:rsidR="003B5CFB">
        <w:rPr>
          <w:lang w:eastAsia="zh-CN"/>
        </w:rPr>
        <w:t xml:space="preserve"> user experience</w:t>
      </w:r>
      <w:r w:rsidR="003E1807" w:rsidRPr="003E1807">
        <w:rPr>
          <w:lang w:eastAsia="zh-CN"/>
        </w:rPr>
        <w:t xml:space="preserve"> </w:t>
      </w:r>
      <w:r w:rsidR="003E1807">
        <w:rPr>
          <w:lang w:eastAsia="zh-CN"/>
        </w:rPr>
        <w:t xml:space="preserve">for </w:t>
      </w:r>
      <w:r w:rsidR="003E1807" w:rsidRPr="0087369B">
        <w:rPr>
          <w:lang w:eastAsia="zh-CN"/>
        </w:rPr>
        <w:t>Extended Reality and Media Services</w:t>
      </w:r>
      <w:r w:rsidR="000333AE">
        <w:rPr>
          <w:lang w:eastAsia="zh-CN"/>
        </w:rPr>
        <w:t xml:space="preserve"> and will enhance the</w:t>
      </w:r>
      <w:r w:rsidR="003E1807">
        <w:rPr>
          <w:lang w:eastAsia="zh-CN"/>
        </w:rPr>
        <w:t xml:space="preserve"> user experience, especially in</w:t>
      </w:r>
      <w:r w:rsidR="000333AE">
        <w:rPr>
          <w:lang w:eastAsia="zh-CN"/>
        </w:rPr>
        <w:t xml:space="preserve"> the</w:t>
      </w:r>
      <w:r w:rsidR="003E1807">
        <w:rPr>
          <w:lang w:eastAsia="zh-CN"/>
        </w:rPr>
        <w:t xml:space="preserve"> roaming case.</w:t>
      </w:r>
      <w:r w:rsidR="00E0645E">
        <w:rPr>
          <w:lang w:eastAsia="zh-CN"/>
        </w:rPr>
        <w:t xml:space="preserve"> </w:t>
      </w:r>
    </w:p>
    <w:p w14:paraId="7253823F" w14:textId="1B2C7A3E" w:rsidR="0008453D" w:rsidRPr="00FC3DFA" w:rsidRDefault="00011397" w:rsidP="00CF1205">
      <w:pPr>
        <w:pStyle w:val="NormalParagraph"/>
        <w:rPr>
          <w:lang w:eastAsia="zh-CN"/>
        </w:rPr>
      </w:pPr>
      <w:r>
        <w:rPr>
          <w:rFonts w:hint="eastAsia"/>
          <w:lang w:eastAsia="zh-CN"/>
        </w:rPr>
        <w:t>A</w:t>
      </w:r>
      <w:r>
        <w:rPr>
          <w:lang w:eastAsia="zh-CN"/>
        </w:rPr>
        <w:t xml:space="preserve">lso, </w:t>
      </w:r>
      <w:r w:rsidRPr="00011397">
        <w:rPr>
          <w:lang w:eastAsia="zh-CN"/>
        </w:rPr>
        <w:t>GSMA ENSWI</w:t>
      </w:r>
      <w:r>
        <w:rPr>
          <w:lang w:eastAsia="zh-CN"/>
        </w:rPr>
        <w:t xml:space="preserve"> </w:t>
      </w:r>
      <w:r w:rsidR="009A7C9A">
        <w:rPr>
          <w:lang w:eastAsia="zh-CN"/>
        </w:rPr>
        <w:t>is working on defining</w:t>
      </w:r>
      <w:r>
        <w:rPr>
          <w:lang w:eastAsia="zh-CN"/>
        </w:rPr>
        <w:t xml:space="preserve"> a new NEST</w:t>
      </w:r>
      <w:r w:rsidR="00546A1B">
        <w:rPr>
          <w:rFonts w:hint="eastAsia"/>
          <w:lang w:eastAsia="zh-CN"/>
        </w:rPr>
        <w:t xml:space="preserve"> </w:t>
      </w:r>
      <w:r>
        <w:rPr>
          <w:lang w:eastAsia="zh-CN"/>
        </w:rPr>
        <w:t>(</w:t>
      </w:r>
      <w:r w:rsidRPr="00011397">
        <w:rPr>
          <w:lang w:eastAsia="zh-CN"/>
        </w:rPr>
        <w:t>NEtwork Slice T</w:t>
      </w:r>
      <w:r w:rsidR="00E0645E">
        <w:rPr>
          <w:lang w:eastAsia="zh-CN"/>
        </w:rPr>
        <w:t>emplate</w:t>
      </w:r>
      <w:r>
        <w:rPr>
          <w:lang w:eastAsia="zh-CN"/>
        </w:rPr>
        <w:t xml:space="preserve">) for </w:t>
      </w:r>
      <w:r w:rsidRPr="0087369B">
        <w:rPr>
          <w:lang w:eastAsia="zh-CN"/>
        </w:rPr>
        <w:t>Extended Reality and Media Services</w:t>
      </w:r>
      <w:r>
        <w:rPr>
          <w:lang w:eastAsia="zh-CN"/>
        </w:rPr>
        <w:t>.</w:t>
      </w:r>
      <w:r w:rsidR="00E0645E">
        <w:rPr>
          <w:lang w:eastAsia="zh-CN"/>
        </w:rPr>
        <w:t xml:space="preserve"> </w:t>
      </w:r>
    </w:p>
    <w:p w14:paraId="08B8A70C" w14:textId="77777777" w:rsidR="00BF2401" w:rsidRPr="00011397" w:rsidRDefault="00BF2401" w:rsidP="00BF2401">
      <w:pPr>
        <w:pStyle w:val="NormalParagraph"/>
        <w:rPr>
          <w:lang w:eastAsia="en-US" w:bidi="bn-BD"/>
        </w:rPr>
      </w:pPr>
    </w:p>
    <w:p w14:paraId="2EED2A16" w14:textId="77777777" w:rsidR="00CF1205" w:rsidRPr="00AB1C3D" w:rsidRDefault="00CF1205" w:rsidP="005F3AB3">
      <w:pPr>
        <w:pStyle w:val="Heading1"/>
        <w:numPr>
          <w:ilvl w:val="0"/>
          <w:numId w:val="35"/>
        </w:numPr>
      </w:pPr>
      <w:r w:rsidRPr="00AB1C3D">
        <w:t>ACTION</w:t>
      </w:r>
      <w:r w:rsidR="007F2066">
        <w:t>S</w:t>
      </w:r>
    </w:p>
    <w:p w14:paraId="5B7466B5" w14:textId="77777777" w:rsidR="00EA3960" w:rsidRPr="00333AFF" w:rsidRDefault="00EA3960" w:rsidP="00EA3960">
      <w:pPr>
        <w:pStyle w:val="NormalParagraph"/>
        <w:rPr>
          <w:b/>
        </w:rPr>
      </w:pPr>
      <w:r w:rsidRPr="00333AFF">
        <w:rPr>
          <w:b/>
        </w:rPr>
        <w:t>To 3GPP SA</w:t>
      </w:r>
      <w:r w:rsidR="005D5F7A">
        <w:rPr>
          <w:b/>
        </w:rPr>
        <w:t>2</w:t>
      </w:r>
      <w:r w:rsidR="00DD3EF1">
        <w:rPr>
          <w:b/>
        </w:rPr>
        <w:t xml:space="preserve"> </w:t>
      </w:r>
    </w:p>
    <w:p w14:paraId="1B9509FE" w14:textId="77777777" w:rsidR="003A5ED3" w:rsidRDefault="00EA3960" w:rsidP="00546A1B">
      <w:pPr>
        <w:pStyle w:val="NormalParagraph"/>
      </w:pPr>
      <w:r w:rsidRPr="00333AFF">
        <w:rPr>
          <w:b/>
        </w:rPr>
        <w:t>Actio</w:t>
      </w:r>
      <w:r w:rsidRPr="00B97A4F">
        <w:rPr>
          <w:b/>
        </w:rPr>
        <w:t>n</w:t>
      </w:r>
      <w:r w:rsidRPr="00B97A4F">
        <w:t xml:space="preserve">: GSMA ENSWI kindly </w:t>
      </w:r>
      <w:r w:rsidR="005D5F7A">
        <w:t>asks</w:t>
      </w:r>
      <w:r w:rsidRPr="00B97A4F">
        <w:t xml:space="preserve"> 3GPP SA</w:t>
      </w:r>
      <w:r w:rsidR="005D5F7A">
        <w:t>2</w:t>
      </w:r>
      <w:r w:rsidRPr="00B97A4F">
        <w:t xml:space="preserve"> to </w:t>
      </w:r>
      <w:r w:rsidR="00DE54E9">
        <w:t>take the above information into account.</w:t>
      </w:r>
    </w:p>
    <w:p w14:paraId="3FAD1FC1" w14:textId="77777777" w:rsidR="00CF1205" w:rsidRPr="00A10B57" w:rsidRDefault="00CF1205" w:rsidP="00CF1205">
      <w:pPr>
        <w:pStyle w:val="NormalParagraph"/>
        <w:outlineLvl w:val="0"/>
        <w:rPr>
          <w:rFonts w:eastAsia="MS Mincho"/>
          <w:b/>
          <w:lang w:eastAsia="ja-JP"/>
        </w:rPr>
      </w:pPr>
      <w:r w:rsidRPr="00A10B57">
        <w:rPr>
          <w:rFonts w:eastAsia="MS Mincho"/>
          <w:b/>
          <w:lang w:eastAsia="ja-JP"/>
        </w:rPr>
        <w:t>NEXT MEETING</w:t>
      </w:r>
      <w:r>
        <w:rPr>
          <w:rFonts w:eastAsia="MS Mincho"/>
          <w:b/>
          <w:lang w:eastAsia="ja-JP"/>
        </w:rPr>
        <w:t>S</w:t>
      </w:r>
    </w:p>
    <w:p w14:paraId="6FA7F7B7" w14:textId="77777777" w:rsidR="001D7C54" w:rsidRDefault="001D7C54">
      <w:pPr>
        <w:pStyle w:val="NormalParagraph"/>
        <w:ind w:leftChars="200" w:left="440"/>
      </w:pPr>
      <w:r>
        <w:t xml:space="preserve">ENSWI#22 </w:t>
      </w:r>
      <w:r>
        <w:tab/>
        <w:t>9. March 2023</w:t>
      </w:r>
      <w:r>
        <w:tab/>
      </w:r>
      <w:r>
        <w:tab/>
        <w:t>MS Teams</w:t>
      </w:r>
    </w:p>
    <w:p w14:paraId="19D7280F" w14:textId="77777777" w:rsidR="00A83896" w:rsidRPr="009700DB" w:rsidRDefault="001D7C54">
      <w:pPr>
        <w:pStyle w:val="NormalParagraph"/>
        <w:ind w:leftChars="200" w:left="440"/>
        <w:rPr>
          <w:rFonts w:eastAsia="MS Mincho"/>
          <w:lang w:eastAsia="ja-JP"/>
        </w:rPr>
      </w:pPr>
      <w:r>
        <w:t xml:space="preserve">ENSWI#23 </w:t>
      </w:r>
      <w:r>
        <w:tab/>
      </w:r>
      <w:r w:rsidR="00B412A5" w:rsidRPr="009700DB">
        <w:t>6.</w:t>
      </w:r>
      <w:r>
        <w:t xml:space="preserve"> </w:t>
      </w:r>
      <w:r w:rsidR="00B412A5" w:rsidRPr="009700DB">
        <w:t>April</w:t>
      </w:r>
      <w:r w:rsidR="00A83896" w:rsidRPr="009700DB">
        <w:t xml:space="preserve"> 202</w:t>
      </w:r>
      <w:r w:rsidR="009C4780" w:rsidRPr="009700DB">
        <w:t>3</w:t>
      </w:r>
      <w:r>
        <w:tab/>
      </w:r>
      <w:r>
        <w:tab/>
        <w:t>Kista, Sweden</w:t>
      </w:r>
    </w:p>
    <w:p w14:paraId="6E289599" w14:textId="77777777" w:rsidR="00A83896" w:rsidRDefault="00A83896" w:rsidP="00EC36FE">
      <w:pPr>
        <w:pStyle w:val="NormalParagraph"/>
        <w:ind w:leftChars="200" w:left="440"/>
      </w:pPr>
    </w:p>
    <w:p w14:paraId="25FFF9BB" w14:textId="77777777" w:rsidR="00AE7111" w:rsidRPr="00885ABB" w:rsidRDefault="00AE7111" w:rsidP="009B56B2">
      <w:pPr>
        <w:pStyle w:val="NormalParagraph"/>
        <w:rPr>
          <w:lang w:eastAsia="en-US" w:bidi="bn-BD"/>
        </w:rPr>
      </w:pPr>
    </w:p>
    <w:sectPr w:rsidR="00AE7111" w:rsidRPr="00885ABB"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83C2A" w14:textId="77777777" w:rsidR="00377E14" w:rsidRDefault="00377E14">
      <w:r>
        <w:separator/>
      </w:r>
    </w:p>
    <w:p w14:paraId="57391822" w14:textId="77777777" w:rsidR="00377E14" w:rsidRDefault="00377E14"/>
    <w:p w14:paraId="445FBA60" w14:textId="77777777" w:rsidR="00377E14" w:rsidRDefault="00377E14"/>
    <w:p w14:paraId="277DCF8A" w14:textId="77777777" w:rsidR="00377E14" w:rsidRDefault="00377E14"/>
    <w:p w14:paraId="208FB2BB" w14:textId="77777777" w:rsidR="00377E14" w:rsidRDefault="00377E14"/>
    <w:p w14:paraId="43C8825B" w14:textId="77777777" w:rsidR="00377E14" w:rsidRDefault="00377E14"/>
    <w:p w14:paraId="7E3DAF67" w14:textId="77777777" w:rsidR="00377E14" w:rsidRDefault="00377E14"/>
    <w:p w14:paraId="1F7EF429" w14:textId="77777777" w:rsidR="00377E14" w:rsidRDefault="00377E14"/>
    <w:p w14:paraId="6469988B" w14:textId="77777777" w:rsidR="00377E14" w:rsidRDefault="00377E14"/>
  </w:endnote>
  <w:endnote w:type="continuationSeparator" w:id="0">
    <w:p w14:paraId="2AC5DD5B" w14:textId="77777777" w:rsidR="00377E14" w:rsidRDefault="00377E14">
      <w:r>
        <w:continuationSeparator/>
      </w:r>
    </w:p>
    <w:p w14:paraId="03C9ADB3" w14:textId="77777777" w:rsidR="00377E14" w:rsidRDefault="00377E14"/>
    <w:p w14:paraId="6B1963FF" w14:textId="77777777" w:rsidR="00377E14" w:rsidRDefault="00377E14"/>
    <w:p w14:paraId="481E21C7" w14:textId="77777777" w:rsidR="00377E14" w:rsidRDefault="00377E14"/>
    <w:p w14:paraId="470297C0" w14:textId="77777777" w:rsidR="00377E14" w:rsidRDefault="00377E14"/>
    <w:p w14:paraId="49846D07" w14:textId="77777777" w:rsidR="00377E14" w:rsidRDefault="00377E14"/>
    <w:p w14:paraId="78577BEF" w14:textId="77777777" w:rsidR="00377E14" w:rsidRDefault="00377E14"/>
    <w:p w14:paraId="4F3A6A39" w14:textId="77777777" w:rsidR="00377E14" w:rsidRDefault="00377E14"/>
    <w:p w14:paraId="0F09E3DA" w14:textId="77777777" w:rsidR="00377E14" w:rsidRDefault="00377E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BF8E6" w14:textId="77777777" w:rsidR="00835276" w:rsidRDefault="00835276"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12E88678" w14:textId="77777777" w:rsidR="00835276" w:rsidRDefault="00835276" w:rsidP="00DB7D27">
    <w:pPr>
      <w:ind w:left="-851"/>
      <w:rPr>
        <w:i/>
        <w:sz w:val="20"/>
      </w:rPr>
    </w:pPr>
  </w:p>
  <w:p w14:paraId="7D7B6742" w14:textId="77777777" w:rsidR="00835276" w:rsidRPr="00DB7D27" w:rsidRDefault="00835276"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F9D08" w14:textId="77777777" w:rsidR="00377E14" w:rsidRDefault="00377E14">
      <w:r>
        <w:separator/>
      </w:r>
    </w:p>
    <w:p w14:paraId="60D7F620" w14:textId="77777777" w:rsidR="00377E14" w:rsidRDefault="00377E14"/>
    <w:p w14:paraId="580A08A2" w14:textId="77777777" w:rsidR="00377E14" w:rsidRDefault="00377E14"/>
    <w:p w14:paraId="13FA14FB" w14:textId="77777777" w:rsidR="00377E14" w:rsidRDefault="00377E14"/>
    <w:p w14:paraId="7C03AAC3" w14:textId="77777777" w:rsidR="00377E14" w:rsidRDefault="00377E14"/>
    <w:p w14:paraId="33BAE2EB" w14:textId="77777777" w:rsidR="00377E14" w:rsidRDefault="00377E14"/>
    <w:p w14:paraId="23A01063" w14:textId="77777777" w:rsidR="00377E14" w:rsidRDefault="00377E14"/>
    <w:p w14:paraId="4EA17696" w14:textId="77777777" w:rsidR="00377E14" w:rsidRDefault="00377E14"/>
    <w:p w14:paraId="234F436B" w14:textId="77777777" w:rsidR="00377E14" w:rsidRDefault="00377E14"/>
  </w:footnote>
  <w:footnote w:type="continuationSeparator" w:id="0">
    <w:p w14:paraId="744D21AE" w14:textId="77777777" w:rsidR="00377E14" w:rsidRDefault="00377E14">
      <w:r>
        <w:continuationSeparator/>
      </w:r>
    </w:p>
    <w:p w14:paraId="4E120D7E" w14:textId="77777777" w:rsidR="00377E14" w:rsidRDefault="00377E14"/>
    <w:p w14:paraId="259C693A" w14:textId="77777777" w:rsidR="00377E14" w:rsidRDefault="00377E14"/>
    <w:p w14:paraId="7C7D905C" w14:textId="77777777" w:rsidR="00377E14" w:rsidRDefault="00377E14"/>
    <w:p w14:paraId="781825C2" w14:textId="77777777" w:rsidR="00377E14" w:rsidRDefault="00377E14"/>
    <w:p w14:paraId="516D8BEC" w14:textId="77777777" w:rsidR="00377E14" w:rsidRDefault="00377E14"/>
    <w:p w14:paraId="729DADBB" w14:textId="77777777" w:rsidR="00377E14" w:rsidRDefault="00377E14"/>
    <w:p w14:paraId="261EC656" w14:textId="77777777" w:rsidR="00377E14" w:rsidRDefault="00377E14"/>
    <w:p w14:paraId="05AB9E33" w14:textId="77777777" w:rsidR="00377E14" w:rsidRDefault="00377E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A8265" w14:textId="77777777" w:rsidR="00835276" w:rsidRDefault="00835276">
    <w:pPr>
      <w:pStyle w:val="Header"/>
    </w:pPr>
  </w:p>
  <w:p w14:paraId="48394B5C" w14:textId="77777777" w:rsidR="00835276" w:rsidRDefault="008352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1C342" w14:textId="77777777" w:rsidR="00835276" w:rsidRPr="00F04B04" w:rsidRDefault="00835276" w:rsidP="0060180A">
    <w:pPr>
      <w:pStyle w:val="Header"/>
    </w:pPr>
  </w:p>
  <w:p w14:paraId="58DCA4A0" w14:textId="77777777" w:rsidR="00835276" w:rsidRDefault="008352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7685B4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BF300D"/>
    <w:multiLevelType w:val="hybridMultilevel"/>
    <w:tmpl w:val="2E6E83A0"/>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770091"/>
    <w:multiLevelType w:val="hybridMultilevel"/>
    <w:tmpl w:val="BF3CD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F61057D"/>
    <w:multiLevelType w:val="hybridMultilevel"/>
    <w:tmpl w:val="57C0CFF4"/>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05443E"/>
    <w:multiLevelType w:val="hybridMultilevel"/>
    <w:tmpl w:val="5A62D4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6240033E"/>
    <w:multiLevelType w:val="hybridMultilevel"/>
    <w:tmpl w:val="A79EE7E4"/>
    <w:lvl w:ilvl="0" w:tplc="8A3A4780">
      <w:numFmt w:val="bullet"/>
      <w:lvlText w:val="-"/>
      <w:lvlJc w:val="left"/>
      <w:pPr>
        <w:ind w:left="720" w:hanging="360"/>
      </w:pPr>
      <w:rPr>
        <w:rFonts w:ascii="Arial" w:eastAsia="SimSun" w:hAnsi="Arial" w:cs="Arial" w:hint="default"/>
        <w:sz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3"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FB6791"/>
    <w:multiLevelType w:val="hybridMultilevel"/>
    <w:tmpl w:val="FDB495E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5"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206798046">
    <w:abstractNumId w:val="32"/>
  </w:num>
  <w:num w:numId="2" w16cid:durableId="2026975560">
    <w:abstractNumId w:val="13"/>
  </w:num>
  <w:num w:numId="3" w16cid:durableId="2146313208">
    <w:abstractNumId w:val="12"/>
  </w:num>
  <w:num w:numId="4" w16cid:durableId="1079133490">
    <w:abstractNumId w:val="5"/>
  </w:num>
  <w:num w:numId="5" w16cid:durableId="1933929785">
    <w:abstractNumId w:val="1"/>
  </w:num>
  <w:num w:numId="6" w16cid:durableId="2140687279">
    <w:abstractNumId w:val="2"/>
  </w:num>
  <w:num w:numId="7" w16cid:durableId="246765283">
    <w:abstractNumId w:val="26"/>
  </w:num>
  <w:num w:numId="8" w16cid:durableId="610016360">
    <w:abstractNumId w:val="29"/>
  </w:num>
  <w:num w:numId="9" w16cid:durableId="1756247091">
    <w:abstractNumId w:val="14"/>
  </w:num>
  <w:num w:numId="10" w16cid:durableId="1286886136">
    <w:abstractNumId w:val="3"/>
  </w:num>
  <w:num w:numId="11" w16cid:durableId="595290286">
    <w:abstractNumId w:val="0"/>
  </w:num>
  <w:num w:numId="12" w16cid:durableId="1764495773">
    <w:abstractNumId w:val="31"/>
  </w:num>
  <w:num w:numId="13" w16cid:durableId="2042128817">
    <w:abstractNumId w:val="8"/>
  </w:num>
  <w:num w:numId="14" w16cid:durableId="2020305075">
    <w:abstractNumId w:val="24"/>
  </w:num>
  <w:num w:numId="15" w16cid:durableId="2138641838">
    <w:abstractNumId w:val="10"/>
  </w:num>
  <w:num w:numId="16" w16cid:durableId="1259175619">
    <w:abstractNumId w:val="16"/>
  </w:num>
  <w:num w:numId="17" w16cid:durableId="153373499">
    <w:abstractNumId w:val="25"/>
  </w:num>
  <w:num w:numId="18" w16cid:durableId="693385031">
    <w:abstractNumId w:val="15"/>
  </w:num>
  <w:num w:numId="19" w16cid:durableId="1725640432">
    <w:abstractNumId w:val="11"/>
  </w:num>
  <w:num w:numId="20" w16cid:durableId="796266266">
    <w:abstractNumId w:val="28"/>
  </w:num>
  <w:num w:numId="21" w16cid:durableId="257832315">
    <w:abstractNumId w:val="19"/>
  </w:num>
  <w:num w:numId="22" w16cid:durableId="257492916">
    <w:abstractNumId w:val="17"/>
  </w:num>
  <w:num w:numId="23" w16cid:durableId="174347249">
    <w:abstractNumId w:val="35"/>
  </w:num>
  <w:num w:numId="24" w16cid:durableId="2146459114">
    <w:abstractNumId w:val="37"/>
  </w:num>
  <w:num w:numId="25" w16cid:durableId="1840198667">
    <w:abstractNumId w:val="36"/>
  </w:num>
  <w:num w:numId="26" w16cid:durableId="1075085007">
    <w:abstractNumId w:val="33"/>
  </w:num>
  <w:num w:numId="27" w16cid:durableId="544296312">
    <w:abstractNumId w:val="22"/>
  </w:num>
  <w:num w:numId="28" w16cid:durableId="746193986">
    <w:abstractNumId w:val="21"/>
  </w:num>
  <w:num w:numId="29" w16cid:durableId="1126973553">
    <w:abstractNumId w:val="4"/>
  </w:num>
  <w:num w:numId="30" w16cid:durableId="1692803694">
    <w:abstractNumId w:val="34"/>
  </w:num>
  <w:num w:numId="31" w16cid:durableId="704596577">
    <w:abstractNumId w:val="7"/>
  </w:num>
  <w:num w:numId="32" w16cid:durableId="1591700525">
    <w:abstractNumId w:val="6"/>
  </w:num>
  <w:num w:numId="33" w16cid:durableId="1852446244">
    <w:abstractNumId w:val="20"/>
  </w:num>
  <w:num w:numId="34" w16cid:durableId="1075862767">
    <w:abstractNumId w:val="9"/>
  </w:num>
  <w:num w:numId="35" w16cid:durableId="525797042">
    <w:abstractNumId w:val="18"/>
  </w:num>
  <w:num w:numId="36" w16cid:durableId="480585469">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I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0" w:nlCheck="1" w:checkStyle="0"/>
  <w:activeWritingStyle w:appName="MSWord" w:lang="en-I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S0NDY3tDC2NDAytjBS0lEKTi0uzszPAykwqQUAQ9XWJiwAAAA="/>
  </w:docVars>
  <w:rsids>
    <w:rsidRoot w:val="00CA2FCE"/>
    <w:rsid w:val="00000728"/>
    <w:rsid w:val="000032B9"/>
    <w:rsid w:val="00003EAA"/>
    <w:rsid w:val="00010F4A"/>
    <w:rsid w:val="00011397"/>
    <w:rsid w:val="00015377"/>
    <w:rsid w:val="00017804"/>
    <w:rsid w:val="00020664"/>
    <w:rsid w:val="00020B5B"/>
    <w:rsid w:val="00020D14"/>
    <w:rsid w:val="00021362"/>
    <w:rsid w:val="000227EF"/>
    <w:rsid w:val="00022F17"/>
    <w:rsid w:val="0002515C"/>
    <w:rsid w:val="00026610"/>
    <w:rsid w:val="00027CC3"/>
    <w:rsid w:val="00027D0A"/>
    <w:rsid w:val="00027D8F"/>
    <w:rsid w:val="00027F5F"/>
    <w:rsid w:val="0003032B"/>
    <w:rsid w:val="000333AE"/>
    <w:rsid w:val="000344A5"/>
    <w:rsid w:val="0003505E"/>
    <w:rsid w:val="00036FC0"/>
    <w:rsid w:val="00037C58"/>
    <w:rsid w:val="000410B9"/>
    <w:rsid w:val="00043231"/>
    <w:rsid w:val="000436D6"/>
    <w:rsid w:val="00045075"/>
    <w:rsid w:val="000460CB"/>
    <w:rsid w:val="00055694"/>
    <w:rsid w:val="0005647E"/>
    <w:rsid w:val="000611E4"/>
    <w:rsid w:val="00063282"/>
    <w:rsid w:val="00063E5A"/>
    <w:rsid w:val="00065019"/>
    <w:rsid w:val="00066533"/>
    <w:rsid w:val="00066559"/>
    <w:rsid w:val="000665E8"/>
    <w:rsid w:val="00072292"/>
    <w:rsid w:val="00072B4A"/>
    <w:rsid w:val="00072F90"/>
    <w:rsid w:val="000770C8"/>
    <w:rsid w:val="00081411"/>
    <w:rsid w:val="00081BE1"/>
    <w:rsid w:val="0008453D"/>
    <w:rsid w:val="000868EF"/>
    <w:rsid w:val="0008722D"/>
    <w:rsid w:val="00087A42"/>
    <w:rsid w:val="00090084"/>
    <w:rsid w:val="000906B1"/>
    <w:rsid w:val="00090889"/>
    <w:rsid w:val="00093416"/>
    <w:rsid w:val="0009463E"/>
    <w:rsid w:val="000955CA"/>
    <w:rsid w:val="00096622"/>
    <w:rsid w:val="00097FBD"/>
    <w:rsid w:val="000A190C"/>
    <w:rsid w:val="000A1E09"/>
    <w:rsid w:val="000A3B37"/>
    <w:rsid w:val="000A3CD4"/>
    <w:rsid w:val="000A7FB4"/>
    <w:rsid w:val="000B14A9"/>
    <w:rsid w:val="000B392B"/>
    <w:rsid w:val="000B6BE7"/>
    <w:rsid w:val="000B70C7"/>
    <w:rsid w:val="000B7874"/>
    <w:rsid w:val="000C07CC"/>
    <w:rsid w:val="000C0D1D"/>
    <w:rsid w:val="000C408B"/>
    <w:rsid w:val="000C59C1"/>
    <w:rsid w:val="000D157C"/>
    <w:rsid w:val="000D2394"/>
    <w:rsid w:val="000D2F3E"/>
    <w:rsid w:val="000D3142"/>
    <w:rsid w:val="000D3218"/>
    <w:rsid w:val="000D71D7"/>
    <w:rsid w:val="000E0BC2"/>
    <w:rsid w:val="000E346F"/>
    <w:rsid w:val="000E4F93"/>
    <w:rsid w:val="000E56CC"/>
    <w:rsid w:val="000E753F"/>
    <w:rsid w:val="000E7E68"/>
    <w:rsid w:val="000F0EF2"/>
    <w:rsid w:val="000F13B9"/>
    <w:rsid w:val="000F160F"/>
    <w:rsid w:val="000F39AB"/>
    <w:rsid w:val="000F3B4C"/>
    <w:rsid w:val="000F5151"/>
    <w:rsid w:val="000F6BF7"/>
    <w:rsid w:val="000F7EC2"/>
    <w:rsid w:val="00100606"/>
    <w:rsid w:val="001011ED"/>
    <w:rsid w:val="00101A75"/>
    <w:rsid w:val="00102A40"/>
    <w:rsid w:val="00104155"/>
    <w:rsid w:val="0010527B"/>
    <w:rsid w:val="00105AB6"/>
    <w:rsid w:val="001101FF"/>
    <w:rsid w:val="001149D0"/>
    <w:rsid w:val="00115FEB"/>
    <w:rsid w:val="0011694F"/>
    <w:rsid w:val="0011739F"/>
    <w:rsid w:val="001202FC"/>
    <w:rsid w:val="00120435"/>
    <w:rsid w:val="00123B5C"/>
    <w:rsid w:val="00124CAE"/>
    <w:rsid w:val="00130EDE"/>
    <w:rsid w:val="0013131A"/>
    <w:rsid w:val="0013206E"/>
    <w:rsid w:val="00133251"/>
    <w:rsid w:val="00133E60"/>
    <w:rsid w:val="001358A2"/>
    <w:rsid w:val="00136013"/>
    <w:rsid w:val="00141CF3"/>
    <w:rsid w:val="00143486"/>
    <w:rsid w:val="00143B43"/>
    <w:rsid w:val="00143CF8"/>
    <w:rsid w:val="00145D0E"/>
    <w:rsid w:val="001509BB"/>
    <w:rsid w:val="00150E79"/>
    <w:rsid w:val="00151873"/>
    <w:rsid w:val="00152851"/>
    <w:rsid w:val="00153D4B"/>
    <w:rsid w:val="001556C2"/>
    <w:rsid w:val="00156930"/>
    <w:rsid w:val="00157170"/>
    <w:rsid w:val="0016171C"/>
    <w:rsid w:val="00167AC0"/>
    <w:rsid w:val="00170D84"/>
    <w:rsid w:val="00172F4A"/>
    <w:rsid w:val="00175268"/>
    <w:rsid w:val="0017570C"/>
    <w:rsid w:val="00176724"/>
    <w:rsid w:val="0017759E"/>
    <w:rsid w:val="00180EEC"/>
    <w:rsid w:val="00181965"/>
    <w:rsid w:val="001847E6"/>
    <w:rsid w:val="00186ABA"/>
    <w:rsid w:val="00186F23"/>
    <w:rsid w:val="00190759"/>
    <w:rsid w:val="001911E2"/>
    <w:rsid w:val="00193F0A"/>
    <w:rsid w:val="001942C3"/>
    <w:rsid w:val="00195F13"/>
    <w:rsid w:val="00196381"/>
    <w:rsid w:val="001964EB"/>
    <w:rsid w:val="00197486"/>
    <w:rsid w:val="001A14C9"/>
    <w:rsid w:val="001A1A81"/>
    <w:rsid w:val="001A1AA1"/>
    <w:rsid w:val="001A1D70"/>
    <w:rsid w:val="001A6533"/>
    <w:rsid w:val="001A73DB"/>
    <w:rsid w:val="001B18AC"/>
    <w:rsid w:val="001B4538"/>
    <w:rsid w:val="001C1435"/>
    <w:rsid w:val="001C14A9"/>
    <w:rsid w:val="001C1B47"/>
    <w:rsid w:val="001C1E35"/>
    <w:rsid w:val="001C278D"/>
    <w:rsid w:val="001C2AF0"/>
    <w:rsid w:val="001C5EDF"/>
    <w:rsid w:val="001C68D1"/>
    <w:rsid w:val="001C7765"/>
    <w:rsid w:val="001D2BCD"/>
    <w:rsid w:val="001D2EF4"/>
    <w:rsid w:val="001D59D4"/>
    <w:rsid w:val="001D705B"/>
    <w:rsid w:val="001D7C54"/>
    <w:rsid w:val="001E0776"/>
    <w:rsid w:val="001E0A44"/>
    <w:rsid w:val="001E44C9"/>
    <w:rsid w:val="001E608E"/>
    <w:rsid w:val="001E783B"/>
    <w:rsid w:val="001F0B8D"/>
    <w:rsid w:val="001F4494"/>
    <w:rsid w:val="00202220"/>
    <w:rsid w:val="00204400"/>
    <w:rsid w:val="0020565C"/>
    <w:rsid w:val="00206335"/>
    <w:rsid w:val="00206D44"/>
    <w:rsid w:val="00207C0B"/>
    <w:rsid w:val="00211E09"/>
    <w:rsid w:val="00215EB0"/>
    <w:rsid w:val="002170FB"/>
    <w:rsid w:val="002209D0"/>
    <w:rsid w:val="0022182E"/>
    <w:rsid w:val="00222802"/>
    <w:rsid w:val="0022295E"/>
    <w:rsid w:val="0022369D"/>
    <w:rsid w:val="00224C95"/>
    <w:rsid w:val="00230BF9"/>
    <w:rsid w:val="00235718"/>
    <w:rsid w:val="00237A4E"/>
    <w:rsid w:val="00244438"/>
    <w:rsid w:val="002475B9"/>
    <w:rsid w:val="002477F9"/>
    <w:rsid w:val="00247C9B"/>
    <w:rsid w:val="00250212"/>
    <w:rsid w:val="002530B6"/>
    <w:rsid w:val="00257BC3"/>
    <w:rsid w:val="002600AB"/>
    <w:rsid w:val="00261762"/>
    <w:rsid w:val="00262CAB"/>
    <w:rsid w:val="0026599A"/>
    <w:rsid w:val="00267AAC"/>
    <w:rsid w:val="00270C9E"/>
    <w:rsid w:val="00270CB1"/>
    <w:rsid w:val="00271AC4"/>
    <w:rsid w:val="00272037"/>
    <w:rsid w:val="00272415"/>
    <w:rsid w:val="00273287"/>
    <w:rsid w:val="00274694"/>
    <w:rsid w:val="00274D2E"/>
    <w:rsid w:val="00280997"/>
    <w:rsid w:val="00280EBE"/>
    <w:rsid w:val="002828FC"/>
    <w:rsid w:val="00284443"/>
    <w:rsid w:val="00284B49"/>
    <w:rsid w:val="0028572A"/>
    <w:rsid w:val="00285AA7"/>
    <w:rsid w:val="002864DC"/>
    <w:rsid w:val="00290C5D"/>
    <w:rsid w:val="00292D1F"/>
    <w:rsid w:val="0029433A"/>
    <w:rsid w:val="00294383"/>
    <w:rsid w:val="00294E0E"/>
    <w:rsid w:val="002A3ECB"/>
    <w:rsid w:val="002A534D"/>
    <w:rsid w:val="002A71B3"/>
    <w:rsid w:val="002A7EF7"/>
    <w:rsid w:val="002B07A0"/>
    <w:rsid w:val="002B318F"/>
    <w:rsid w:val="002B3F52"/>
    <w:rsid w:val="002B538A"/>
    <w:rsid w:val="002C07FD"/>
    <w:rsid w:val="002C0B79"/>
    <w:rsid w:val="002C0D02"/>
    <w:rsid w:val="002C6207"/>
    <w:rsid w:val="002C6317"/>
    <w:rsid w:val="002C6CA9"/>
    <w:rsid w:val="002C7516"/>
    <w:rsid w:val="002C7F45"/>
    <w:rsid w:val="002D05F9"/>
    <w:rsid w:val="002D1FA7"/>
    <w:rsid w:val="002D2A85"/>
    <w:rsid w:val="002D2E4B"/>
    <w:rsid w:val="002D3353"/>
    <w:rsid w:val="002D57B9"/>
    <w:rsid w:val="002E0473"/>
    <w:rsid w:val="002E1195"/>
    <w:rsid w:val="002E25E7"/>
    <w:rsid w:val="002E2CC1"/>
    <w:rsid w:val="002E4BAE"/>
    <w:rsid w:val="002E5F10"/>
    <w:rsid w:val="002F1111"/>
    <w:rsid w:val="002F1E10"/>
    <w:rsid w:val="002F350A"/>
    <w:rsid w:val="00304A60"/>
    <w:rsid w:val="00305E01"/>
    <w:rsid w:val="00311DC4"/>
    <w:rsid w:val="003130BC"/>
    <w:rsid w:val="0031391C"/>
    <w:rsid w:val="00315FBE"/>
    <w:rsid w:val="00317475"/>
    <w:rsid w:val="00317C57"/>
    <w:rsid w:val="003238E4"/>
    <w:rsid w:val="00323E9D"/>
    <w:rsid w:val="00324EB0"/>
    <w:rsid w:val="00327828"/>
    <w:rsid w:val="00333813"/>
    <w:rsid w:val="00334943"/>
    <w:rsid w:val="00336664"/>
    <w:rsid w:val="00337CF7"/>
    <w:rsid w:val="003411C5"/>
    <w:rsid w:val="00343311"/>
    <w:rsid w:val="00343CEF"/>
    <w:rsid w:val="00344D67"/>
    <w:rsid w:val="00345D7E"/>
    <w:rsid w:val="00350695"/>
    <w:rsid w:val="00350B36"/>
    <w:rsid w:val="00351258"/>
    <w:rsid w:val="003521F1"/>
    <w:rsid w:val="00353971"/>
    <w:rsid w:val="00357166"/>
    <w:rsid w:val="0035746E"/>
    <w:rsid w:val="00360230"/>
    <w:rsid w:val="00360D05"/>
    <w:rsid w:val="0036156B"/>
    <w:rsid w:val="00361ED0"/>
    <w:rsid w:val="0036631C"/>
    <w:rsid w:val="00373511"/>
    <w:rsid w:val="003747F2"/>
    <w:rsid w:val="00376F0E"/>
    <w:rsid w:val="00377E14"/>
    <w:rsid w:val="003819F5"/>
    <w:rsid w:val="0038280F"/>
    <w:rsid w:val="00390429"/>
    <w:rsid w:val="00391C81"/>
    <w:rsid w:val="00391FD5"/>
    <w:rsid w:val="00391FF9"/>
    <w:rsid w:val="00392D18"/>
    <w:rsid w:val="003942AA"/>
    <w:rsid w:val="003953EA"/>
    <w:rsid w:val="003A1D24"/>
    <w:rsid w:val="003A4374"/>
    <w:rsid w:val="003A4AD5"/>
    <w:rsid w:val="003A4B5B"/>
    <w:rsid w:val="003A4EFB"/>
    <w:rsid w:val="003A5849"/>
    <w:rsid w:val="003A5ED3"/>
    <w:rsid w:val="003B1477"/>
    <w:rsid w:val="003B1ED3"/>
    <w:rsid w:val="003B22EF"/>
    <w:rsid w:val="003B32F9"/>
    <w:rsid w:val="003B348E"/>
    <w:rsid w:val="003B5CFB"/>
    <w:rsid w:val="003B68E8"/>
    <w:rsid w:val="003C19C7"/>
    <w:rsid w:val="003C1B8A"/>
    <w:rsid w:val="003C233A"/>
    <w:rsid w:val="003C56CC"/>
    <w:rsid w:val="003C68D6"/>
    <w:rsid w:val="003D0801"/>
    <w:rsid w:val="003D320C"/>
    <w:rsid w:val="003D3740"/>
    <w:rsid w:val="003D377B"/>
    <w:rsid w:val="003D44A1"/>
    <w:rsid w:val="003D5959"/>
    <w:rsid w:val="003D6100"/>
    <w:rsid w:val="003D6D27"/>
    <w:rsid w:val="003D6E10"/>
    <w:rsid w:val="003E1807"/>
    <w:rsid w:val="003E3023"/>
    <w:rsid w:val="003E54CB"/>
    <w:rsid w:val="003E54FF"/>
    <w:rsid w:val="003E6887"/>
    <w:rsid w:val="003E6AA2"/>
    <w:rsid w:val="003E6CE2"/>
    <w:rsid w:val="003F0243"/>
    <w:rsid w:val="003F45A7"/>
    <w:rsid w:val="003F56A0"/>
    <w:rsid w:val="003F5817"/>
    <w:rsid w:val="003F70BB"/>
    <w:rsid w:val="003F7AAD"/>
    <w:rsid w:val="0040026D"/>
    <w:rsid w:val="00400663"/>
    <w:rsid w:val="00400A46"/>
    <w:rsid w:val="00405C52"/>
    <w:rsid w:val="0040764C"/>
    <w:rsid w:val="00410CD0"/>
    <w:rsid w:val="00411204"/>
    <w:rsid w:val="00412CFF"/>
    <w:rsid w:val="00412D4C"/>
    <w:rsid w:val="00413DD0"/>
    <w:rsid w:val="00415C23"/>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360D7"/>
    <w:rsid w:val="00440055"/>
    <w:rsid w:val="0044176B"/>
    <w:rsid w:val="004425A0"/>
    <w:rsid w:val="00442D11"/>
    <w:rsid w:val="004464B9"/>
    <w:rsid w:val="00446CD7"/>
    <w:rsid w:val="004505A3"/>
    <w:rsid w:val="00450A7F"/>
    <w:rsid w:val="00450CCF"/>
    <w:rsid w:val="00451D8F"/>
    <w:rsid w:val="00452D5C"/>
    <w:rsid w:val="00457119"/>
    <w:rsid w:val="00457B79"/>
    <w:rsid w:val="00461F2F"/>
    <w:rsid w:val="00463429"/>
    <w:rsid w:val="00466480"/>
    <w:rsid w:val="00470CBF"/>
    <w:rsid w:val="00471C05"/>
    <w:rsid w:val="004720C9"/>
    <w:rsid w:val="0047353D"/>
    <w:rsid w:val="00474748"/>
    <w:rsid w:val="004757A4"/>
    <w:rsid w:val="00476768"/>
    <w:rsid w:val="00480114"/>
    <w:rsid w:val="00480D70"/>
    <w:rsid w:val="00482E20"/>
    <w:rsid w:val="004848FC"/>
    <w:rsid w:val="004848FE"/>
    <w:rsid w:val="00486AB3"/>
    <w:rsid w:val="004904AB"/>
    <w:rsid w:val="004A056A"/>
    <w:rsid w:val="004A15E8"/>
    <w:rsid w:val="004A36F8"/>
    <w:rsid w:val="004A3D2D"/>
    <w:rsid w:val="004A4509"/>
    <w:rsid w:val="004A458C"/>
    <w:rsid w:val="004A5A4B"/>
    <w:rsid w:val="004B0602"/>
    <w:rsid w:val="004B10BD"/>
    <w:rsid w:val="004B175F"/>
    <w:rsid w:val="004B215E"/>
    <w:rsid w:val="004B313B"/>
    <w:rsid w:val="004B6CD5"/>
    <w:rsid w:val="004B7996"/>
    <w:rsid w:val="004C06BC"/>
    <w:rsid w:val="004C2301"/>
    <w:rsid w:val="004C4E67"/>
    <w:rsid w:val="004C4F72"/>
    <w:rsid w:val="004C6B9D"/>
    <w:rsid w:val="004D4410"/>
    <w:rsid w:val="004D7CBB"/>
    <w:rsid w:val="004E3263"/>
    <w:rsid w:val="004E3639"/>
    <w:rsid w:val="004E3FA1"/>
    <w:rsid w:val="004E7764"/>
    <w:rsid w:val="004F2730"/>
    <w:rsid w:val="004F4C49"/>
    <w:rsid w:val="004F667D"/>
    <w:rsid w:val="004F6B45"/>
    <w:rsid w:val="004F7C9F"/>
    <w:rsid w:val="00501C72"/>
    <w:rsid w:val="00505FC3"/>
    <w:rsid w:val="005063BA"/>
    <w:rsid w:val="005072B0"/>
    <w:rsid w:val="00507377"/>
    <w:rsid w:val="0051142A"/>
    <w:rsid w:val="0051261D"/>
    <w:rsid w:val="00514071"/>
    <w:rsid w:val="00514447"/>
    <w:rsid w:val="00515500"/>
    <w:rsid w:val="00515BD5"/>
    <w:rsid w:val="00517439"/>
    <w:rsid w:val="005200E4"/>
    <w:rsid w:val="00521626"/>
    <w:rsid w:val="005221A0"/>
    <w:rsid w:val="00525AAE"/>
    <w:rsid w:val="0052752C"/>
    <w:rsid w:val="00533BC9"/>
    <w:rsid w:val="005343AE"/>
    <w:rsid w:val="00535946"/>
    <w:rsid w:val="00535B87"/>
    <w:rsid w:val="00537187"/>
    <w:rsid w:val="00537934"/>
    <w:rsid w:val="00537BE2"/>
    <w:rsid w:val="0054292B"/>
    <w:rsid w:val="00543DE5"/>
    <w:rsid w:val="00546A1B"/>
    <w:rsid w:val="00547AAE"/>
    <w:rsid w:val="00551071"/>
    <w:rsid w:val="00553927"/>
    <w:rsid w:val="00554BF1"/>
    <w:rsid w:val="005610A3"/>
    <w:rsid w:val="00561165"/>
    <w:rsid w:val="00561C02"/>
    <w:rsid w:val="005636AF"/>
    <w:rsid w:val="00563F39"/>
    <w:rsid w:val="00565CF1"/>
    <w:rsid w:val="00570F0F"/>
    <w:rsid w:val="005713DD"/>
    <w:rsid w:val="00572A28"/>
    <w:rsid w:val="00573499"/>
    <w:rsid w:val="00573E05"/>
    <w:rsid w:val="0057525D"/>
    <w:rsid w:val="0058060A"/>
    <w:rsid w:val="005809FB"/>
    <w:rsid w:val="00582ADE"/>
    <w:rsid w:val="0058361C"/>
    <w:rsid w:val="0058440F"/>
    <w:rsid w:val="00584488"/>
    <w:rsid w:val="00591AD3"/>
    <w:rsid w:val="0059307C"/>
    <w:rsid w:val="00594FD7"/>
    <w:rsid w:val="00595A57"/>
    <w:rsid w:val="00597597"/>
    <w:rsid w:val="005A1EC3"/>
    <w:rsid w:val="005A6D3B"/>
    <w:rsid w:val="005B02EC"/>
    <w:rsid w:val="005B1030"/>
    <w:rsid w:val="005B2327"/>
    <w:rsid w:val="005B5B14"/>
    <w:rsid w:val="005B665E"/>
    <w:rsid w:val="005B7FB3"/>
    <w:rsid w:val="005C3EF2"/>
    <w:rsid w:val="005C5EF8"/>
    <w:rsid w:val="005C5FD9"/>
    <w:rsid w:val="005C671E"/>
    <w:rsid w:val="005D0601"/>
    <w:rsid w:val="005D2B06"/>
    <w:rsid w:val="005D3423"/>
    <w:rsid w:val="005D3B14"/>
    <w:rsid w:val="005D50D3"/>
    <w:rsid w:val="005D53A1"/>
    <w:rsid w:val="005D5622"/>
    <w:rsid w:val="005D5F7A"/>
    <w:rsid w:val="005D66FF"/>
    <w:rsid w:val="005D78B8"/>
    <w:rsid w:val="005E059E"/>
    <w:rsid w:val="005E2042"/>
    <w:rsid w:val="005E304D"/>
    <w:rsid w:val="005E44EA"/>
    <w:rsid w:val="005E6BD6"/>
    <w:rsid w:val="005E7559"/>
    <w:rsid w:val="005F0B9C"/>
    <w:rsid w:val="005F13AC"/>
    <w:rsid w:val="005F33FD"/>
    <w:rsid w:val="005F3AB3"/>
    <w:rsid w:val="005F6E95"/>
    <w:rsid w:val="006000A7"/>
    <w:rsid w:val="0060163A"/>
    <w:rsid w:val="0060180A"/>
    <w:rsid w:val="00601A6E"/>
    <w:rsid w:val="00603ABA"/>
    <w:rsid w:val="00607D94"/>
    <w:rsid w:val="00615E63"/>
    <w:rsid w:val="006176DA"/>
    <w:rsid w:val="0062193B"/>
    <w:rsid w:val="00621D86"/>
    <w:rsid w:val="006231E4"/>
    <w:rsid w:val="006247BE"/>
    <w:rsid w:val="0062734F"/>
    <w:rsid w:val="0062743F"/>
    <w:rsid w:val="00627674"/>
    <w:rsid w:val="00627983"/>
    <w:rsid w:val="0063015E"/>
    <w:rsid w:val="00630B06"/>
    <w:rsid w:val="00631177"/>
    <w:rsid w:val="00637A4F"/>
    <w:rsid w:val="006404BE"/>
    <w:rsid w:val="00640B27"/>
    <w:rsid w:val="0064104E"/>
    <w:rsid w:val="00641AD5"/>
    <w:rsid w:val="00644A95"/>
    <w:rsid w:val="00645885"/>
    <w:rsid w:val="00646CBE"/>
    <w:rsid w:val="00651938"/>
    <w:rsid w:val="00652D32"/>
    <w:rsid w:val="00653B66"/>
    <w:rsid w:val="0065672F"/>
    <w:rsid w:val="00657359"/>
    <w:rsid w:val="006614AF"/>
    <w:rsid w:val="00662219"/>
    <w:rsid w:val="00662969"/>
    <w:rsid w:val="0066307D"/>
    <w:rsid w:val="00663899"/>
    <w:rsid w:val="00664002"/>
    <w:rsid w:val="00665537"/>
    <w:rsid w:val="00666437"/>
    <w:rsid w:val="00666BCB"/>
    <w:rsid w:val="00671605"/>
    <w:rsid w:val="00673378"/>
    <w:rsid w:val="006779E6"/>
    <w:rsid w:val="00681879"/>
    <w:rsid w:val="00682C81"/>
    <w:rsid w:val="006866F0"/>
    <w:rsid w:val="00686CAC"/>
    <w:rsid w:val="00686DAE"/>
    <w:rsid w:val="00691301"/>
    <w:rsid w:val="00694212"/>
    <w:rsid w:val="00694995"/>
    <w:rsid w:val="00694E01"/>
    <w:rsid w:val="00695830"/>
    <w:rsid w:val="00697A2C"/>
    <w:rsid w:val="006A03EC"/>
    <w:rsid w:val="006A1A0E"/>
    <w:rsid w:val="006A2F75"/>
    <w:rsid w:val="006A3087"/>
    <w:rsid w:val="006A7B93"/>
    <w:rsid w:val="006B145D"/>
    <w:rsid w:val="006B3269"/>
    <w:rsid w:val="006B3719"/>
    <w:rsid w:val="006B3896"/>
    <w:rsid w:val="006B3E37"/>
    <w:rsid w:val="006B65AF"/>
    <w:rsid w:val="006B70DC"/>
    <w:rsid w:val="006B715C"/>
    <w:rsid w:val="006B7DBD"/>
    <w:rsid w:val="006C0AF0"/>
    <w:rsid w:val="006C11C6"/>
    <w:rsid w:val="006C3B99"/>
    <w:rsid w:val="006C4AAE"/>
    <w:rsid w:val="006C4D5F"/>
    <w:rsid w:val="006C561E"/>
    <w:rsid w:val="006C5C3F"/>
    <w:rsid w:val="006C60B4"/>
    <w:rsid w:val="006C62B4"/>
    <w:rsid w:val="006C6658"/>
    <w:rsid w:val="006D057E"/>
    <w:rsid w:val="006D1715"/>
    <w:rsid w:val="006D19D9"/>
    <w:rsid w:val="006D2F72"/>
    <w:rsid w:val="006D3AEC"/>
    <w:rsid w:val="006E0687"/>
    <w:rsid w:val="006E1F48"/>
    <w:rsid w:val="006E6660"/>
    <w:rsid w:val="006F0B97"/>
    <w:rsid w:val="006F10D1"/>
    <w:rsid w:val="006F25AB"/>
    <w:rsid w:val="006F4BD5"/>
    <w:rsid w:val="006F5C08"/>
    <w:rsid w:val="006F6857"/>
    <w:rsid w:val="00701C4C"/>
    <w:rsid w:val="00702875"/>
    <w:rsid w:val="007042A4"/>
    <w:rsid w:val="007058E5"/>
    <w:rsid w:val="0070616B"/>
    <w:rsid w:val="0071171F"/>
    <w:rsid w:val="007123AF"/>
    <w:rsid w:val="0071340D"/>
    <w:rsid w:val="00722A43"/>
    <w:rsid w:val="007236F8"/>
    <w:rsid w:val="00726282"/>
    <w:rsid w:val="00727263"/>
    <w:rsid w:val="00732A53"/>
    <w:rsid w:val="00732B8C"/>
    <w:rsid w:val="00733E9B"/>
    <w:rsid w:val="00734521"/>
    <w:rsid w:val="007347FD"/>
    <w:rsid w:val="00734ED9"/>
    <w:rsid w:val="007352B6"/>
    <w:rsid w:val="00736E78"/>
    <w:rsid w:val="00736FE4"/>
    <w:rsid w:val="0074099D"/>
    <w:rsid w:val="00741031"/>
    <w:rsid w:val="00742BA2"/>
    <w:rsid w:val="00743705"/>
    <w:rsid w:val="00744308"/>
    <w:rsid w:val="00744C7F"/>
    <w:rsid w:val="007471FA"/>
    <w:rsid w:val="00750C00"/>
    <w:rsid w:val="007515B0"/>
    <w:rsid w:val="00751D9F"/>
    <w:rsid w:val="00752EA2"/>
    <w:rsid w:val="00755530"/>
    <w:rsid w:val="00755D5F"/>
    <w:rsid w:val="00756364"/>
    <w:rsid w:val="00757D6A"/>
    <w:rsid w:val="00761287"/>
    <w:rsid w:val="00762023"/>
    <w:rsid w:val="00763DC7"/>
    <w:rsid w:val="007648E3"/>
    <w:rsid w:val="0076490E"/>
    <w:rsid w:val="007649C3"/>
    <w:rsid w:val="00764D63"/>
    <w:rsid w:val="0076668B"/>
    <w:rsid w:val="007706B6"/>
    <w:rsid w:val="0077175B"/>
    <w:rsid w:val="007748F7"/>
    <w:rsid w:val="00774F91"/>
    <w:rsid w:val="00777440"/>
    <w:rsid w:val="00780718"/>
    <w:rsid w:val="00782C91"/>
    <w:rsid w:val="00784848"/>
    <w:rsid w:val="00787444"/>
    <w:rsid w:val="00787B18"/>
    <w:rsid w:val="00794E39"/>
    <w:rsid w:val="007951DC"/>
    <w:rsid w:val="00795CDE"/>
    <w:rsid w:val="007A06B8"/>
    <w:rsid w:val="007A07D3"/>
    <w:rsid w:val="007A32C6"/>
    <w:rsid w:val="007A3786"/>
    <w:rsid w:val="007A5DEB"/>
    <w:rsid w:val="007A7D69"/>
    <w:rsid w:val="007B1585"/>
    <w:rsid w:val="007B15E4"/>
    <w:rsid w:val="007B1DDD"/>
    <w:rsid w:val="007B4DCE"/>
    <w:rsid w:val="007B6A79"/>
    <w:rsid w:val="007C0162"/>
    <w:rsid w:val="007C23C7"/>
    <w:rsid w:val="007C27C7"/>
    <w:rsid w:val="007C370F"/>
    <w:rsid w:val="007C4694"/>
    <w:rsid w:val="007C548E"/>
    <w:rsid w:val="007C59E6"/>
    <w:rsid w:val="007D03D9"/>
    <w:rsid w:val="007D162F"/>
    <w:rsid w:val="007D4437"/>
    <w:rsid w:val="007D478C"/>
    <w:rsid w:val="007D4D3E"/>
    <w:rsid w:val="007E0B47"/>
    <w:rsid w:val="007E1892"/>
    <w:rsid w:val="007E41DF"/>
    <w:rsid w:val="007E6207"/>
    <w:rsid w:val="007F0F84"/>
    <w:rsid w:val="007F2066"/>
    <w:rsid w:val="007F268B"/>
    <w:rsid w:val="007F49BA"/>
    <w:rsid w:val="007F6A6F"/>
    <w:rsid w:val="007F6EB1"/>
    <w:rsid w:val="00800045"/>
    <w:rsid w:val="0080743E"/>
    <w:rsid w:val="00807F10"/>
    <w:rsid w:val="00810C09"/>
    <w:rsid w:val="00810D21"/>
    <w:rsid w:val="00813C41"/>
    <w:rsid w:val="00814875"/>
    <w:rsid w:val="00814E74"/>
    <w:rsid w:val="008150E1"/>
    <w:rsid w:val="00815359"/>
    <w:rsid w:val="00815934"/>
    <w:rsid w:val="008173F5"/>
    <w:rsid w:val="008202BA"/>
    <w:rsid w:val="008203AC"/>
    <w:rsid w:val="00820458"/>
    <w:rsid w:val="00820578"/>
    <w:rsid w:val="008218C2"/>
    <w:rsid w:val="00821E41"/>
    <w:rsid w:val="0082223D"/>
    <w:rsid w:val="00824535"/>
    <w:rsid w:val="00824F41"/>
    <w:rsid w:val="00830532"/>
    <w:rsid w:val="0083099A"/>
    <w:rsid w:val="00832FF3"/>
    <w:rsid w:val="00833621"/>
    <w:rsid w:val="008343DC"/>
    <w:rsid w:val="00834A76"/>
    <w:rsid w:val="00835276"/>
    <w:rsid w:val="0083562C"/>
    <w:rsid w:val="00837A85"/>
    <w:rsid w:val="008404C8"/>
    <w:rsid w:val="008424F5"/>
    <w:rsid w:val="00843445"/>
    <w:rsid w:val="0084496F"/>
    <w:rsid w:val="00844F92"/>
    <w:rsid w:val="0084533D"/>
    <w:rsid w:val="0084633C"/>
    <w:rsid w:val="0084681C"/>
    <w:rsid w:val="00846FD1"/>
    <w:rsid w:val="00854408"/>
    <w:rsid w:val="008552E2"/>
    <w:rsid w:val="00856F2E"/>
    <w:rsid w:val="00857BD3"/>
    <w:rsid w:val="00861FEB"/>
    <w:rsid w:val="00864DE6"/>
    <w:rsid w:val="00866B45"/>
    <w:rsid w:val="00866B97"/>
    <w:rsid w:val="00867588"/>
    <w:rsid w:val="008714BB"/>
    <w:rsid w:val="0087307E"/>
    <w:rsid w:val="0087369B"/>
    <w:rsid w:val="008737A3"/>
    <w:rsid w:val="00873DC2"/>
    <w:rsid w:val="00873E7F"/>
    <w:rsid w:val="008744FE"/>
    <w:rsid w:val="00876599"/>
    <w:rsid w:val="00876A8A"/>
    <w:rsid w:val="00876BEE"/>
    <w:rsid w:val="00877204"/>
    <w:rsid w:val="00877DD4"/>
    <w:rsid w:val="00880BB9"/>
    <w:rsid w:val="00881435"/>
    <w:rsid w:val="00882814"/>
    <w:rsid w:val="00884D3C"/>
    <w:rsid w:val="00885ABB"/>
    <w:rsid w:val="00891F01"/>
    <w:rsid w:val="00892B79"/>
    <w:rsid w:val="00893DDE"/>
    <w:rsid w:val="008A34F0"/>
    <w:rsid w:val="008A37FC"/>
    <w:rsid w:val="008A3B92"/>
    <w:rsid w:val="008A3DDA"/>
    <w:rsid w:val="008A52BA"/>
    <w:rsid w:val="008A5A26"/>
    <w:rsid w:val="008B2453"/>
    <w:rsid w:val="008B2F47"/>
    <w:rsid w:val="008B3B8F"/>
    <w:rsid w:val="008C18EF"/>
    <w:rsid w:val="008C3D35"/>
    <w:rsid w:val="008C52DC"/>
    <w:rsid w:val="008C55FD"/>
    <w:rsid w:val="008C589D"/>
    <w:rsid w:val="008D10E9"/>
    <w:rsid w:val="008D14B6"/>
    <w:rsid w:val="008D6F27"/>
    <w:rsid w:val="008E14D1"/>
    <w:rsid w:val="008E2B65"/>
    <w:rsid w:val="008E4DFD"/>
    <w:rsid w:val="008E5C57"/>
    <w:rsid w:val="008F002A"/>
    <w:rsid w:val="008F02C8"/>
    <w:rsid w:val="008F0C70"/>
    <w:rsid w:val="008F4D5D"/>
    <w:rsid w:val="008F5174"/>
    <w:rsid w:val="00900804"/>
    <w:rsid w:val="009021B8"/>
    <w:rsid w:val="00902A5D"/>
    <w:rsid w:val="00902E33"/>
    <w:rsid w:val="0090510A"/>
    <w:rsid w:val="00906BA9"/>
    <w:rsid w:val="009104FF"/>
    <w:rsid w:val="00911584"/>
    <w:rsid w:val="00913F03"/>
    <w:rsid w:val="00913FDD"/>
    <w:rsid w:val="00914857"/>
    <w:rsid w:val="009153E7"/>
    <w:rsid w:val="0091554E"/>
    <w:rsid w:val="00915937"/>
    <w:rsid w:val="00916597"/>
    <w:rsid w:val="009174D6"/>
    <w:rsid w:val="0092690B"/>
    <w:rsid w:val="00927F41"/>
    <w:rsid w:val="00927FF9"/>
    <w:rsid w:val="009307ED"/>
    <w:rsid w:val="009312E0"/>
    <w:rsid w:val="009322A5"/>
    <w:rsid w:val="009331DA"/>
    <w:rsid w:val="00933A5F"/>
    <w:rsid w:val="00934615"/>
    <w:rsid w:val="009410DE"/>
    <w:rsid w:val="009411B2"/>
    <w:rsid w:val="00943647"/>
    <w:rsid w:val="00943864"/>
    <w:rsid w:val="00945596"/>
    <w:rsid w:val="00946ED4"/>
    <w:rsid w:val="00953C05"/>
    <w:rsid w:val="0095415E"/>
    <w:rsid w:val="00954346"/>
    <w:rsid w:val="009544AF"/>
    <w:rsid w:val="009566E6"/>
    <w:rsid w:val="00960BF0"/>
    <w:rsid w:val="00960D4C"/>
    <w:rsid w:val="00960FB2"/>
    <w:rsid w:val="0096116E"/>
    <w:rsid w:val="0096193A"/>
    <w:rsid w:val="00961F12"/>
    <w:rsid w:val="00962F3D"/>
    <w:rsid w:val="00965CF7"/>
    <w:rsid w:val="00965ECB"/>
    <w:rsid w:val="0096614B"/>
    <w:rsid w:val="009671FF"/>
    <w:rsid w:val="009700DB"/>
    <w:rsid w:val="00970403"/>
    <w:rsid w:val="00970516"/>
    <w:rsid w:val="0097202E"/>
    <w:rsid w:val="0097218C"/>
    <w:rsid w:val="0097241B"/>
    <w:rsid w:val="00974FBB"/>
    <w:rsid w:val="009806C8"/>
    <w:rsid w:val="00982F1A"/>
    <w:rsid w:val="00984D13"/>
    <w:rsid w:val="009858EC"/>
    <w:rsid w:val="00996DB8"/>
    <w:rsid w:val="009A36A8"/>
    <w:rsid w:val="009A4646"/>
    <w:rsid w:val="009A6850"/>
    <w:rsid w:val="009A6F7E"/>
    <w:rsid w:val="009A75A5"/>
    <w:rsid w:val="009A7C9A"/>
    <w:rsid w:val="009A7F48"/>
    <w:rsid w:val="009B0C81"/>
    <w:rsid w:val="009B480F"/>
    <w:rsid w:val="009B56B2"/>
    <w:rsid w:val="009B6E7B"/>
    <w:rsid w:val="009B78E0"/>
    <w:rsid w:val="009B79F1"/>
    <w:rsid w:val="009C079D"/>
    <w:rsid w:val="009C0E4B"/>
    <w:rsid w:val="009C3295"/>
    <w:rsid w:val="009C4780"/>
    <w:rsid w:val="009C5768"/>
    <w:rsid w:val="009C6384"/>
    <w:rsid w:val="009D13F6"/>
    <w:rsid w:val="009D2B94"/>
    <w:rsid w:val="009D57DC"/>
    <w:rsid w:val="009D62D4"/>
    <w:rsid w:val="009D6AE7"/>
    <w:rsid w:val="009D76B7"/>
    <w:rsid w:val="009D76D9"/>
    <w:rsid w:val="009E2483"/>
    <w:rsid w:val="009E2CD5"/>
    <w:rsid w:val="009E310D"/>
    <w:rsid w:val="009E5AF9"/>
    <w:rsid w:val="009E6276"/>
    <w:rsid w:val="009E665B"/>
    <w:rsid w:val="009E6B2C"/>
    <w:rsid w:val="009E76DC"/>
    <w:rsid w:val="009E7765"/>
    <w:rsid w:val="009E77AF"/>
    <w:rsid w:val="009E7DCF"/>
    <w:rsid w:val="009F5249"/>
    <w:rsid w:val="009F6C90"/>
    <w:rsid w:val="00A02D6C"/>
    <w:rsid w:val="00A05FAC"/>
    <w:rsid w:val="00A06DB5"/>
    <w:rsid w:val="00A07F3E"/>
    <w:rsid w:val="00A12B44"/>
    <w:rsid w:val="00A12C98"/>
    <w:rsid w:val="00A14E25"/>
    <w:rsid w:val="00A14F29"/>
    <w:rsid w:val="00A162C2"/>
    <w:rsid w:val="00A16FA2"/>
    <w:rsid w:val="00A201D4"/>
    <w:rsid w:val="00A204EE"/>
    <w:rsid w:val="00A232CC"/>
    <w:rsid w:val="00A23C15"/>
    <w:rsid w:val="00A26A52"/>
    <w:rsid w:val="00A31857"/>
    <w:rsid w:val="00A332C8"/>
    <w:rsid w:val="00A345A9"/>
    <w:rsid w:val="00A34885"/>
    <w:rsid w:val="00A348AF"/>
    <w:rsid w:val="00A35B47"/>
    <w:rsid w:val="00A35E52"/>
    <w:rsid w:val="00A35F82"/>
    <w:rsid w:val="00A36D9B"/>
    <w:rsid w:val="00A41A56"/>
    <w:rsid w:val="00A447D6"/>
    <w:rsid w:val="00A454C2"/>
    <w:rsid w:val="00A477ED"/>
    <w:rsid w:val="00A50525"/>
    <w:rsid w:val="00A523A5"/>
    <w:rsid w:val="00A538A5"/>
    <w:rsid w:val="00A55012"/>
    <w:rsid w:val="00A56414"/>
    <w:rsid w:val="00A566E5"/>
    <w:rsid w:val="00A5792F"/>
    <w:rsid w:val="00A606DA"/>
    <w:rsid w:val="00A61A3E"/>
    <w:rsid w:val="00A63283"/>
    <w:rsid w:val="00A645DB"/>
    <w:rsid w:val="00A64614"/>
    <w:rsid w:val="00A7102E"/>
    <w:rsid w:val="00A71249"/>
    <w:rsid w:val="00A712F5"/>
    <w:rsid w:val="00A74A54"/>
    <w:rsid w:val="00A77397"/>
    <w:rsid w:val="00A7770F"/>
    <w:rsid w:val="00A81B58"/>
    <w:rsid w:val="00A82548"/>
    <w:rsid w:val="00A82C4D"/>
    <w:rsid w:val="00A83896"/>
    <w:rsid w:val="00A845F4"/>
    <w:rsid w:val="00A90EF6"/>
    <w:rsid w:val="00A94959"/>
    <w:rsid w:val="00A954F3"/>
    <w:rsid w:val="00A9737B"/>
    <w:rsid w:val="00AA1CEC"/>
    <w:rsid w:val="00AA3642"/>
    <w:rsid w:val="00AA47A8"/>
    <w:rsid w:val="00AB0C15"/>
    <w:rsid w:val="00AB27C6"/>
    <w:rsid w:val="00AB376F"/>
    <w:rsid w:val="00AC0900"/>
    <w:rsid w:val="00AC2640"/>
    <w:rsid w:val="00AC2EF6"/>
    <w:rsid w:val="00AC458F"/>
    <w:rsid w:val="00AC78D2"/>
    <w:rsid w:val="00AD50BF"/>
    <w:rsid w:val="00AD5408"/>
    <w:rsid w:val="00AD63C9"/>
    <w:rsid w:val="00AD7A98"/>
    <w:rsid w:val="00AE4F58"/>
    <w:rsid w:val="00AE7111"/>
    <w:rsid w:val="00AE71FD"/>
    <w:rsid w:val="00AF22D6"/>
    <w:rsid w:val="00AF2D7B"/>
    <w:rsid w:val="00AF3B83"/>
    <w:rsid w:val="00AF49D3"/>
    <w:rsid w:val="00AF519A"/>
    <w:rsid w:val="00AF7C99"/>
    <w:rsid w:val="00B00610"/>
    <w:rsid w:val="00B03C28"/>
    <w:rsid w:val="00B06EDB"/>
    <w:rsid w:val="00B07826"/>
    <w:rsid w:val="00B1066A"/>
    <w:rsid w:val="00B12DD1"/>
    <w:rsid w:val="00B1315F"/>
    <w:rsid w:val="00B132CA"/>
    <w:rsid w:val="00B16493"/>
    <w:rsid w:val="00B2039E"/>
    <w:rsid w:val="00B20442"/>
    <w:rsid w:val="00B204B4"/>
    <w:rsid w:val="00B20A2F"/>
    <w:rsid w:val="00B20B7C"/>
    <w:rsid w:val="00B20CAE"/>
    <w:rsid w:val="00B22986"/>
    <w:rsid w:val="00B247A7"/>
    <w:rsid w:val="00B25487"/>
    <w:rsid w:val="00B25E0E"/>
    <w:rsid w:val="00B26A47"/>
    <w:rsid w:val="00B26F95"/>
    <w:rsid w:val="00B27255"/>
    <w:rsid w:val="00B31033"/>
    <w:rsid w:val="00B33345"/>
    <w:rsid w:val="00B33768"/>
    <w:rsid w:val="00B34CA3"/>
    <w:rsid w:val="00B353D5"/>
    <w:rsid w:val="00B361CB"/>
    <w:rsid w:val="00B37799"/>
    <w:rsid w:val="00B412A5"/>
    <w:rsid w:val="00B42B01"/>
    <w:rsid w:val="00B442BE"/>
    <w:rsid w:val="00B476CB"/>
    <w:rsid w:val="00B51C51"/>
    <w:rsid w:val="00B524DF"/>
    <w:rsid w:val="00B5269E"/>
    <w:rsid w:val="00B52CC9"/>
    <w:rsid w:val="00B56101"/>
    <w:rsid w:val="00B57BD8"/>
    <w:rsid w:val="00B57D8D"/>
    <w:rsid w:val="00B60DAD"/>
    <w:rsid w:val="00B6212C"/>
    <w:rsid w:val="00B62516"/>
    <w:rsid w:val="00B64B3B"/>
    <w:rsid w:val="00B672B1"/>
    <w:rsid w:val="00B672D5"/>
    <w:rsid w:val="00B70A41"/>
    <w:rsid w:val="00B736CF"/>
    <w:rsid w:val="00B7373E"/>
    <w:rsid w:val="00B762B2"/>
    <w:rsid w:val="00B76713"/>
    <w:rsid w:val="00B77AF8"/>
    <w:rsid w:val="00B8095B"/>
    <w:rsid w:val="00B810D7"/>
    <w:rsid w:val="00B81E38"/>
    <w:rsid w:val="00B86C35"/>
    <w:rsid w:val="00B86CDB"/>
    <w:rsid w:val="00B90856"/>
    <w:rsid w:val="00B91AD8"/>
    <w:rsid w:val="00B91ADA"/>
    <w:rsid w:val="00B9421F"/>
    <w:rsid w:val="00B94943"/>
    <w:rsid w:val="00B953E6"/>
    <w:rsid w:val="00B95458"/>
    <w:rsid w:val="00B97A4F"/>
    <w:rsid w:val="00BA6E6A"/>
    <w:rsid w:val="00BA6E6F"/>
    <w:rsid w:val="00BB0CAE"/>
    <w:rsid w:val="00BB0D95"/>
    <w:rsid w:val="00BB0E54"/>
    <w:rsid w:val="00BB25E9"/>
    <w:rsid w:val="00BB35E7"/>
    <w:rsid w:val="00BB3B82"/>
    <w:rsid w:val="00BB5598"/>
    <w:rsid w:val="00BB7C95"/>
    <w:rsid w:val="00BB7EB4"/>
    <w:rsid w:val="00BC3263"/>
    <w:rsid w:val="00BC78F1"/>
    <w:rsid w:val="00BD0FC6"/>
    <w:rsid w:val="00BD2243"/>
    <w:rsid w:val="00BD2F88"/>
    <w:rsid w:val="00BD54B1"/>
    <w:rsid w:val="00BD62B7"/>
    <w:rsid w:val="00BD73BC"/>
    <w:rsid w:val="00BE12B3"/>
    <w:rsid w:val="00BE274D"/>
    <w:rsid w:val="00BE2CDC"/>
    <w:rsid w:val="00BE490B"/>
    <w:rsid w:val="00BE4D40"/>
    <w:rsid w:val="00BE761D"/>
    <w:rsid w:val="00BF1D0D"/>
    <w:rsid w:val="00BF2401"/>
    <w:rsid w:val="00BF27CC"/>
    <w:rsid w:val="00BF2EA1"/>
    <w:rsid w:val="00BF46EA"/>
    <w:rsid w:val="00BF7D01"/>
    <w:rsid w:val="00C00115"/>
    <w:rsid w:val="00C01CB0"/>
    <w:rsid w:val="00C053C1"/>
    <w:rsid w:val="00C13283"/>
    <w:rsid w:val="00C156FA"/>
    <w:rsid w:val="00C1760E"/>
    <w:rsid w:val="00C201D7"/>
    <w:rsid w:val="00C238CC"/>
    <w:rsid w:val="00C23F4E"/>
    <w:rsid w:val="00C24865"/>
    <w:rsid w:val="00C251E9"/>
    <w:rsid w:val="00C25634"/>
    <w:rsid w:val="00C26567"/>
    <w:rsid w:val="00C31DEF"/>
    <w:rsid w:val="00C33D84"/>
    <w:rsid w:val="00C353C2"/>
    <w:rsid w:val="00C37076"/>
    <w:rsid w:val="00C379B3"/>
    <w:rsid w:val="00C40A84"/>
    <w:rsid w:val="00C40B70"/>
    <w:rsid w:val="00C4121A"/>
    <w:rsid w:val="00C419A6"/>
    <w:rsid w:val="00C41D12"/>
    <w:rsid w:val="00C44607"/>
    <w:rsid w:val="00C44C16"/>
    <w:rsid w:val="00C458BC"/>
    <w:rsid w:val="00C46D85"/>
    <w:rsid w:val="00C47232"/>
    <w:rsid w:val="00C53E0A"/>
    <w:rsid w:val="00C56E11"/>
    <w:rsid w:val="00C60F74"/>
    <w:rsid w:val="00C62BF9"/>
    <w:rsid w:val="00C63822"/>
    <w:rsid w:val="00C66843"/>
    <w:rsid w:val="00C715C3"/>
    <w:rsid w:val="00C718DE"/>
    <w:rsid w:val="00C71E23"/>
    <w:rsid w:val="00C72BC0"/>
    <w:rsid w:val="00C748AE"/>
    <w:rsid w:val="00C75590"/>
    <w:rsid w:val="00C77091"/>
    <w:rsid w:val="00C772CE"/>
    <w:rsid w:val="00C777F1"/>
    <w:rsid w:val="00C82F90"/>
    <w:rsid w:val="00C864F1"/>
    <w:rsid w:val="00C87341"/>
    <w:rsid w:val="00C873B7"/>
    <w:rsid w:val="00C91B0B"/>
    <w:rsid w:val="00C92B06"/>
    <w:rsid w:val="00C94AB9"/>
    <w:rsid w:val="00C962C4"/>
    <w:rsid w:val="00C962F5"/>
    <w:rsid w:val="00C97BB8"/>
    <w:rsid w:val="00CA0DD2"/>
    <w:rsid w:val="00CA27B3"/>
    <w:rsid w:val="00CA2FCE"/>
    <w:rsid w:val="00CA3404"/>
    <w:rsid w:val="00CA3484"/>
    <w:rsid w:val="00CA6727"/>
    <w:rsid w:val="00CA72F5"/>
    <w:rsid w:val="00CB0D1E"/>
    <w:rsid w:val="00CB1102"/>
    <w:rsid w:val="00CB152B"/>
    <w:rsid w:val="00CB46E6"/>
    <w:rsid w:val="00CB5A55"/>
    <w:rsid w:val="00CB5A60"/>
    <w:rsid w:val="00CB61E4"/>
    <w:rsid w:val="00CB79AB"/>
    <w:rsid w:val="00CB7BB5"/>
    <w:rsid w:val="00CC352F"/>
    <w:rsid w:val="00CC3912"/>
    <w:rsid w:val="00CC467D"/>
    <w:rsid w:val="00CC597B"/>
    <w:rsid w:val="00CC7B63"/>
    <w:rsid w:val="00CD01E6"/>
    <w:rsid w:val="00CD131D"/>
    <w:rsid w:val="00CD651D"/>
    <w:rsid w:val="00CD7A2B"/>
    <w:rsid w:val="00CD7A3D"/>
    <w:rsid w:val="00CD7A72"/>
    <w:rsid w:val="00CD7EEC"/>
    <w:rsid w:val="00CE32EE"/>
    <w:rsid w:val="00CE367F"/>
    <w:rsid w:val="00CE3A4F"/>
    <w:rsid w:val="00CE47E7"/>
    <w:rsid w:val="00CE4D66"/>
    <w:rsid w:val="00CE5265"/>
    <w:rsid w:val="00CE7583"/>
    <w:rsid w:val="00CE7B56"/>
    <w:rsid w:val="00CE7F3B"/>
    <w:rsid w:val="00CF01D6"/>
    <w:rsid w:val="00CF0D94"/>
    <w:rsid w:val="00CF1205"/>
    <w:rsid w:val="00CF24F0"/>
    <w:rsid w:val="00CF2A46"/>
    <w:rsid w:val="00CF5C68"/>
    <w:rsid w:val="00CF5E23"/>
    <w:rsid w:val="00D01314"/>
    <w:rsid w:val="00D032F8"/>
    <w:rsid w:val="00D04EBB"/>
    <w:rsid w:val="00D05414"/>
    <w:rsid w:val="00D11CE3"/>
    <w:rsid w:val="00D13BC3"/>
    <w:rsid w:val="00D16B78"/>
    <w:rsid w:val="00D200AF"/>
    <w:rsid w:val="00D20D7D"/>
    <w:rsid w:val="00D22E02"/>
    <w:rsid w:val="00D27BF7"/>
    <w:rsid w:val="00D307ED"/>
    <w:rsid w:val="00D30D63"/>
    <w:rsid w:val="00D31052"/>
    <w:rsid w:val="00D31075"/>
    <w:rsid w:val="00D31CAE"/>
    <w:rsid w:val="00D32A7A"/>
    <w:rsid w:val="00D35B3C"/>
    <w:rsid w:val="00D364B8"/>
    <w:rsid w:val="00D36CF4"/>
    <w:rsid w:val="00D42814"/>
    <w:rsid w:val="00D43EE2"/>
    <w:rsid w:val="00D45D94"/>
    <w:rsid w:val="00D52F81"/>
    <w:rsid w:val="00D531DE"/>
    <w:rsid w:val="00D53520"/>
    <w:rsid w:val="00D54CDB"/>
    <w:rsid w:val="00D56529"/>
    <w:rsid w:val="00D567EE"/>
    <w:rsid w:val="00D578E6"/>
    <w:rsid w:val="00D61894"/>
    <w:rsid w:val="00D62E10"/>
    <w:rsid w:val="00D64F43"/>
    <w:rsid w:val="00D66FC9"/>
    <w:rsid w:val="00D67A33"/>
    <w:rsid w:val="00D70FDD"/>
    <w:rsid w:val="00D73198"/>
    <w:rsid w:val="00D7403F"/>
    <w:rsid w:val="00D75364"/>
    <w:rsid w:val="00D76518"/>
    <w:rsid w:val="00D77671"/>
    <w:rsid w:val="00D811A7"/>
    <w:rsid w:val="00D819F4"/>
    <w:rsid w:val="00D82B2D"/>
    <w:rsid w:val="00D83E79"/>
    <w:rsid w:val="00D86CA5"/>
    <w:rsid w:val="00D90972"/>
    <w:rsid w:val="00D919F6"/>
    <w:rsid w:val="00D934DE"/>
    <w:rsid w:val="00D94627"/>
    <w:rsid w:val="00D97C1F"/>
    <w:rsid w:val="00DA1B4D"/>
    <w:rsid w:val="00DA1D33"/>
    <w:rsid w:val="00DA3265"/>
    <w:rsid w:val="00DA3956"/>
    <w:rsid w:val="00DA3ECF"/>
    <w:rsid w:val="00DA67B6"/>
    <w:rsid w:val="00DA6A42"/>
    <w:rsid w:val="00DB12A3"/>
    <w:rsid w:val="00DB1A0B"/>
    <w:rsid w:val="00DB207C"/>
    <w:rsid w:val="00DB3CFD"/>
    <w:rsid w:val="00DB6525"/>
    <w:rsid w:val="00DB70D6"/>
    <w:rsid w:val="00DB7D27"/>
    <w:rsid w:val="00DB7FDA"/>
    <w:rsid w:val="00DC1A8E"/>
    <w:rsid w:val="00DC4936"/>
    <w:rsid w:val="00DC7726"/>
    <w:rsid w:val="00DC77F2"/>
    <w:rsid w:val="00DD190F"/>
    <w:rsid w:val="00DD3499"/>
    <w:rsid w:val="00DD3EF1"/>
    <w:rsid w:val="00DD488B"/>
    <w:rsid w:val="00DD4911"/>
    <w:rsid w:val="00DD56CE"/>
    <w:rsid w:val="00DD6ABC"/>
    <w:rsid w:val="00DD7963"/>
    <w:rsid w:val="00DE098F"/>
    <w:rsid w:val="00DE2BA9"/>
    <w:rsid w:val="00DE4B42"/>
    <w:rsid w:val="00DE54E9"/>
    <w:rsid w:val="00DE5A97"/>
    <w:rsid w:val="00DE61E9"/>
    <w:rsid w:val="00DE6DFA"/>
    <w:rsid w:val="00DE6E6F"/>
    <w:rsid w:val="00DF1269"/>
    <w:rsid w:val="00DF2F6A"/>
    <w:rsid w:val="00DF356A"/>
    <w:rsid w:val="00DF448F"/>
    <w:rsid w:val="00DF49A1"/>
    <w:rsid w:val="00DF51BC"/>
    <w:rsid w:val="00DF5D19"/>
    <w:rsid w:val="00E02798"/>
    <w:rsid w:val="00E03D9E"/>
    <w:rsid w:val="00E05D01"/>
    <w:rsid w:val="00E0645E"/>
    <w:rsid w:val="00E101A3"/>
    <w:rsid w:val="00E102EB"/>
    <w:rsid w:val="00E10A88"/>
    <w:rsid w:val="00E11019"/>
    <w:rsid w:val="00E11933"/>
    <w:rsid w:val="00E12548"/>
    <w:rsid w:val="00E12BD3"/>
    <w:rsid w:val="00E12FAA"/>
    <w:rsid w:val="00E1381D"/>
    <w:rsid w:val="00E1392B"/>
    <w:rsid w:val="00E1537E"/>
    <w:rsid w:val="00E20543"/>
    <w:rsid w:val="00E22583"/>
    <w:rsid w:val="00E2342F"/>
    <w:rsid w:val="00E241B5"/>
    <w:rsid w:val="00E256C3"/>
    <w:rsid w:val="00E27F3C"/>
    <w:rsid w:val="00E31DB3"/>
    <w:rsid w:val="00E36EA8"/>
    <w:rsid w:val="00E40AD9"/>
    <w:rsid w:val="00E422B5"/>
    <w:rsid w:val="00E4253C"/>
    <w:rsid w:val="00E4345D"/>
    <w:rsid w:val="00E43F13"/>
    <w:rsid w:val="00E44CD4"/>
    <w:rsid w:val="00E451B3"/>
    <w:rsid w:val="00E5166B"/>
    <w:rsid w:val="00E51826"/>
    <w:rsid w:val="00E536AB"/>
    <w:rsid w:val="00E55957"/>
    <w:rsid w:val="00E55A45"/>
    <w:rsid w:val="00E55AA5"/>
    <w:rsid w:val="00E604C2"/>
    <w:rsid w:val="00E60684"/>
    <w:rsid w:val="00E6122D"/>
    <w:rsid w:val="00E6278B"/>
    <w:rsid w:val="00E62E07"/>
    <w:rsid w:val="00E63897"/>
    <w:rsid w:val="00E64483"/>
    <w:rsid w:val="00E6691B"/>
    <w:rsid w:val="00E71455"/>
    <w:rsid w:val="00E740D3"/>
    <w:rsid w:val="00E745A5"/>
    <w:rsid w:val="00E825E1"/>
    <w:rsid w:val="00E83938"/>
    <w:rsid w:val="00E84171"/>
    <w:rsid w:val="00E86145"/>
    <w:rsid w:val="00E87E60"/>
    <w:rsid w:val="00E95163"/>
    <w:rsid w:val="00EA35E2"/>
    <w:rsid w:val="00EA3960"/>
    <w:rsid w:val="00EA3FFF"/>
    <w:rsid w:val="00EA4518"/>
    <w:rsid w:val="00EA556D"/>
    <w:rsid w:val="00EA6273"/>
    <w:rsid w:val="00EA741D"/>
    <w:rsid w:val="00EA7818"/>
    <w:rsid w:val="00EB4012"/>
    <w:rsid w:val="00EB6108"/>
    <w:rsid w:val="00EC28AF"/>
    <w:rsid w:val="00EC2CF4"/>
    <w:rsid w:val="00EC36FE"/>
    <w:rsid w:val="00EC3A4A"/>
    <w:rsid w:val="00EC3A5E"/>
    <w:rsid w:val="00EC5BE5"/>
    <w:rsid w:val="00EC6633"/>
    <w:rsid w:val="00ED0752"/>
    <w:rsid w:val="00ED08BD"/>
    <w:rsid w:val="00ED1BA6"/>
    <w:rsid w:val="00ED449C"/>
    <w:rsid w:val="00ED62D1"/>
    <w:rsid w:val="00ED706D"/>
    <w:rsid w:val="00EE1829"/>
    <w:rsid w:val="00EE2CCF"/>
    <w:rsid w:val="00EE2E54"/>
    <w:rsid w:val="00EE523C"/>
    <w:rsid w:val="00EE56A8"/>
    <w:rsid w:val="00EE76F7"/>
    <w:rsid w:val="00EF26C5"/>
    <w:rsid w:val="00EF3A81"/>
    <w:rsid w:val="00EF75ED"/>
    <w:rsid w:val="00F01AD0"/>
    <w:rsid w:val="00F04B04"/>
    <w:rsid w:val="00F058B7"/>
    <w:rsid w:val="00F0704F"/>
    <w:rsid w:val="00F10651"/>
    <w:rsid w:val="00F111EE"/>
    <w:rsid w:val="00F115A4"/>
    <w:rsid w:val="00F11954"/>
    <w:rsid w:val="00F13CA7"/>
    <w:rsid w:val="00F15F19"/>
    <w:rsid w:val="00F16A89"/>
    <w:rsid w:val="00F2025C"/>
    <w:rsid w:val="00F209DF"/>
    <w:rsid w:val="00F30B64"/>
    <w:rsid w:val="00F32225"/>
    <w:rsid w:val="00F339BD"/>
    <w:rsid w:val="00F350B2"/>
    <w:rsid w:val="00F36DD4"/>
    <w:rsid w:val="00F4092F"/>
    <w:rsid w:val="00F40949"/>
    <w:rsid w:val="00F4631A"/>
    <w:rsid w:val="00F51603"/>
    <w:rsid w:val="00F5263F"/>
    <w:rsid w:val="00F54FDD"/>
    <w:rsid w:val="00F5670F"/>
    <w:rsid w:val="00F614EC"/>
    <w:rsid w:val="00F61EAE"/>
    <w:rsid w:val="00F62E03"/>
    <w:rsid w:val="00F63AD7"/>
    <w:rsid w:val="00F65ECD"/>
    <w:rsid w:val="00F66202"/>
    <w:rsid w:val="00F66728"/>
    <w:rsid w:val="00F66846"/>
    <w:rsid w:val="00F71E7D"/>
    <w:rsid w:val="00F752A2"/>
    <w:rsid w:val="00F760B2"/>
    <w:rsid w:val="00F76643"/>
    <w:rsid w:val="00F7707B"/>
    <w:rsid w:val="00F81552"/>
    <w:rsid w:val="00F8620C"/>
    <w:rsid w:val="00F87A81"/>
    <w:rsid w:val="00F90AA7"/>
    <w:rsid w:val="00F90C97"/>
    <w:rsid w:val="00F93BC7"/>
    <w:rsid w:val="00F975CE"/>
    <w:rsid w:val="00FA2862"/>
    <w:rsid w:val="00FA3976"/>
    <w:rsid w:val="00FA5B49"/>
    <w:rsid w:val="00FB1273"/>
    <w:rsid w:val="00FB1363"/>
    <w:rsid w:val="00FB4733"/>
    <w:rsid w:val="00FB5348"/>
    <w:rsid w:val="00FB5F75"/>
    <w:rsid w:val="00FB7706"/>
    <w:rsid w:val="00FC0FBE"/>
    <w:rsid w:val="00FC134C"/>
    <w:rsid w:val="00FC3312"/>
    <w:rsid w:val="00FC3DFA"/>
    <w:rsid w:val="00FC3FEF"/>
    <w:rsid w:val="00FC4AC3"/>
    <w:rsid w:val="00FD0219"/>
    <w:rsid w:val="00FD0CF0"/>
    <w:rsid w:val="00FD268B"/>
    <w:rsid w:val="00FD28D7"/>
    <w:rsid w:val="00FD29A8"/>
    <w:rsid w:val="00FD383F"/>
    <w:rsid w:val="00FD42E2"/>
    <w:rsid w:val="00FD71FF"/>
    <w:rsid w:val="00FE04CB"/>
    <w:rsid w:val="00FE0C4C"/>
    <w:rsid w:val="00FE280D"/>
    <w:rsid w:val="00FE2E1F"/>
    <w:rsid w:val="00FE67FA"/>
    <w:rsid w:val="00FE6940"/>
    <w:rsid w:val="00FF01E8"/>
    <w:rsid w:val="00FF04CF"/>
    <w:rsid w:val="00FF4C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1BCDD5C"/>
  <w15:docId w15:val="{F4ADF4B0-944B-4653-AEDF-51D669011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9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9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8203AC"/>
    <w:rPr>
      <w:color w:val="605E5C"/>
      <w:shd w:val="clear" w:color="auto" w:fill="E1DFDD"/>
    </w:rPr>
  </w:style>
  <w:style w:type="character" w:customStyle="1" w:styleId="NormalParagraphChar">
    <w:name w:val="Normal Paragraph Char"/>
    <w:basedOn w:val="DefaultParagraphFont"/>
    <w:link w:val="NormalParagraph"/>
    <w:qFormat/>
    <w:locked/>
    <w:rsid w:val="00204400"/>
    <w:rPr>
      <w:rFonts w:ascii="Arial" w:eastAsia="SimSun" w:hAnsi="Arial"/>
      <w:sz w:val="22"/>
      <w:szCs w:val="22"/>
      <w:lang w:val="en-GB" w:eastAsia="en-GB"/>
    </w:rPr>
  </w:style>
  <w:style w:type="character" w:customStyle="1" w:styleId="InternetLink">
    <w:name w:val="Internet Link"/>
    <w:uiPriority w:val="99"/>
    <w:unhideWhenUsed/>
    <w:rsid w:val="00CF1205"/>
    <w:rPr>
      <w:color w:val="0000FF"/>
      <w:u w:val="single"/>
    </w:rPr>
  </w:style>
  <w:style w:type="character" w:customStyle="1" w:styleId="UnresolvedMention2">
    <w:name w:val="Unresolved Mention2"/>
    <w:basedOn w:val="DefaultParagraphFont"/>
    <w:uiPriority w:val="99"/>
    <w:semiHidden/>
    <w:unhideWhenUsed/>
    <w:rsid w:val="00190759"/>
    <w:rPr>
      <w:color w:val="605E5C"/>
      <w:shd w:val="clear" w:color="auto" w:fill="E1DFDD"/>
    </w:rPr>
  </w:style>
  <w:style w:type="character" w:styleId="FollowedHyperlink">
    <w:name w:val="FollowedHyperlink"/>
    <w:basedOn w:val="DefaultParagraphFont"/>
    <w:semiHidden/>
    <w:unhideWhenUsed/>
    <w:rsid w:val="006B3269"/>
    <w:rPr>
      <w:color w:val="800080" w:themeColor="followedHyperlink"/>
      <w:u w:val="single"/>
    </w:rPr>
  </w:style>
  <w:style w:type="table" w:customStyle="1" w:styleId="GridTable4-Accent11">
    <w:name w:val="Grid Table 4 - Accent 11"/>
    <w:basedOn w:val="TableNormal"/>
    <w:uiPriority w:val="49"/>
    <w:rsid w:val="00FE2E1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Revision">
    <w:name w:val="Revision"/>
    <w:hidden/>
    <w:uiPriority w:val="99"/>
    <w:semiHidden/>
    <w:rsid w:val="000333AE"/>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GSMALiaisons@gsm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
      <w:docPartPr>
        <w:name w:val="B02E6AB2CC5F457CBF4971FBB78B3488"/>
        <w:category>
          <w:name w:val="全般"/>
          <w:gallery w:val="placeholder"/>
        </w:category>
        <w:types>
          <w:type w:val="bbPlcHdr"/>
        </w:types>
        <w:behaviors>
          <w:behavior w:val="content"/>
        </w:behaviors>
        <w:guid w:val="{1A3B1FAE-FA0D-448B-8E10-892B052EB20B}"/>
      </w:docPartPr>
      <w:docPartBody>
        <w:p w:rsidR="00892903" w:rsidRDefault="00350471" w:rsidP="00350471">
          <w:pPr>
            <w:pStyle w:val="B02E6AB2CC5F457CBF4971FBB78B3488"/>
          </w:pPr>
          <w:r w:rsidRPr="00A164DA">
            <w:rPr>
              <w:rStyle w:val="PlaceholderText"/>
            </w:rPr>
            <w:t>[Meeting Document Number]</w:t>
          </w:r>
        </w:p>
      </w:docPartBody>
    </w:docPart>
    <w:docPart>
      <w:docPartPr>
        <w:name w:val="DC375C1CC80C42A2AC9190C2F7FBE924"/>
        <w:category>
          <w:name w:val="全般"/>
          <w:gallery w:val="placeholder"/>
        </w:category>
        <w:types>
          <w:type w:val="bbPlcHdr"/>
        </w:types>
        <w:behaviors>
          <w:behavior w:val="content"/>
        </w:behaviors>
        <w:guid w:val="{D516EE86-D5F3-4986-9934-A1CFA2041304}"/>
      </w:docPartPr>
      <w:docPartBody>
        <w:p w:rsidR="00892903" w:rsidRDefault="00350471" w:rsidP="00350471">
          <w:pPr>
            <w:pStyle w:val="DC375C1CC80C42A2AC9190C2F7FBE924"/>
          </w:pPr>
          <w:r w:rsidRPr="00A164DA">
            <w:rPr>
              <w:rStyle w:val="PlaceholderText"/>
            </w:rPr>
            <w:t>[Document Title]</w:t>
          </w:r>
        </w:p>
      </w:docPartBody>
    </w:docPart>
    <w:docPart>
      <w:docPartPr>
        <w:name w:val="E13B5834543043D4B4C9376FFDCB318E"/>
        <w:category>
          <w:name w:val="全般"/>
          <w:gallery w:val="placeholder"/>
        </w:category>
        <w:types>
          <w:type w:val="bbPlcHdr"/>
        </w:types>
        <w:behaviors>
          <w:behavior w:val="content"/>
        </w:behaviors>
        <w:guid w:val="{BB464F74-D74E-457B-AF57-1F5FBDE05547}"/>
      </w:docPartPr>
      <w:docPartBody>
        <w:p w:rsidR="00892903" w:rsidRDefault="00350471" w:rsidP="00350471">
          <w:pPr>
            <w:pStyle w:val="E13B5834543043D4B4C9376FFDCB318E"/>
          </w:pPr>
          <w:r w:rsidRPr="00A164DA">
            <w:rPr>
              <w:rStyle w:val="PlaceholderText"/>
            </w:rPr>
            <w:t>[Meeting Name and Number Text]</w:t>
          </w:r>
        </w:p>
      </w:docPartBody>
    </w:docPart>
    <w:docPart>
      <w:docPartPr>
        <w:name w:val="AAE7EF92A68F4785A42B5BB9D27A9A68"/>
        <w:category>
          <w:name w:val="全般"/>
          <w:gallery w:val="placeholder"/>
        </w:category>
        <w:types>
          <w:type w:val="bbPlcHdr"/>
        </w:types>
        <w:behaviors>
          <w:behavior w:val="content"/>
        </w:behaviors>
        <w:guid w:val="{C31AFB33-E603-467B-80FF-3B139673EF7A}"/>
      </w:docPartPr>
      <w:docPartBody>
        <w:p w:rsidR="00892903" w:rsidRDefault="00350471" w:rsidP="00350471">
          <w:pPr>
            <w:pStyle w:val="AAE7EF92A68F4785A42B5BB9D27A9A68"/>
          </w:pPr>
          <w:r w:rsidRPr="00A164DA">
            <w:rPr>
              <w:rStyle w:val="PlaceholderText"/>
            </w:rPr>
            <w:t>[Meeting Date]</w:t>
          </w:r>
        </w:p>
      </w:docPartBody>
    </w:docPart>
    <w:docPart>
      <w:docPartPr>
        <w:name w:val="523A19C4A6A44375B1C66DBCA7945310"/>
        <w:category>
          <w:name w:val="全般"/>
          <w:gallery w:val="placeholder"/>
        </w:category>
        <w:types>
          <w:type w:val="bbPlcHdr"/>
        </w:types>
        <w:behaviors>
          <w:behavior w:val="content"/>
        </w:behaviors>
        <w:guid w:val="{A65543FF-75DD-46AC-8045-6497E07E95C5}"/>
      </w:docPartPr>
      <w:docPartBody>
        <w:p w:rsidR="00892903" w:rsidRDefault="00350471" w:rsidP="00350471">
          <w:pPr>
            <w:pStyle w:val="523A19C4A6A44375B1C66DBCA79453101"/>
          </w:pPr>
          <w:r w:rsidRPr="00204400">
            <w:rPr>
              <w:rFonts w:eastAsia="MS Mincho" w:cs="Arial"/>
              <w:bCs/>
              <w:color w:val="808080"/>
              <w:sz w:val="20"/>
              <w:szCs w:val="22"/>
              <w:lang w:eastAsia="en-US" w:bidi="ar-SA"/>
            </w:rPr>
            <w:t>[List of contributors]</w:t>
          </w:r>
        </w:p>
      </w:docPartBody>
    </w:docPart>
    <w:docPart>
      <w:docPartPr>
        <w:name w:val="A045EB85B26A4021B50DCDF3F5DD3D7B"/>
        <w:category>
          <w:name w:val="全般"/>
          <w:gallery w:val="placeholder"/>
        </w:category>
        <w:types>
          <w:type w:val="bbPlcHdr"/>
        </w:types>
        <w:behaviors>
          <w:behavior w:val="content"/>
        </w:behaviors>
        <w:guid w:val="{272323CE-5085-4674-8996-FC8420A446F9}"/>
      </w:docPartPr>
      <w:docPartBody>
        <w:p w:rsidR="00892903" w:rsidRDefault="00350471" w:rsidP="00350471">
          <w:pPr>
            <w:pStyle w:val="A045EB85B26A4021B50DCDF3F5DD3D7B"/>
          </w:pPr>
          <w:r w:rsidRPr="00A164DA">
            <w:rPr>
              <w:rStyle w:val="PlaceholderText"/>
            </w:rPr>
            <w:t>[Document Creation Date]</w:t>
          </w:r>
        </w:p>
      </w:docPartBody>
    </w:docPart>
    <w:docPart>
      <w:docPartPr>
        <w:name w:val="3EC361524AB24243A59FC6A1A2E852E3"/>
        <w:category>
          <w:name w:val="全般"/>
          <w:gallery w:val="placeholder"/>
        </w:category>
        <w:types>
          <w:type w:val="bbPlcHdr"/>
        </w:types>
        <w:behaviors>
          <w:behavior w:val="content"/>
        </w:behaviors>
        <w:guid w:val="{488BB519-34A5-42B8-B134-C0010B604F4C}"/>
      </w:docPartPr>
      <w:docPartBody>
        <w:p w:rsidR="00892903" w:rsidRDefault="00350471" w:rsidP="00350471">
          <w:pPr>
            <w:pStyle w:val="3EC361524AB24243A59FC6A1A2E852E3"/>
          </w:pPr>
          <w:r w:rsidRPr="00A164DA">
            <w:rPr>
              <w:rStyle w:val="PlaceholderText"/>
            </w:rPr>
            <w:t>[This document is for]</w:t>
          </w:r>
        </w:p>
      </w:docPartBody>
    </w:docPart>
    <w:docPart>
      <w:docPartPr>
        <w:name w:val="4DFCDC0FF43D495B9EF58B423E10811B"/>
        <w:category>
          <w:name w:val="全般"/>
          <w:gallery w:val="placeholder"/>
        </w:category>
        <w:types>
          <w:type w:val="bbPlcHdr"/>
        </w:types>
        <w:behaviors>
          <w:behavior w:val="content"/>
        </w:behaviors>
        <w:guid w:val="{89773D2A-3D38-4355-A06E-FAA2308252AF}"/>
      </w:docPartPr>
      <w:docPartBody>
        <w:p w:rsidR="00892903" w:rsidRDefault="00350471" w:rsidP="00350471">
          <w:pPr>
            <w:pStyle w:val="4DFCDC0FF43D495B9EF58B423E10811B"/>
          </w:pPr>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27AA6"/>
    <w:rsid w:val="00051388"/>
    <w:rsid w:val="0005733E"/>
    <w:rsid w:val="000A328A"/>
    <w:rsid w:val="000B0CC5"/>
    <w:rsid w:val="000C059A"/>
    <w:rsid w:val="000C2856"/>
    <w:rsid w:val="000F0158"/>
    <w:rsid w:val="000F4AF3"/>
    <w:rsid w:val="00122675"/>
    <w:rsid w:val="001661B4"/>
    <w:rsid w:val="00182DCE"/>
    <w:rsid w:val="001B7BB1"/>
    <w:rsid w:val="001E0EEA"/>
    <w:rsid w:val="00206CB8"/>
    <w:rsid w:val="0026581A"/>
    <w:rsid w:val="002F1875"/>
    <w:rsid w:val="002F3E83"/>
    <w:rsid w:val="00314D9C"/>
    <w:rsid w:val="003361EE"/>
    <w:rsid w:val="00344855"/>
    <w:rsid w:val="00350471"/>
    <w:rsid w:val="003547FB"/>
    <w:rsid w:val="00355305"/>
    <w:rsid w:val="003B4386"/>
    <w:rsid w:val="003B44E7"/>
    <w:rsid w:val="00417586"/>
    <w:rsid w:val="00434AF3"/>
    <w:rsid w:val="00480DD4"/>
    <w:rsid w:val="004F5C76"/>
    <w:rsid w:val="00504BAB"/>
    <w:rsid w:val="00531EC5"/>
    <w:rsid w:val="005542B9"/>
    <w:rsid w:val="00563FEB"/>
    <w:rsid w:val="00581807"/>
    <w:rsid w:val="00602C89"/>
    <w:rsid w:val="00611D10"/>
    <w:rsid w:val="00612293"/>
    <w:rsid w:val="00614684"/>
    <w:rsid w:val="00624C13"/>
    <w:rsid w:val="00664569"/>
    <w:rsid w:val="0067180B"/>
    <w:rsid w:val="006C2762"/>
    <w:rsid w:val="006C4381"/>
    <w:rsid w:val="00735765"/>
    <w:rsid w:val="00741F28"/>
    <w:rsid w:val="00745793"/>
    <w:rsid w:val="007572EC"/>
    <w:rsid w:val="0076305C"/>
    <w:rsid w:val="00767C6E"/>
    <w:rsid w:val="007711C6"/>
    <w:rsid w:val="00781619"/>
    <w:rsid w:val="00783227"/>
    <w:rsid w:val="0078706D"/>
    <w:rsid w:val="007B167B"/>
    <w:rsid w:val="007B5521"/>
    <w:rsid w:val="007B7A47"/>
    <w:rsid w:val="007C0199"/>
    <w:rsid w:val="007D20E9"/>
    <w:rsid w:val="007F2F1E"/>
    <w:rsid w:val="008138CD"/>
    <w:rsid w:val="00822C61"/>
    <w:rsid w:val="00827AA6"/>
    <w:rsid w:val="00830D28"/>
    <w:rsid w:val="00892903"/>
    <w:rsid w:val="008A0982"/>
    <w:rsid w:val="008E309A"/>
    <w:rsid w:val="009057D8"/>
    <w:rsid w:val="00906282"/>
    <w:rsid w:val="0091589E"/>
    <w:rsid w:val="00936184"/>
    <w:rsid w:val="00962446"/>
    <w:rsid w:val="0098084D"/>
    <w:rsid w:val="00992AC4"/>
    <w:rsid w:val="00994118"/>
    <w:rsid w:val="009A0CE0"/>
    <w:rsid w:val="00AD5FB7"/>
    <w:rsid w:val="00B06BE3"/>
    <w:rsid w:val="00B2195F"/>
    <w:rsid w:val="00B41CE4"/>
    <w:rsid w:val="00B60A4A"/>
    <w:rsid w:val="00BF5F96"/>
    <w:rsid w:val="00C418E9"/>
    <w:rsid w:val="00C41BA3"/>
    <w:rsid w:val="00C43F6A"/>
    <w:rsid w:val="00CB7249"/>
    <w:rsid w:val="00CE6C95"/>
    <w:rsid w:val="00CF0F3D"/>
    <w:rsid w:val="00D13C37"/>
    <w:rsid w:val="00D30007"/>
    <w:rsid w:val="00D44118"/>
    <w:rsid w:val="00D85CE7"/>
    <w:rsid w:val="00D96815"/>
    <w:rsid w:val="00E07CCF"/>
    <w:rsid w:val="00E34DBC"/>
    <w:rsid w:val="00EA130A"/>
    <w:rsid w:val="00EA5448"/>
    <w:rsid w:val="00EC1606"/>
    <w:rsid w:val="00EC5A67"/>
    <w:rsid w:val="00EE2663"/>
    <w:rsid w:val="00F459BC"/>
    <w:rsid w:val="00F54879"/>
    <w:rsid w:val="00F847BC"/>
    <w:rsid w:val="00F94BDA"/>
    <w:rsid w:val="00F95388"/>
    <w:rsid w:val="00F969C5"/>
    <w:rsid w:val="00FB73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50471"/>
    <w:rPr>
      <w:color w:val="808080"/>
    </w:rPr>
  </w:style>
  <w:style w:type="paragraph" w:customStyle="1" w:styleId="16C328BB17274EEA9FCC1372B937DDD0">
    <w:name w:val="16C328BB17274EEA9FCC1372B937DDD0"/>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 w:type="paragraph" w:customStyle="1" w:styleId="B02E6AB2CC5F457CBF4971FBB78B3488">
    <w:name w:val="B02E6AB2CC5F457CBF4971FBB78B3488"/>
    <w:rsid w:val="00350471"/>
    <w:pPr>
      <w:widowControl w:val="0"/>
      <w:spacing w:after="0" w:line="240" w:lineRule="auto"/>
      <w:jc w:val="both"/>
    </w:pPr>
    <w:rPr>
      <w:kern w:val="2"/>
      <w:sz w:val="21"/>
      <w:lang w:eastAsia="ja-JP"/>
    </w:rPr>
  </w:style>
  <w:style w:type="paragraph" w:customStyle="1" w:styleId="DC375C1CC80C42A2AC9190C2F7FBE924">
    <w:name w:val="DC375C1CC80C42A2AC9190C2F7FBE924"/>
    <w:rsid w:val="00350471"/>
    <w:pPr>
      <w:widowControl w:val="0"/>
      <w:spacing w:after="0" w:line="240" w:lineRule="auto"/>
      <w:jc w:val="both"/>
    </w:pPr>
    <w:rPr>
      <w:kern w:val="2"/>
      <w:sz w:val="21"/>
      <w:lang w:eastAsia="ja-JP"/>
    </w:rPr>
  </w:style>
  <w:style w:type="paragraph" w:customStyle="1" w:styleId="E13B5834543043D4B4C9376FFDCB318E">
    <w:name w:val="E13B5834543043D4B4C9376FFDCB318E"/>
    <w:rsid w:val="00350471"/>
    <w:pPr>
      <w:widowControl w:val="0"/>
      <w:spacing w:after="0" w:line="240" w:lineRule="auto"/>
      <w:jc w:val="both"/>
    </w:pPr>
    <w:rPr>
      <w:kern w:val="2"/>
      <w:sz w:val="21"/>
      <w:lang w:eastAsia="ja-JP"/>
    </w:rPr>
  </w:style>
  <w:style w:type="paragraph" w:customStyle="1" w:styleId="AAE7EF92A68F4785A42B5BB9D27A9A68">
    <w:name w:val="AAE7EF92A68F4785A42B5BB9D27A9A68"/>
    <w:rsid w:val="00350471"/>
    <w:pPr>
      <w:widowControl w:val="0"/>
      <w:spacing w:after="0" w:line="240" w:lineRule="auto"/>
      <w:jc w:val="both"/>
    </w:pPr>
    <w:rPr>
      <w:kern w:val="2"/>
      <w:sz w:val="21"/>
      <w:lang w:eastAsia="ja-JP"/>
    </w:rPr>
  </w:style>
  <w:style w:type="paragraph" w:customStyle="1" w:styleId="A045EB85B26A4021B50DCDF3F5DD3D7B">
    <w:name w:val="A045EB85B26A4021B50DCDF3F5DD3D7B"/>
    <w:rsid w:val="00350471"/>
    <w:pPr>
      <w:widowControl w:val="0"/>
      <w:spacing w:after="0" w:line="240" w:lineRule="auto"/>
      <w:jc w:val="both"/>
    </w:pPr>
    <w:rPr>
      <w:kern w:val="2"/>
      <w:sz w:val="21"/>
      <w:lang w:eastAsia="ja-JP"/>
    </w:rPr>
  </w:style>
  <w:style w:type="paragraph" w:customStyle="1" w:styleId="3EC361524AB24243A59FC6A1A2E852E3">
    <w:name w:val="3EC361524AB24243A59FC6A1A2E852E3"/>
    <w:rsid w:val="00350471"/>
    <w:pPr>
      <w:widowControl w:val="0"/>
      <w:spacing w:after="0" w:line="240" w:lineRule="auto"/>
      <w:jc w:val="both"/>
    </w:pPr>
    <w:rPr>
      <w:kern w:val="2"/>
      <w:sz w:val="21"/>
      <w:lang w:eastAsia="ja-JP"/>
    </w:rPr>
  </w:style>
  <w:style w:type="paragraph" w:customStyle="1" w:styleId="4DFCDC0FF43D495B9EF58B423E10811B">
    <w:name w:val="4DFCDC0FF43D495B9EF58B423E10811B"/>
    <w:rsid w:val="00350471"/>
    <w:pPr>
      <w:widowControl w:val="0"/>
      <w:spacing w:after="0" w:line="240" w:lineRule="auto"/>
      <w:jc w:val="both"/>
    </w:pPr>
    <w:rPr>
      <w:kern w:val="2"/>
      <w:sz w:val="21"/>
      <w:lang w:eastAsia="ja-JP"/>
    </w:rPr>
  </w:style>
  <w:style w:type="paragraph" w:customStyle="1" w:styleId="523A19C4A6A44375B1C66DBCA79453101">
    <w:name w:val="523A19C4A6A44375B1C66DBCA79453101"/>
    <w:rsid w:val="00350471"/>
    <w:pPr>
      <w:spacing w:before="120" w:after="0" w:line="240" w:lineRule="auto"/>
      <w:jc w:val="both"/>
    </w:pPr>
    <w:rPr>
      <w:rFonts w:ascii="Arial" w:eastAsia="SimSun" w:hAnsi="Arial" w:cs="Times New Roman"/>
      <w:szCs w:val="20"/>
      <w:lang w:val="en-GB" w:eastAsia="zh-CN" w:bidi="bn-BD"/>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Mats Stille</DisplayName>
        <AccountId>84</AccountId>
        <AccountType/>
      </UserInfo>
      <UserInfo>
        <DisplayName>George Foti</DisplayName>
        <AccountId>98</AccountId>
        <AccountType/>
      </UserInfo>
      <UserInfo>
        <DisplayName>Belen Pancorbo</DisplayName>
        <AccountId>503</AccountId>
        <AccountType/>
      </UserInfo>
      <UserInfo>
        <DisplayName>Jan Backman</DisplayName>
        <AccountId>1496</AccountId>
        <AccountType/>
      </UserInfo>
      <UserInfo>
        <DisplayName>Ralf Keller</DisplayName>
        <AccountId>6</AccountId>
        <AccountType/>
      </UserInfo>
      <UserInfo>
        <DisplayName>Andreas Anulf</DisplayName>
        <AccountId>1476</AccountId>
        <AccountType/>
      </UserInfo>
      <UserInfo>
        <DisplayName>Jan Groenendijk</DisplayName>
        <AccountId>875</AccountId>
        <AccountType/>
      </UserInfo>
      <UserInfo>
        <DisplayName>David Castellanos</DisplayName>
        <AccountId>82</AccountId>
        <AccountType/>
      </UserInfo>
      <UserInfo>
        <DisplayName>Robert Zhu</DisplayName>
        <AccountId>65</AccountId>
        <AccountType/>
      </UserInfo>
      <UserInfo>
        <DisplayName>Christine Jost</DisplayName>
        <AccountId>432</AccountId>
        <AccountType/>
      </UserInfo>
      <UserInfo>
        <DisplayName>Mikael Forsberg</DisplayName>
        <AccountId>80</AccountId>
        <AccountType/>
      </UserInfo>
      <UserInfo>
        <DisplayName>Anki Sander</DisplayName>
        <AccountId>75</AccountId>
        <AccountType/>
      </UserInfo>
      <UserInfo>
        <DisplayName>Sune Gustafsson</DisplayName>
        <AccountId>516</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Michael Li</DisplayName>
        <AccountId>1562</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Cristina Ruiz</DisplayName>
        <AccountId>93</AccountId>
        <AccountType/>
      </UserInfo>
      <UserInfo>
        <DisplayName>Bengt Sahlin</DisplayName>
        <AccountId>568</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3.xml><?xml version="1.0" encoding="utf-8"?>
<ds:datastoreItem xmlns:ds="http://schemas.openxmlformats.org/officeDocument/2006/customXml" ds:itemID="{9C9E6060-DE1A-4216-B590-4D50E585C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9F46C690-2668-47FB-B1ED-E767FF28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3</Pages>
  <Words>461</Words>
  <Characters>2403</Characters>
  <Application>Microsoft Office Word</Application>
  <DocSecurity>0</DocSecurity>
  <Lines>51</Lines>
  <Paragraphs>34</Paragraphs>
  <ScaleCrop>false</ScaleCrop>
  <HeadingPairs>
    <vt:vector size="8" baseType="variant">
      <vt:variant>
        <vt:lpstr>タイトル</vt:lpstr>
      </vt:variant>
      <vt:variant>
        <vt:i4>1</vt:i4>
      </vt:variant>
      <vt:variant>
        <vt:lpstr>Title</vt:lpstr>
      </vt:variant>
      <vt:variant>
        <vt:i4>1</vt:i4>
      </vt:variant>
      <vt:variant>
        <vt:lpstr>Titel</vt:lpstr>
      </vt:variant>
      <vt:variant>
        <vt:i4>1</vt:i4>
      </vt:variant>
      <vt:variant>
        <vt:lpstr>Título</vt:lpstr>
      </vt:variant>
      <vt:variant>
        <vt:i4>1</vt:i4>
      </vt:variant>
    </vt:vector>
  </HeadingPairs>
  <TitlesOfParts>
    <vt:vector size="4" baseType="lpstr">
      <vt:lpstr/>
      <vt:lpstr>LS to GSMA ARC on New Version of RCC.13 of</vt:lpstr>
      <vt:lpstr>LS Title</vt:lpstr>
      <vt:lpstr>LS to TDS re Call Reference in NRTRDE</vt:lpstr>
    </vt:vector>
  </TitlesOfParts>
  <Company>Nokia Oyj</Company>
  <LinksUpToDate>false</LinksUpToDate>
  <CharactersWithSpaces>2830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服部 雅晴</dc:creator>
  <cp:lastModifiedBy>MCC clause corections</cp:lastModifiedBy>
  <cp:revision>4</cp:revision>
  <cp:lastPrinted>2006-09-14T07:39:00Z</cp:lastPrinted>
  <dcterms:created xsi:type="dcterms:W3CDTF">2023-02-17T14:31:00Z</dcterms:created>
  <dcterms:modified xsi:type="dcterms:W3CDTF">2023-04-03T14:08:00Z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GSMAKBCategory">
    <vt:lpwstr/>
  </property>
  <property fmtid="{D5CDD505-2E9C-101B-9397-08002B2CF9AE}" pid="16" name="_dlc_DocIdItemGuid">
    <vt:lpwstr>2b7a5421-761c-4e3a-9e6b-432fbcb931be</vt:lpwstr>
  </property>
  <property fmtid="{D5CDD505-2E9C-101B-9397-08002B2CF9AE}" pid="17" name="_2015_ms_pID_725343">
    <vt:lpwstr>(3)GaScB0b3qIQES3od+2FT+Zy81J0Tx05S2exXU6Ib1wC7T44Y+0xecGHQMwJmNhDYMmqCVG8z
H+S6UhGRTJsieqWKARzJFjKY8MgcRHiJp+XeF1oeeQgqqwtmszeb0qGhyAuQiwPo9HJUKYM7
5DEBTwfuO7vedu3kLqnaxDsF3pJRkKcGHAbSL6f5Bot2zLUAwTGqShVML35REnIAkbrQOkJu
aQfL8EGLewRHebd88n</vt:lpwstr>
  </property>
  <property fmtid="{D5CDD505-2E9C-101B-9397-08002B2CF9AE}" pid="18" name="_2015_ms_pID_7253431">
    <vt:lpwstr>C2K0k22zTAAemZAPXuTpuiRZYq1d8Jood8VdDFls/2X827rL4GxTqR
1ePEkcfe47kMpwVm0Q+DeFVq4XDQ7lDZC3fd+P5lyredFHK529jxxMzTxAlqPyfa76uuS3En
m6+JaYOxeT65XR6nTJnTc2DpZ3KhzPbz7/UfExBQoVBLrlIOQkz9wneMdCOiBmKAFFbMNikP
OaCh+OgkNBKDegmNB22aTDjs22mD2MTBjhaK</vt:lpwstr>
  </property>
  <property fmtid="{D5CDD505-2E9C-101B-9397-08002B2CF9AE}" pid="19" name="_2015_ms_pID_7253432">
    <vt:lpwstr>nQ==</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1674886596</vt:lpwstr>
  </property>
</Properties>
</file>