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2E2FA30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DD6B2D" w:rsidRPr="00DD6B2D">
        <w:rPr>
          <w:b/>
          <w:noProof/>
          <w:sz w:val="24"/>
        </w:rPr>
        <w:t>S2-2207876</w:t>
      </w:r>
      <w:bookmarkStart w:id="0" w:name="_GoBack"/>
      <w:bookmarkEnd w:id="0"/>
    </w:p>
    <w:p w14:paraId="5A0CD00C" w14:textId="22A8285B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6412D36A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14FC">
        <w:rPr>
          <w:rFonts w:ascii="Arial" w:eastAsia="Batang" w:hAnsi="Arial"/>
          <w:b/>
          <w:lang w:val="en-US" w:eastAsia="zh-CN"/>
        </w:rPr>
        <w:t>Samsung</w:t>
      </w:r>
      <w:r w:rsidR="000F2058">
        <w:rPr>
          <w:rFonts w:ascii="Arial" w:eastAsia="Batang" w:hAnsi="Arial"/>
          <w:b/>
          <w:lang w:val="en-US" w:eastAsia="zh-CN"/>
        </w:rPr>
        <w:t xml:space="preserve">, </w:t>
      </w:r>
      <w:r w:rsidR="00651589">
        <w:rPr>
          <w:rFonts w:ascii="Arial" w:hAnsi="Arial" w:cs="Arial"/>
          <w:b/>
        </w:rPr>
        <w:t>Qualcomm, LG Electronics, Apple</w:t>
      </w:r>
      <w:r w:rsidR="000C416C">
        <w:rPr>
          <w:rFonts w:ascii="Arial" w:hAnsi="Arial" w:cs="Arial"/>
          <w:b/>
        </w:rPr>
        <w:t>, KDDI</w:t>
      </w:r>
      <w:r w:rsidR="00422C3F">
        <w:rPr>
          <w:rFonts w:ascii="Arial" w:hAnsi="Arial" w:cs="Arial"/>
          <w:b/>
        </w:rPr>
        <w:t>, InterDigital</w:t>
      </w:r>
    </w:p>
    <w:p w14:paraId="5B14867A" w14:textId="005E0358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B0DA4" w:rsidRPr="001B0DA4">
        <w:rPr>
          <w:rFonts w:ascii="Arial" w:eastAsia="Batang" w:hAnsi="Arial" w:cs="Arial"/>
          <w:b/>
          <w:lang w:eastAsia="zh-CN"/>
        </w:rPr>
        <w:t>Seamless UE context recovery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5EE5C2D9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35559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7857C79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A9383F" w:rsidRPr="00A9383F">
        <w:rPr>
          <w:lang w:eastAsia="zh-CN"/>
        </w:rPr>
        <w:t>Seamless UE context recovery</w:t>
      </w:r>
    </w:p>
    <w:p w14:paraId="588117E0" w14:textId="6A482049" w:rsidR="00B13F14" w:rsidRDefault="001B0FCF" w:rsidP="00B13F14">
      <w:pPr>
        <w:pStyle w:val="Heading2"/>
        <w:tabs>
          <w:tab w:val="left" w:pos="2552"/>
        </w:tabs>
      </w:pPr>
      <w:r>
        <w:t xml:space="preserve">Acronym: </w:t>
      </w:r>
      <w:r w:rsidR="004A0E40">
        <w:rPr>
          <w:lang w:val="en-US" w:eastAsia="zh-CN"/>
        </w:rPr>
        <w:t>SUECR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54686958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449E42E3" w:rsidR="00B13F14" w:rsidRDefault="00D11BD0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62901420" w:rsidR="00B13F14" w:rsidRDefault="00E05BEC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6924333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EDB3E68" w:rsidR="00B13F14" w:rsidRDefault="007454F9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6428F61C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AEB5BB0" w:rsidR="00B13F14" w:rsidRDefault="00E05BEC" w:rsidP="00D92847">
            <w:pPr>
              <w:pStyle w:val="TAL"/>
            </w:pPr>
            <w:r>
              <w:t>FS_SUECR</w:t>
            </w:r>
          </w:p>
        </w:tc>
        <w:tc>
          <w:tcPr>
            <w:tcW w:w="792" w:type="dxa"/>
          </w:tcPr>
          <w:p w14:paraId="31F28752" w14:textId="01A9BCA3" w:rsidR="00B13F14" w:rsidRDefault="00E05BEC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2422C88B" w:rsidR="00B13F14" w:rsidRDefault="00E05BEC" w:rsidP="00D92847">
            <w:pPr>
              <w:pStyle w:val="TAL"/>
            </w:pPr>
            <w:r w:rsidRPr="00E05BEC">
              <w:t>940079</w:t>
            </w:r>
          </w:p>
        </w:tc>
        <w:tc>
          <w:tcPr>
            <w:tcW w:w="7011" w:type="dxa"/>
          </w:tcPr>
          <w:p w14:paraId="297C0B99" w14:textId="7E2813E4" w:rsidR="00B13F14" w:rsidRPr="00BC28D2" w:rsidRDefault="00E05BEC" w:rsidP="00CD3A0F">
            <w:pPr>
              <w:pStyle w:val="tah0"/>
              <w:rPr>
                <w:sz w:val="20"/>
                <w:szCs w:val="20"/>
              </w:rPr>
            </w:pPr>
            <w:r w:rsidRPr="00BC28D2">
              <w:rPr>
                <w:sz w:val="20"/>
                <w:szCs w:val="20"/>
              </w:rPr>
              <w:t>Study on Seamless UE context recovery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1C969A82" w:rsidR="00B12ECF" w:rsidRDefault="00B12ECF" w:rsidP="00B12ECF">
            <w:pPr>
              <w:pStyle w:val="TAL"/>
            </w:pPr>
          </w:p>
        </w:tc>
        <w:tc>
          <w:tcPr>
            <w:tcW w:w="3326" w:type="dxa"/>
          </w:tcPr>
          <w:p w14:paraId="6D0876AA" w14:textId="43C5F6B7" w:rsidR="00B12ECF" w:rsidRDefault="00B12ECF" w:rsidP="00B12ECF">
            <w:pPr>
              <w:pStyle w:val="TAL"/>
            </w:pPr>
          </w:p>
        </w:tc>
        <w:tc>
          <w:tcPr>
            <w:tcW w:w="5887" w:type="dxa"/>
          </w:tcPr>
          <w:p w14:paraId="78BD5B41" w14:textId="425B4DD7" w:rsidR="00B12ECF" w:rsidRPr="00251D80" w:rsidRDefault="00B12ECF" w:rsidP="00B12ECF">
            <w:pPr>
              <w:pStyle w:val="tah0"/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2D0776A4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4491EB94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58B22067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17076006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6AE6102C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125F3E4F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37E2809" w:rsidR="00B13F14" w:rsidRDefault="004267F9" w:rsidP="00D659B7">
      <w:r w:rsidRPr="004267F9">
        <w:t>To execute certain events, for example OS upgrade, silent reset at modem or modem software updates (also commonly called as binary updates) there are 3 parties involved: the device, the operator and the application function. Once the UE has downloaded the binary, the time when the UE performs the upgrade is left for the UE implementation</w:t>
      </w:r>
      <w:r w:rsidR="00D659B7">
        <w:t xml:space="preserve">. </w:t>
      </w:r>
      <w:r>
        <w:t>When</w:t>
      </w:r>
      <w:r w:rsidRPr="004267F9">
        <w:t xml:space="preserve"> UEs become unavailable</w:t>
      </w:r>
      <w:r w:rsidR="00D64B6E">
        <w:t xml:space="preserve"> to execute such events</w:t>
      </w:r>
      <w:r w:rsidRPr="004267F9">
        <w:t xml:space="preserve">, it can affect critical operations of an application server if it depends on </w:t>
      </w:r>
      <w:r w:rsidRPr="004267F9">
        <w:lastRenderedPageBreak/>
        <w:t>availability of the UE during the unavailability period (i.e. a period of time during which the UE is not available)</w:t>
      </w:r>
      <w:r w:rsidR="00D659B7">
        <w:t>. Thus, there is a need for co-ordination between UE and operator/application function</w:t>
      </w:r>
      <w:r>
        <w:t>.</w:t>
      </w:r>
    </w:p>
    <w:p w14:paraId="110B1367" w14:textId="77777777" w:rsidR="00BC4E81" w:rsidRDefault="00BC4E81" w:rsidP="00D659B7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42C1441" w:rsidR="00B13F14" w:rsidRDefault="00B13F14" w:rsidP="00B13F14">
      <w:r w:rsidRPr="00302226">
        <w:t xml:space="preserve">The objective is to specify enhancements to 5GS as per conclusions reached </w:t>
      </w:r>
      <w:r w:rsidR="00C1680B">
        <w:t>in</w:t>
      </w:r>
      <w:r w:rsidRPr="00302226">
        <w:t xml:space="preserve"> TR</w:t>
      </w:r>
      <w:r w:rsidR="004D02E1">
        <w:t> </w:t>
      </w:r>
      <w:r w:rsidRPr="00302226">
        <w:t>23.</w:t>
      </w:r>
      <w:r w:rsidR="003F2A6A">
        <w:t>700-61</w:t>
      </w:r>
      <w:r w:rsidRPr="00302226">
        <w:t xml:space="preserve"> </w:t>
      </w:r>
      <w:r w:rsidR="004267F9">
        <w:t>clause</w:t>
      </w:r>
      <w:r w:rsidR="004D02E1">
        <w:t> </w:t>
      </w:r>
      <w:r w:rsidR="004267F9">
        <w:t>8.1</w:t>
      </w:r>
      <w:r w:rsidR="00092971">
        <w:t>on</w:t>
      </w:r>
      <w:r w:rsidRPr="00302226">
        <w:t xml:space="preserve"> the following </w:t>
      </w:r>
      <w:r>
        <w:t>aspects</w:t>
      </w:r>
      <w:r w:rsidRPr="00302226">
        <w:t>:</w:t>
      </w:r>
    </w:p>
    <w:p w14:paraId="27E31A76" w14:textId="223012BA" w:rsidR="00C1680B" w:rsidRDefault="00AA5CAE" w:rsidP="00E51089">
      <w:pPr>
        <w:pStyle w:val="B1"/>
      </w:pPr>
      <w:r>
        <w:t>-</w:t>
      </w:r>
      <w:r>
        <w:tab/>
        <w:t xml:space="preserve">Updates to </w:t>
      </w:r>
      <w:r w:rsidR="00D659B7">
        <w:t>NAS procedure</w:t>
      </w:r>
      <w:r w:rsidR="000C5801">
        <w:t>s</w:t>
      </w:r>
      <w:r w:rsidR="00D659B7">
        <w:t xml:space="preserve"> </w:t>
      </w:r>
      <w:r w:rsidR="00C1680B">
        <w:t>to negotiate the feature support</w:t>
      </w:r>
      <w:r w:rsidR="00304A6F">
        <w:t xml:space="preserve"> as described in </w:t>
      </w:r>
      <w:r w:rsidR="004267F9">
        <w:t xml:space="preserve">conclusions of </w:t>
      </w:r>
      <w:r w:rsidR="00304A6F" w:rsidRPr="00302226">
        <w:t>TR</w:t>
      </w:r>
      <w:r w:rsidR="00272838">
        <w:t> </w:t>
      </w:r>
      <w:r w:rsidR="00304A6F" w:rsidRPr="00302226">
        <w:t>23.</w:t>
      </w:r>
      <w:r w:rsidR="0071616D">
        <w:t>700-61 clause </w:t>
      </w:r>
      <w:r w:rsidR="00304A6F">
        <w:t>8.1.</w:t>
      </w:r>
    </w:p>
    <w:p w14:paraId="14115D48" w14:textId="6453E9F7" w:rsidR="00C1680B" w:rsidRDefault="00C1680B" w:rsidP="00C1680B">
      <w:pPr>
        <w:pStyle w:val="B1"/>
      </w:pPr>
      <w:r>
        <w:t>-</w:t>
      </w:r>
      <w:r>
        <w:tab/>
        <w:t>Updates to NAS procedure</w:t>
      </w:r>
      <w:r w:rsidR="000C5801">
        <w:t>s</w:t>
      </w:r>
      <w:r>
        <w:t xml:space="preserve"> to indicate unavailability period to 5GC</w:t>
      </w:r>
      <w:r w:rsidR="00D64B6E">
        <w:t xml:space="preserve"> and</w:t>
      </w:r>
      <w:r>
        <w:t xml:space="preserve"> 5GC actions as described in </w:t>
      </w:r>
      <w:r w:rsidR="004267F9">
        <w:t xml:space="preserve">conclusions of </w:t>
      </w:r>
      <w:r w:rsidRPr="00302226">
        <w:t>TR</w:t>
      </w:r>
      <w:r w:rsidR="00272838">
        <w:t> </w:t>
      </w:r>
      <w:r w:rsidRPr="00302226">
        <w:t>23.</w:t>
      </w:r>
      <w:r w:rsidR="0071616D">
        <w:t>700-61 clause </w:t>
      </w:r>
      <w:r>
        <w:t>8.1</w:t>
      </w:r>
      <w:r w:rsidR="00B6693C">
        <w:t>.</w:t>
      </w:r>
    </w:p>
    <w:p w14:paraId="0C2C6B57" w14:textId="10D51092" w:rsidR="00E51089" w:rsidRDefault="00E51089" w:rsidP="00304A6F">
      <w:pPr>
        <w:pStyle w:val="B1"/>
        <w:ind w:left="0" w:firstLine="0"/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34824306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 w:rsidR="00BC6C95">
              <w:t xml:space="preserve"> </w:t>
            </w:r>
            <w:r>
              <w:t>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04521C6B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>
              <w:t xml:space="preserve"> 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7A9673F" w:rsidR="00B13F14" w:rsidRPr="007E61F0" w:rsidRDefault="00B73258" w:rsidP="00B13F14">
      <w:pPr>
        <w:rPr>
          <w:lang w:val="en-US"/>
        </w:rPr>
      </w:pPr>
      <w:r>
        <w:rPr>
          <w:lang w:val="en-US"/>
        </w:rPr>
        <w:t>Lalith kumar</w:t>
      </w:r>
      <w:r w:rsidR="00F3102A">
        <w:rPr>
          <w:lang w:val="en-US"/>
        </w:rPr>
        <w:t xml:space="preserve">, </w:t>
      </w:r>
      <w:r>
        <w:rPr>
          <w:lang w:val="en-US"/>
        </w:rPr>
        <w:t>Samsung</w:t>
      </w:r>
      <w:r w:rsidR="00F3102A">
        <w:rPr>
          <w:lang w:val="en-US"/>
        </w:rPr>
        <w:t>, (</w:t>
      </w:r>
      <w:hyperlink r:id="rId14" w:history="1">
        <w:r>
          <w:rPr>
            <w:rStyle w:val="Hyperlink"/>
            <w:lang w:val="en-US"/>
          </w:rPr>
          <w:t>lalith.kumar</w:t>
        </w:r>
        <w:r w:rsidR="00F3102A" w:rsidRPr="004132E0">
          <w:rPr>
            <w:rStyle w:val="Hyperlink"/>
            <w:lang w:val="en-US"/>
          </w:rPr>
          <w:t>@</w:t>
        </w:r>
        <w:r>
          <w:rPr>
            <w:rStyle w:val="Hyperlink"/>
            <w:lang w:val="en-US"/>
          </w:rPr>
          <w:t>samsung</w:t>
        </w:r>
        <w:r w:rsidR="00F3102A" w:rsidRPr="004132E0">
          <w:rPr>
            <w:rStyle w:val="Hyperlink"/>
            <w:lang w:val="en-US"/>
          </w:rPr>
          <w:t>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744B77A" w14:textId="17C4AC15" w:rsidR="00D14450" w:rsidRPr="00251D80" w:rsidRDefault="005F7B30" w:rsidP="00B13F14">
      <w:pPr>
        <w:rPr>
          <w:i/>
        </w:rPr>
      </w:pPr>
      <w:r>
        <w:t>None.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385CA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60BF957F" w:rsidR="00385CAB" w:rsidRPr="00EF562F" w:rsidRDefault="00EF562F" w:rsidP="0012534E">
            <w:pPr>
              <w:pStyle w:val="TAL"/>
              <w:rPr>
                <w:bCs/>
              </w:rPr>
            </w:pPr>
            <w:r w:rsidRPr="00EF562F">
              <w:rPr>
                <w:bCs/>
              </w:rPr>
              <w:t>Samsung</w:t>
            </w:r>
          </w:p>
        </w:tc>
      </w:tr>
      <w:tr w:rsidR="00385CA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06F05F1C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385CA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1F2132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385CA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CE39694" w:rsidR="00385CAB" w:rsidRPr="002E12A0" w:rsidRDefault="00651589" w:rsidP="0012534E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  <w:tr w:rsidR="00385CA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9955868" w:rsidR="00385CAB" w:rsidRPr="002E12A0" w:rsidRDefault="002E12A0" w:rsidP="0012534E">
            <w:pPr>
              <w:pStyle w:val="TAL"/>
            </w:pPr>
            <w:r w:rsidRPr="002E12A0">
              <w:t>KDDI</w:t>
            </w:r>
          </w:p>
        </w:tc>
      </w:tr>
      <w:tr w:rsidR="00385CA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12663610" w:rsidR="00385CAB" w:rsidRDefault="00FA4161" w:rsidP="0012534E">
            <w:pPr>
              <w:pStyle w:val="TAL"/>
            </w:pPr>
            <w:r>
              <w:t>InterDigital</w:t>
            </w:r>
          </w:p>
        </w:tc>
      </w:tr>
      <w:tr w:rsidR="00385CA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46972924" w:rsidR="00385CAB" w:rsidRDefault="00385CAB" w:rsidP="0012534E">
            <w:pPr>
              <w:pStyle w:val="TAL"/>
            </w:pPr>
          </w:p>
        </w:tc>
      </w:tr>
      <w:tr w:rsidR="00385CA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30121528" w:rsidR="00385CAB" w:rsidRDefault="00385CAB" w:rsidP="0012534E">
            <w:pPr>
              <w:pStyle w:val="TAL"/>
            </w:pPr>
          </w:p>
        </w:tc>
      </w:tr>
      <w:tr w:rsidR="00385CA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0C27985" w:rsidR="00385CAB" w:rsidRDefault="00385CAB" w:rsidP="0012534E">
            <w:pPr>
              <w:pStyle w:val="TAL"/>
            </w:pPr>
          </w:p>
        </w:tc>
      </w:tr>
      <w:tr w:rsidR="00385CA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FBCC2EC" w:rsidR="00385CAB" w:rsidRDefault="00385CAB" w:rsidP="0012534E">
            <w:pPr>
              <w:pStyle w:val="TAL"/>
            </w:pPr>
          </w:p>
        </w:tc>
      </w:tr>
      <w:tr w:rsidR="00385CA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78ECF40" w:rsidR="00385CAB" w:rsidRDefault="00385CAB" w:rsidP="0012534E">
            <w:pPr>
              <w:pStyle w:val="TAL"/>
            </w:pPr>
          </w:p>
        </w:tc>
      </w:tr>
      <w:tr w:rsidR="00385CA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CB172F1" w:rsidR="00385CAB" w:rsidRDefault="00385CAB" w:rsidP="0012534E">
            <w:pPr>
              <w:pStyle w:val="TAL"/>
            </w:pPr>
          </w:p>
        </w:tc>
      </w:tr>
      <w:tr w:rsidR="00385CA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0E932CDE" w:rsidR="00385CAB" w:rsidRDefault="00385CAB" w:rsidP="0012534E">
            <w:pPr>
              <w:pStyle w:val="TAL"/>
            </w:pPr>
          </w:p>
        </w:tc>
      </w:tr>
      <w:tr w:rsidR="00385CA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3F2D05A8" w:rsidR="00385CAB" w:rsidRDefault="00385CAB" w:rsidP="0012534E">
            <w:pPr>
              <w:pStyle w:val="TAL"/>
            </w:pPr>
          </w:p>
        </w:tc>
      </w:tr>
      <w:tr w:rsidR="00385CA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3D3EE309" w:rsidR="00385CAB" w:rsidRDefault="00385CAB" w:rsidP="0012534E">
            <w:pPr>
              <w:pStyle w:val="TAL"/>
            </w:pPr>
          </w:p>
        </w:tc>
      </w:tr>
      <w:tr w:rsidR="00385CA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098A46A" w:rsidR="00385CAB" w:rsidRDefault="00385CAB" w:rsidP="0012534E">
            <w:pPr>
              <w:pStyle w:val="TAL"/>
            </w:pPr>
          </w:p>
        </w:tc>
      </w:tr>
      <w:tr w:rsidR="00385CA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6AE84FAC" w:rsidR="00385CAB" w:rsidRDefault="00385CAB" w:rsidP="0012534E">
            <w:pPr>
              <w:pStyle w:val="TAL"/>
            </w:pPr>
          </w:p>
        </w:tc>
      </w:tr>
      <w:tr w:rsidR="00385CA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D45592A" w:rsidR="00385CAB" w:rsidRDefault="00385CAB" w:rsidP="0012534E">
            <w:pPr>
              <w:pStyle w:val="TAL"/>
            </w:pP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77777777" w:rsidR="00385CAB" w:rsidRDefault="00385CAB" w:rsidP="0012534E">
            <w:pPr>
              <w:pStyle w:val="TAL"/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0726A" w14:textId="77777777" w:rsidR="00577440" w:rsidRDefault="00577440">
      <w:r>
        <w:separator/>
      </w:r>
    </w:p>
  </w:endnote>
  <w:endnote w:type="continuationSeparator" w:id="0">
    <w:p w14:paraId="31BF1C79" w14:textId="77777777" w:rsidR="00577440" w:rsidRDefault="00577440">
      <w:r>
        <w:continuationSeparator/>
      </w:r>
    </w:p>
  </w:endnote>
  <w:endnote w:type="continuationNotice" w:id="1">
    <w:p w14:paraId="18D4F561" w14:textId="77777777" w:rsidR="00577440" w:rsidRDefault="005774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FD887" w14:textId="77777777" w:rsidR="00577440" w:rsidRDefault="00577440">
      <w:r>
        <w:separator/>
      </w:r>
    </w:p>
  </w:footnote>
  <w:footnote w:type="continuationSeparator" w:id="0">
    <w:p w14:paraId="48B6B843" w14:textId="77777777" w:rsidR="00577440" w:rsidRDefault="00577440">
      <w:r>
        <w:continuationSeparator/>
      </w:r>
    </w:p>
  </w:footnote>
  <w:footnote w:type="continuationNotice" w:id="1">
    <w:p w14:paraId="1D34C644" w14:textId="77777777" w:rsidR="00577440" w:rsidRDefault="005774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42B5"/>
    <w:rsid w:val="00057116"/>
    <w:rsid w:val="00062CEF"/>
    <w:rsid w:val="00064CB2"/>
    <w:rsid w:val="00066954"/>
    <w:rsid w:val="00067741"/>
    <w:rsid w:val="00072A56"/>
    <w:rsid w:val="00072FDA"/>
    <w:rsid w:val="00073199"/>
    <w:rsid w:val="00082CCB"/>
    <w:rsid w:val="00092971"/>
    <w:rsid w:val="000A3125"/>
    <w:rsid w:val="000B0519"/>
    <w:rsid w:val="000B1ABD"/>
    <w:rsid w:val="000B2F47"/>
    <w:rsid w:val="000B61FD"/>
    <w:rsid w:val="000C0BF7"/>
    <w:rsid w:val="000C416C"/>
    <w:rsid w:val="000C5801"/>
    <w:rsid w:val="000C5FE3"/>
    <w:rsid w:val="000C7561"/>
    <w:rsid w:val="000D122A"/>
    <w:rsid w:val="000D2474"/>
    <w:rsid w:val="000D7F9A"/>
    <w:rsid w:val="000E3C6A"/>
    <w:rsid w:val="000E55AD"/>
    <w:rsid w:val="000E630D"/>
    <w:rsid w:val="000F2058"/>
    <w:rsid w:val="000F50DE"/>
    <w:rsid w:val="001001BD"/>
    <w:rsid w:val="00102222"/>
    <w:rsid w:val="00120541"/>
    <w:rsid w:val="001211F3"/>
    <w:rsid w:val="00127B5D"/>
    <w:rsid w:val="001300BC"/>
    <w:rsid w:val="0013321C"/>
    <w:rsid w:val="00141594"/>
    <w:rsid w:val="00153C0A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0DA4"/>
    <w:rsid w:val="001B0FCF"/>
    <w:rsid w:val="001B46B1"/>
    <w:rsid w:val="001C5C86"/>
    <w:rsid w:val="001C718D"/>
    <w:rsid w:val="001E14C4"/>
    <w:rsid w:val="001E21A1"/>
    <w:rsid w:val="001F7836"/>
    <w:rsid w:val="001F7EB4"/>
    <w:rsid w:val="002000C2"/>
    <w:rsid w:val="00205F25"/>
    <w:rsid w:val="00221B1E"/>
    <w:rsid w:val="00225161"/>
    <w:rsid w:val="00233BC2"/>
    <w:rsid w:val="002362A1"/>
    <w:rsid w:val="00240AD4"/>
    <w:rsid w:val="00240DCD"/>
    <w:rsid w:val="00242CA0"/>
    <w:rsid w:val="0024786B"/>
    <w:rsid w:val="00251D80"/>
    <w:rsid w:val="00252CF7"/>
    <w:rsid w:val="00254FB5"/>
    <w:rsid w:val="002565C8"/>
    <w:rsid w:val="00262E29"/>
    <w:rsid w:val="0026350E"/>
    <w:rsid w:val="002640E5"/>
    <w:rsid w:val="0026436F"/>
    <w:rsid w:val="0026606E"/>
    <w:rsid w:val="002715EB"/>
    <w:rsid w:val="00272838"/>
    <w:rsid w:val="00276403"/>
    <w:rsid w:val="00281076"/>
    <w:rsid w:val="0028502F"/>
    <w:rsid w:val="0028609C"/>
    <w:rsid w:val="00286125"/>
    <w:rsid w:val="002A4CA6"/>
    <w:rsid w:val="002B4CB7"/>
    <w:rsid w:val="002B5BC3"/>
    <w:rsid w:val="002C1C50"/>
    <w:rsid w:val="002E12A0"/>
    <w:rsid w:val="002E6A7D"/>
    <w:rsid w:val="002E7A9E"/>
    <w:rsid w:val="002F0411"/>
    <w:rsid w:val="002F3C41"/>
    <w:rsid w:val="002F511C"/>
    <w:rsid w:val="002F696E"/>
    <w:rsid w:val="002F6C5C"/>
    <w:rsid w:val="0030045C"/>
    <w:rsid w:val="00302226"/>
    <w:rsid w:val="00304A6F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A6A"/>
    <w:rsid w:val="003F2EDB"/>
    <w:rsid w:val="003F7142"/>
    <w:rsid w:val="003F7B3D"/>
    <w:rsid w:val="00403D6B"/>
    <w:rsid w:val="004104BA"/>
    <w:rsid w:val="00411698"/>
    <w:rsid w:val="00414164"/>
    <w:rsid w:val="0041789B"/>
    <w:rsid w:val="00422C3F"/>
    <w:rsid w:val="004260A5"/>
    <w:rsid w:val="004267F9"/>
    <w:rsid w:val="00432283"/>
    <w:rsid w:val="0043745F"/>
    <w:rsid w:val="00437F58"/>
    <w:rsid w:val="0044029F"/>
    <w:rsid w:val="00440BC9"/>
    <w:rsid w:val="004521C1"/>
    <w:rsid w:val="00454609"/>
    <w:rsid w:val="00455DE4"/>
    <w:rsid w:val="004636DD"/>
    <w:rsid w:val="0046543E"/>
    <w:rsid w:val="0048267C"/>
    <w:rsid w:val="004836B0"/>
    <w:rsid w:val="004876B9"/>
    <w:rsid w:val="00492388"/>
    <w:rsid w:val="00493A79"/>
    <w:rsid w:val="00495840"/>
    <w:rsid w:val="004A0E40"/>
    <w:rsid w:val="004A40BE"/>
    <w:rsid w:val="004A6A60"/>
    <w:rsid w:val="004C634D"/>
    <w:rsid w:val="004D02E1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21FF1"/>
    <w:rsid w:val="00534CF1"/>
    <w:rsid w:val="00540831"/>
    <w:rsid w:val="00542F6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77440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5F7B30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5559"/>
    <w:rsid w:val="006365A0"/>
    <w:rsid w:val="006375EA"/>
    <w:rsid w:val="006418C6"/>
    <w:rsid w:val="00641ED8"/>
    <w:rsid w:val="006433B0"/>
    <w:rsid w:val="006444C5"/>
    <w:rsid w:val="00651589"/>
    <w:rsid w:val="00654893"/>
    <w:rsid w:val="006633A4"/>
    <w:rsid w:val="00667DD2"/>
    <w:rsid w:val="00671BBB"/>
    <w:rsid w:val="00681E1F"/>
    <w:rsid w:val="00682237"/>
    <w:rsid w:val="00682679"/>
    <w:rsid w:val="00683CC6"/>
    <w:rsid w:val="00687D0E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6F2A5C"/>
    <w:rsid w:val="00704F19"/>
    <w:rsid w:val="00706A1A"/>
    <w:rsid w:val="00707673"/>
    <w:rsid w:val="0071616D"/>
    <w:rsid w:val="007162BE"/>
    <w:rsid w:val="00717EED"/>
    <w:rsid w:val="00722267"/>
    <w:rsid w:val="00723292"/>
    <w:rsid w:val="0072442C"/>
    <w:rsid w:val="00740794"/>
    <w:rsid w:val="00744FA5"/>
    <w:rsid w:val="007454F9"/>
    <w:rsid w:val="00746F46"/>
    <w:rsid w:val="0075252A"/>
    <w:rsid w:val="00755DF7"/>
    <w:rsid w:val="00764B84"/>
    <w:rsid w:val="00765028"/>
    <w:rsid w:val="007714FC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75BE"/>
    <w:rsid w:val="008278FC"/>
    <w:rsid w:val="00834A60"/>
    <w:rsid w:val="00835950"/>
    <w:rsid w:val="00836677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58E"/>
    <w:rsid w:val="00994A54"/>
    <w:rsid w:val="009A0B51"/>
    <w:rsid w:val="009A3BC4"/>
    <w:rsid w:val="009A473F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4247"/>
    <w:rsid w:val="009E444D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383F"/>
    <w:rsid w:val="00A94922"/>
    <w:rsid w:val="00A97002"/>
    <w:rsid w:val="00A97A52"/>
    <w:rsid w:val="00AA0D6A"/>
    <w:rsid w:val="00AA5CAE"/>
    <w:rsid w:val="00AB29D9"/>
    <w:rsid w:val="00AB42D5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10F9"/>
    <w:rsid w:val="00B2743D"/>
    <w:rsid w:val="00B3015C"/>
    <w:rsid w:val="00B344D8"/>
    <w:rsid w:val="00B422C3"/>
    <w:rsid w:val="00B43849"/>
    <w:rsid w:val="00B56064"/>
    <w:rsid w:val="00B567D1"/>
    <w:rsid w:val="00B667F3"/>
    <w:rsid w:val="00B6693C"/>
    <w:rsid w:val="00B73258"/>
    <w:rsid w:val="00B73B4C"/>
    <w:rsid w:val="00B73F75"/>
    <w:rsid w:val="00B8483E"/>
    <w:rsid w:val="00B87D78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28D2"/>
    <w:rsid w:val="00BC4E81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24B"/>
    <w:rsid w:val="00C167B1"/>
    <w:rsid w:val="00C1680B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978"/>
    <w:rsid w:val="00C542FD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1BD0"/>
    <w:rsid w:val="00D14450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56FF1"/>
    <w:rsid w:val="00D603D2"/>
    <w:rsid w:val="00D64B6E"/>
    <w:rsid w:val="00D659B7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D6B2D"/>
    <w:rsid w:val="00DE6E37"/>
    <w:rsid w:val="00DF590F"/>
    <w:rsid w:val="00E007C5"/>
    <w:rsid w:val="00E00DBF"/>
    <w:rsid w:val="00E0213F"/>
    <w:rsid w:val="00E02519"/>
    <w:rsid w:val="00E033E0"/>
    <w:rsid w:val="00E05BEC"/>
    <w:rsid w:val="00E1026B"/>
    <w:rsid w:val="00E13CB2"/>
    <w:rsid w:val="00E20C37"/>
    <w:rsid w:val="00E474FC"/>
    <w:rsid w:val="00E47F12"/>
    <w:rsid w:val="00E51089"/>
    <w:rsid w:val="00E52C57"/>
    <w:rsid w:val="00E538E7"/>
    <w:rsid w:val="00E57E7D"/>
    <w:rsid w:val="00E62AF2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B3803"/>
    <w:rsid w:val="00EB456D"/>
    <w:rsid w:val="00EC3039"/>
    <w:rsid w:val="00EC5235"/>
    <w:rsid w:val="00ED5521"/>
    <w:rsid w:val="00ED6165"/>
    <w:rsid w:val="00ED6B03"/>
    <w:rsid w:val="00ED7A5B"/>
    <w:rsid w:val="00EF32BB"/>
    <w:rsid w:val="00EF4AE2"/>
    <w:rsid w:val="00EF562F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33E38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A4161"/>
    <w:rsid w:val="00FB127E"/>
    <w:rsid w:val="00FB1923"/>
    <w:rsid w:val="00FB7042"/>
    <w:rsid w:val="00FC080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9A141-2E7D-45C3-8D8C-6D8C75A25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Lalith Kumar/System &amp; Security Standards /SRI-Bangalore/Staff Engineer/Samsung Electronics</cp:lastModifiedBy>
  <cp:revision>145</cp:revision>
  <cp:lastPrinted>2000-02-29T10:31:00Z</cp:lastPrinted>
  <dcterms:created xsi:type="dcterms:W3CDTF">2022-05-19T20:23:00Z</dcterms:created>
  <dcterms:modified xsi:type="dcterms:W3CDTF">2022-08-27T12:31:00Z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