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73712B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4469E0">
        <w:rPr>
          <w:sz w:val="24"/>
          <w:szCs w:val="24"/>
        </w:rPr>
        <w:t>SA</w:t>
      </w:r>
      <w:r w:rsidR="00F211C6">
        <w:rPr>
          <w:sz w:val="24"/>
          <w:szCs w:val="24"/>
        </w:rPr>
        <w:t xml:space="preserve"> WG2</w:t>
      </w:r>
      <w:r w:rsidRPr="006C2E80">
        <w:rPr>
          <w:sz w:val="24"/>
          <w:szCs w:val="24"/>
        </w:rPr>
        <w:t xml:space="preserve"> Meeting #</w:t>
      </w:r>
      <w:r w:rsidR="00F211C6">
        <w:rPr>
          <w:sz w:val="24"/>
          <w:szCs w:val="24"/>
        </w:rPr>
        <w:t>152E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F211C6">
        <w:rPr>
          <w:sz w:val="24"/>
          <w:szCs w:val="24"/>
        </w:rPr>
        <w:t>S2-</w:t>
      </w:r>
      <w:r w:rsidR="00092D97">
        <w:rPr>
          <w:sz w:val="24"/>
          <w:szCs w:val="24"/>
        </w:rPr>
        <w:t>220</w:t>
      </w:r>
      <w:r w:rsidR="00CD6456">
        <w:rPr>
          <w:sz w:val="24"/>
          <w:szCs w:val="24"/>
        </w:rPr>
        <w:t>7867</w:t>
      </w:r>
    </w:p>
    <w:p w14:paraId="55CF78DE" w14:textId="0DC88432" w:rsidR="006A45BA" w:rsidRDefault="00F211C6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17-26 August 2022</w:t>
      </w:r>
      <w:r w:rsidR="0033027D" w:rsidRPr="006C2E80">
        <w:rPr>
          <w:sz w:val="20"/>
        </w:rPr>
        <w:tab/>
      </w:r>
      <w:r w:rsidR="00467B1E" w:rsidRPr="004F41D5">
        <w:rPr>
          <w:color w:val="0000FF"/>
          <w:sz w:val="24"/>
        </w:rPr>
        <w:t>(Revision of S</w:t>
      </w:r>
      <w:r w:rsidR="00467B1E">
        <w:rPr>
          <w:color w:val="0000FF"/>
          <w:sz w:val="24"/>
        </w:rPr>
        <w:t>2-</w:t>
      </w:r>
      <w:r w:rsidR="00092D97">
        <w:rPr>
          <w:color w:val="0000FF"/>
          <w:sz w:val="24"/>
        </w:rPr>
        <w:t>220</w:t>
      </w:r>
      <w:r w:rsidR="00CD6456">
        <w:rPr>
          <w:color w:val="0000FF"/>
          <w:sz w:val="24"/>
        </w:rPr>
        <w:t>5651r03</w:t>
      </w:r>
      <w:r w:rsidR="00467B1E" w:rsidRPr="004F41D5">
        <w:rPr>
          <w:color w:val="0000FF"/>
          <w:sz w:val="24"/>
        </w:rPr>
        <w:t>)</w:t>
      </w:r>
    </w:p>
    <w:p w14:paraId="0821AFA6" w14:textId="75F5424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B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FBC221A" w14:textId="60DB5877" w:rsidR="00174FF2" w:rsidRPr="00174FF2" w:rsidRDefault="00AE25BF" w:rsidP="00174FF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74FF2" w:rsidRPr="00174FF2">
        <w:rPr>
          <w:rFonts w:ascii="Arial" w:eastAsia="Batang" w:hAnsi="Arial" w:cs="Arial"/>
          <w:b/>
          <w:sz w:val="24"/>
          <w:szCs w:val="24"/>
          <w:lang w:eastAsia="zh-CN"/>
        </w:rPr>
        <w:t xml:space="preserve">5GS </w:t>
      </w:r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support of NR RedCap UE with long eDRX for RRC</w:t>
      </w:r>
      <w:r w:rsidR="00521C8F">
        <w:rPr>
          <w:rFonts w:ascii="Arial" w:eastAsia="Batang" w:hAnsi="Arial" w:cs="Arial"/>
          <w:b/>
          <w:bCs/>
          <w:sz w:val="24"/>
          <w:szCs w:val="24"/>
        </w:rPr>
        <w:t>_</w:t>
      </w:r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INACTIVE State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84CB75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1C9A">
        <w:rPr>
          <w:rFonts w:ascii="Arial" w:eastAsia="Batang" w:hAnsi="Arial"/>
          <w:b/>
          <w:sz w:val="24"/>
          <w:szCs w:val="24"/>
          <w:lang w:val="en-US" w:eastAsia="zh-CN"/>
        </w:rPr>
        <w:t>9.1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88741E4" w:rsidR="006C2E80" w:rsidRPr="006C2E80" w:rsidRDefault="008A76FD" w:rsidP="00C67217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67217" w:rsidRPr="00C67217">
        <w:rPr>
          <w:lang w:eastAsia="zh-CN"/>
        </w:rPr>
        <w:t xml:space="preserve"> </w:t>
      </w:r>
      <w:r w:rsidR="00C67217">
        <w:rPr>
          <w:lang w:eastAsia="zh-CN"/>
        </w:rPr>
        <w:t>5GS</w:t>
      </w:r>
      <w:r w:rsidR="00C67217" w:rsidRPr="009D6654">
        <w:t xml:space="preserve"> </w:t>
      </w:r>
      <w:r w:rsidR="00C67217" w:rsidRPr="00D43DCC">
        <w:rPr>
          <w:lang w:eastAsia="zh-CN"/>
        </w:rPr>
        <w:t xml:space="preserve">support of NR RedCap </w:t>
      </w:r>
      <w:r w:rsidR="00C67217">
        <w:rPr>
          <w:lang w:eastAsia="zh-CN"/>
        </w:rPr>
        <w:t xml:space="preserve">UE </w:t>
      </w:r>
      <w:r w:rsidR="00C67217" w:rsidRPr="00D43DCC">
        <w:rPr>
          <w:lang w:eastAsia="zh-CN"/>
        </w:rPr>
        <w:t>with long eDRX for RRC</w:t>
      </w:r>
      <w:r w:rsidR="00521C8F">
        <w:rPr>
          <w:lang w:eastAsia="zh-CN"/>
        </w:rPr>
        <w:t>_</w:t>
      </w:r>
      <w:r w:rsidR="00C67217" w:rsidRPr="00D43DCC">
        <w:rPr>
          <w:lang w:eastAsia="zh-CN"/>
        </w:rPr>
        <w:t>INACTIVE State</w:t>
      </w:r>
      <w:r w:rsidR="00F41A27" w:rsidRPr="006C2E80">
        <w:tab/>
      </w:r>
    </w:p>
    <w:p w14:paraId="2730900B" w14:textId="02E6F697" w:rsidR="003F268E" w:rsidRPr="00BA3A53" w:rsidRDefault="003F268E" w:rsidP="006C2E80">
      <w:pPr>
        <w:pStyle w:val="Guidance"/>
      </w:pPr>
    </w:p>
    <w:p w14:paraId="289CB42C" w14:textId="207CB956" w:rsidR="006C2E80" w:rsidRDefault="00E13CB2" w:rsidP="006C2E80">
      <w:pPr>
        <w:pStyle w:val="Heading8"/>
      </w:pPr>
      <w:r>
        <w:t>A</w:t>
      </w:r>
      <w:r w:rsidR="00B078D6">
        <w:t>cronym:</w:t>
      </w:r>
      <w:r w:rsidR="004C3633">
        <w:t xml:space="preserve"> </w:t>
      </w:r>
      <w:r w:rsidR="004C3633">
        <w:rPr>
          <w:lang w:val="en-US" w:eastAsia="zh-CN"/>
        </w:rPr>
        <w:t>NR_REDCAP_Ph2</w:t>
      </w:r>
      <w:r w:rsidR="006C2E80">
        <w:tab/>
      </w:r>
    </w:p>
    <w:p w14:paraId="0D12AE1F" w14:textId="106775B8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8F93BF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4C3633" w:rsidRPr="006A756B">
        <w:t>Re</w:t>
      </w:r>
      <w:r w:rsidR="006A756B" w:rsidRPr="006A756B">
        <w:t>l-18</w:t>
      </w:r>
    </w:p>
    <w:p w14:paraId="53277F89" w14:textId="131313D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0156CC8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E89263C" w:rsidR="004260A5" w:rsidRDefault="006A756B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5446272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Default="00083B73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722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42E573F" w:rsidR="00C43722" w:rsidRDefault="00C43722" w:rsidP="00C43722">
            <w:pPr>
              <w:pStyle w:val="TAL"/>
            </w:pPr>
            <w:r>
              <w:t>FS_REDCAP_Ph2</w:t>
            </w:r>
          </w:p>
        </w:tc>
        <w:tc>
          <w:tcPr>
            <w:tcW w:w="1101" w:type="dxa"/>
          </w:tcPr>
          <w:p w14:paraId="6AE820B7" w14:textId="10D5ECFF" w:rsidR="00C43722" w:rsidRDefault="00C43722" w:rsidP="00C43722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79F1B5B2" w:rsidR="00C43722" w:rsidRDefault="00C43722" w:rsidP="00C43722">
            <w:pPr>
              <w:pStyle w:val="TAL"/>
            </w:pPr>
            <w:r>
              <w:t>940056</w:t>
            </w:r>
          </w:p>
        </w:tc>
        <w:tc>
          <w:tcPr>
            <w:tcW w:w="6010" w:type="dxa"/>
          </w:tcPr>
          <w:p w14:paraId="24E5739B" w14:textId="48D45D4F" w:rsidR="00C43722" w:rsidRPr="00251D80" w:rsidRDefault="00C43722" w:rsidP="00C43722">
            <w:pPr>
              <w:pStyle w:val="TAL"/>
            </w:pPr>
            <w:r>
              <w:t>Study on RedCap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2CECFD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DCD2AB3" w14:textId="77777777" w:rsidR="00322C22" w:rsidRDefault="00322C22" w:rsidP="00322C22"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RedCap UE applies long eDRX (i.e., &gt;10.24s) value in RRC_INACTIVE state.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56553D0" w14:textId="77777777" w:rsidR="006926A3" w:rsidRDefault="006926A3" w:rsidP="006926A3">
      <w:r w:rsidRPr="00302226">
        <w:t>The objective is to specify enhancements to 5GS as per conclusions reached within TR 23.</w:t>
      </w:r>
      <w:r>
        <w:t>700-68</w:t>
      </w:r>
      <w:r w:rsidRPr="00302226">
        <w:t xml:space="preserve"> for the following </w:t>
      </w:r>
      <w:r>
        <w:t>aspects</w:t>
      </w:r>
      <w:r w:rsidRPr="00302226">
        <w:t>:</w:t>
      </w:r>
    </w:p>
    <w:p w14:paraId="157F3CB1" w14:textId="2702B0A1" w:rsidR="006C2E80" w:rsidRDefault="006926A3" w:rsidP="006926A3">
      <w:pPr>
        <w:pStyle w:val="B1"/>
      </w:pPr>
      <w:r>
        <w:t>-</w:t>
      </w:r>
      <w:r>
        <w:tab/>
      </w:r>
      <w:r w:rsidRPr="00302226">
        <w:t xml:space="preserve">Enhancements </w:t>
      </w:r>
      <w:r>
        <w:t>for MT data/signalling handling during UE unreachable time due to long eDRX for UE in CM-CONNECTED with RRC_INACTIVE state.</w:t>
      </w:r>
    </w:p>
    <w:p w14:paraId="2D3EDA25" w14:textId="523FAA9D" w:rsidR="006926A3" w:rsidRPr="006C2E80" w:rsidRDefault="006926A3" w:rsidP="009B5B48">
      <w:pPr>
        <w:rPr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81B11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6B4DF36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73DD2455" w14:textId="6A3A48C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05C7C805" w14:textId="7A99B94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2D7CEA56" w14:textId="1AAFC312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47484899" w14:textId="6ED73C1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3B160081" w14:textId="70DED27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256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6876B5C" w:rsidR="00825646" w:rsidRPr="006C2E80" w:rsidRDefault="00825646" w:rsidP="00825646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1D5F4BB" w:rsidR="00825646" w:rsidRPr="006C2E80" w:rsidRDefault="00825646" w:rsidP="00825646">
            <w:pPr>
              <w:pStyle w:val="Guidance"/>
              <w:spacing w:after="0"/>
            </w:pPr>
            <w: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27F2C90" w:rsidR="00825646" w:rsidRPr="006C2E80" w:rsidRDefault="00825646" w:rsidP="00825646">
            <w:pPr>
              <w:pStyle w:val="Guidance"/>
              <w:spacing w:after="0"/>
            </w:pPr>
            <w:r w:rsidRPr="003C6418">
              <w:t>SA#</w:t>
            </w:r>
            <w:r>
              <w:t>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6C2E80" w:rsidRDefault="00825646" w:rsidP="00825646">
            <w:pPr>
              <w:pStyle w:val="Guidance"/>
              <w:spacing w:after="0"/>
            </w:pPr>
          </w:p>
        </w:tc>
      </w:tr>
      <w:tr w:rsidR="008256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825646" w:rsidRPr="006C2E80" w:rsidRDefault="00825646" w:rsidP="00B541A2">
            <w:pPr>
              <w:pStyle w:val="Guidance"/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0B8E59E" w:rsidR="00825646" w:rsidRPr="006C2E80" w:rsidRDefault="00825646" w:rsidP="00B541A2">
            <w:pPr>
              <w:pStyle w:val="Guidance"/>
              <w:spacing w:after="0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04DC1FB" w:rsidR="00825646" w:rsidRPr="006C2E80" w:rsidRDefault="00825646" w:rsidP="00B541A2">
            <w:pPr>
              <w:pStyle w:val="Guidance"/>
              <w:spacing w:after="0"/>
            </w:pPr>
            <w:r w:rsidRPr="003C6418">
              <w:t>SA#</w:t>
            </w:r>
            <w:r>
              <w:t>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25646" w:rsidRPr="006C2E80" w:rsidRDefault="00825646" w:rsidP="008256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4D7C50" w14:textId="77777777" w:rsidR="00210BC5" w:rsidRPr="007E61F0" w:rsidRDefault="00210BC5" w:rsidP="00210BC5">
      <w:pPr>
        <w:rPr>
          <w:lang w:val="en-US"/>
        </w:rPr>
      </w:pPr>
      <w:r>
        <w:rPr>
          <w:lang w:val="en-US"/>
        </w:rPr>
        <w:t>Qian, Chen, Ericsson, (</w:t>
      </w:r>
      <w:hyperlink r:id="rId11" w:history="1">
        <w:r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651B77F9" w14:textId="77777777" w:rsidR="006C2E80" w:rsidRPr="00210BC5" w:rsidRDefault="006C2E80" w:rsidP="006C2E80">
      <w:pPr>
        <w:rPr>
          <w:lang w:val="en-US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9BDA6BB" w:rsidR="006E1FDA" w:rsidRPr="00210BC5" w:rsidRDefault="00210BC5" w:rsidP="006C2E80">
      <w:pPr>
        <w:pStyle w:val="Guidance"/>
        <w:rPr>
          <w:i w:val="0"/>
          <w:iCs/>
        </w:rPr>
      </w:pPr>
      <w:r w:rsidRPr="00210BC5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6176C0B" w14:textId="1EB7BD20" w:rsidR="00136E17" w:rsidRDefault="00136E17" w:rsidP="00136E17">
      <w:r>
        <w:t xml:space="preserve">Non-Access stratum </w:t>
      </w:r>
      <w:r w:rsidR="004E4788">
        <w:t xml:space="preserve">protocol </w:t>
      </w:r>
      <w:r>
        <w:t xml:space="preserve">aspects will be </w:t>
      </w:r>
      <w:r w:rsidRPr="008E46EE">
        <w:t xml:space="preserve">covered by </w:t>
      </w:r>
      <w:r>
        <w:t>CT1</w:t>
      </w:r>
      <w:r w:rsidRPr="008E46EE">
        <w:t>.</w:t>
      </w:r>
    </w:p>
    <w:p w14:paraId="2B98CEF2" w14:textId="77777777" w:rsidR="00136E17" w:rsidRDefault="00136E17" w:rsidP="00136E17">
      <w:r>
        <w:t xml:space="preserve">Access stratum and XNAP/NGAP aspects </w:t>
      </w:r>
      <w:r w:rsidRPr="008E46EE">
        <w:t xml:space="preserve">will be covered by </w:t>
      </w:r>
      <w:r>
        <w:t>RAN2 and RAN3</w:t>
      </w:r>
      <w:r w:rsidRPr="008E46EE">
        <w:t>.</w:t>
      </w:r>
    </w:p>
    <w:p w14:paraId="2047D170" w14:textId="60395E33" w:rsidR="00136E17" w:rsidRPr="00251D80" w:rsidRDefault="00136E17" w:rsidP="00136E17">
      <w:pPr>
        <w:rPr>
          <w:i/>
        </w:rPr>
      </w:pPr>
      <w:r>
        <w:t>Interfaces between 5GC NFs will be covered by CT4</w:t>
      </w:r>
      <w:r w:rsidR="00DC6CFC"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BB2F1E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B619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C49F283" w:rsidR="00EB619B" w:rsidRDefault="00EB619B" w:rsidP="00EB619B">
            <w:pPr>
              <w:pStyle w:val="TAL"/>
            </w:pPr>
            <w:r w:rsidRPr="001F58C1">
              <w:rPr>
                <w:lang w:val="sv-SE"/>
              </w:rPr>
              <w:t>AT&amp;T</w:t>
            </w:r>
          </w:p>
        </w:tc>
      </w:tr>
      <w:tr w:rsidR="00EB619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A798ED1" w:rsidR="00EB619B" w:rsidRDefault="00EB619B" w:rsidP="00EB619B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EB619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68C715" w:rsidR="00EB619B" w:rsidRDefault="00EB619B" w:rsidP="00EB619B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EB619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A64B2" w:rsidR="00EB619B" w:rsidRDefault="00EB619B" w:rsidP="00EB619B">
            <w:pPr>
              <w:pStyle w:val="TAL"/>
            </w:pPr>
            <w:r>
              <w:rPr>
                <w:lang w:val="sv-SE"/>
              </w:rPr>
              <w:t>MediaTek Inc</w:t>
            </w:r>
          </w:p>
        </w:tc>
      </w:tr>
      <w:tr w:rsidR="00EB619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F417989" w:rsidR="00EB619B" w:rsidRDefault="00EB619B" w:rsidP="00EB619B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EB619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54FEED9" w:rsidR="00EB619B" w:rsidRDefault="00EB619B" w:rsidP="00EB619B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EB619B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733F3E1D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Sony</w:t>
            </w:r>
          </w:p>
        </w:tc>
      </w:tr>
      <w:tr w:rsidR="00EB619B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42E2D3C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Apple</w:t>
            </w:r>
          </w:p>
        </w:tc>
      </w:tr>
      <w:tr w:rsidR="00EB619B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067800DA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China Mobile</w:t>
            </w:r>
          </w:p>
        </w:tc>
      </w:tr>
      <w:tr w:rsidR="00EB619B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61580EF8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Huawei</w:t>
            </w:r>
          </w:p>
        </w:tc>
      </w:tr>
      <w:tr w:rsidR="009803C6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689F3711" w:rsidR="009803C6" w:rsidDel="009803C6" w:rsidRDefault="009803C6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HiSilicon</w:t>
            </w:r>
          </w:p>
        </w:tc>
      </w:tr>
      <w:tr w:rsidR="00EB619B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4B01BA99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Qualcomm</w:t>
            </w:r>
          </w:p>
        </w:tc>
      </w:tr>
      <w:tr w:rsidR="00EB619B" w14:paraId="07420B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9C0B0" w14:textId="5CD203A5" w:rsidR="00EB619B" w:rsidRDefault="002E3C96" w:rsidP="00EB619B">
            <w:pPr>
              <w:pStyle w:val="TAL"/>
            </w:pPr>
            <w:r>
              <w:t>ZTE</w:t>
            </w:r>
          </w:p>
        </w:tc>
      </w:tr>
      <w:tr w:rsidR="00EB619B" w14:paraId="4CDE74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F70FC" w14:textId="77777777" w:rsidR="00EB619B" w:rsidRDefault="00EB619B" w:rsidP="00EB619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6AC3E" w14:textId="77777777" w:rsidR="00DF2E77" w:rsidRDefault="00DF2E77">
      <w:r>
        <w:separator/>
      </w:r>
    </w:p>
  </w:endnote>
  <w:endnote w:type="continuationSeparator" w:id="0">
    <w:p w14:paraId="08D18F72" w14:textId="77777777" w:rsidR="00DF2E77" w:rsidRDefault="00DF2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EB023" w14:textId="77777777" w:rsidR="00DF2E77" w:rsidRDefault="00DF2E77">
      <w:r>
        <w:separator/>
      </w:r>
    </w:p>
  </w:footnote>
  <w:footnote w:type="continuationSeparator" w:id="0">
    <w:p w14:paraId="026D47BA" w14:textId="77777777" w:rsidR="00DF2E77" w:rsidRDefault="00DF2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B73"/>
    <w:rsid w:val="00087A9D"/>
    <w:rsid w:val="00092D97"/>
    <w:rsid w:val="000A3125"/>
    <w:rsid w:val="000B0519"/>
    <w:rsid w:val="000B1ABD"/>
    <w:rsid w:val="000B61FD"/>
    <w:rsid w:val="000C0BF7"/>
    <w:rsid w:val="000C292D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6E17"/>
    <w:rsid w:val="0014210D"/>
    <w:rsid w:val="00171925"/>
    <w:rsid w:val="00173998"/>
    <w:rsid w:val="00174617"/>
    <w:rsid w:val="00174FF2"/>
    <w:rsid w:val="001759A7"/>
    <w:rsid w:val="001A4192"/>
    <w:rsid w:val="001A7910"/>
    <w:rsid w:val="001C4A71"/>
    <w:rsid w:val="001C5C86"/>
    <w:rsid w:val="001C718D"/>
    <w:rsid w:val="001E14C4"/>
    <w:rsid w:val="001F7D5F"/>
    <w:rsid w:val="001F7EB4"/>
    <w:rsid w:val="002000C2"/>
    <w:rsid w:val="00205F25"/>
    <w:rsid w:val="00210BC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3C96"/>
    <w:rsid w:val="002E6A7D"/>
    <w:rsid w:val="002E7A9E"/>
    <w:rsid w:val="002F3C41"/>
    <w:rsid w:val="002F6C5C"/>
    <w:rsid w:val="0030045C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C3633"/>
    <w:rsid w:val="004C634D"/>
    <w:rsid w:val="004D24B9"/>
    <w:rsid w:val="004E2CE2"/>
    <w:rsid w:val="004E313F"/>
    <w:rsid w:val="004E4788"/>
    <w:rsid w:val="004E5172"/>
    <w:rsid w:val="004E6F8A"/>
    <w:rsid w:val="00502CD2"/>
    <w:rsid w:val="00504E33"/>
    <w:rsid w:val="00521C8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A0EF8"/>
    <w:rsid w:val="006A45BA"/>
    <w:rsid w:val="006A50C6"/>
    <w:rsid w:val="006A756B"/>
    <w:rsid w:val="006B4280"/>
    <w:rsid w:val="006B4B1C"/>
    <w:rsid w:val="006C2E80"/>
    <w:rsid w:val="006C4991"/>
    <w:rsid w:val="006E0F19"/>
    <w:rsid w:val="006E1FDA"/>
    <w:rsid w:val="006E5E87"/>
    <w:rsid w:val="006F1A44"/>
    <w:rsid w:val="00700281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6826"/>
    <w:rsid w:val="009803C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B48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1A2"/>
    <w:rsid w:val="00B567D1"/>
    <w:rsid w:val="00B73B4C"/>
    <w:rsid w:val="00B73F75"/>
    <w:rsid w:val="00B83212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D1E"/>
    <w:rsid w:val="00C44336"/>
    <w:rsid w:val="00C50F7C"/>
    <w:rsid w:val="00C51704"/>
    <w:rsid w:val="00C5591F"/>
    <w:rsid w:val="00C57C50"/>
    <w:rsid w:val="00C67217"/>
    <w:rsid w:val="00C715CA"/>
    <w:rsid w:val="00C7495D"/>
    <w:rsid w:val="00C77CE9"/>
    <w:rsid w:val="00CA0968"/>
    <w:rsid w:val="00CA168E"/>
    <w:rsid w:val="00CA1C9A"/>
    <w:rsid w:val="00CB0647"/>
    <w:rsid w:val="00CB4236"/>
    <w:rsid w:val="00CC72A4"/>
    <w:rsid w:val="00CD3153"/>
    <w:rsid w:val="00CD6456"/>
    <w:rsid w:val="00CF6810"/>
    <w:rsid w:val="00D06117"/>
    <w:rsid w:val="00D1011B"/>
    <w:rsid w:val="00D21FAC"/>
    <w:rsid w:val="00D27247"/>
    <w:rsid w:val="00D31CC8"/>
    <w:rsid w:val="00D32678"/>
    <w:rsid w:val="00D521C1"/>
    <w:rsid w:val="00D71F40"/>
    <w:rsid w:val="00D77416"/>
    <w:rsid w:val="00D80C44"/>
    <w:rsid w:val="00D80FC6"/>
    <w:rsid w:val="00D81B11"/>
    <w:rsid w:val="00D94917"/>
    <w:rsid w:val="00DA74F3"/>
    <w:rsid w:val="00DB69F3"/>
    <w:rsid w:val="00DC4907"/>
    <w:rsid w:val="00DC6CFC"/>
    <w:rsid w:val="00DD017C"/>
    <w:rsid w:val="00DD397A"/>
    <w:rsid w:val="00DD58B7"/>
    <w:rsid w:val="00DD6699"/>
    <w:rsid w:val="00DE3168"/>
    <w:rsid w:val="00DF2E77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866F6"/>
    <w:rsid w:val="00E90B85"/>
    <w:rsid w:val="00E91679"/>
    <w:rsid w:val="00E92452"/>
    <w:rsid w:val="00E94CC1"/>
    <w:rsid w:val="00E96431"/>
    <w:rsid w:val="00EB619B"/>
    <w:rsid w:val="00EC3039"/>
    <w:rsid w:val="00EC3550"/>
    <w:rsid w:val="00EC5235"/>
    <w:rsid w:val="00ED6B03"/>
    <w:rsid w:val="00ED7A5B"/>
    <w:rsid w:val="00EE1174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basedOn w:val="NO"/>
    <w:rsid w:val="006926A3"/>
    <w:rPr>
      <w:color w:val="FF0000"/>
      <w:lang w:eastAsia="en-GB"/>
    </w:rPr>
  </w:style>
  <w:style w:type="character" w:styleId="Hyperlink">
    <w:name w:val="Hyperlink"/>
    <w:rsid w:val="00210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ian.xb.che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454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Ericsson_0823</cp:lastModifiedBy>
  <cp:revision>6</cp:revision>
  <cp:lastPrinted>2000-02-29T11:31:00Z</cp:lastPrinted>
  <dcterms:created xsi:type="dcterms:W3CDTF">2022-08-26T15:34:00Z</dcterms:created>
  <dcterms:modified xsi:type="dcterms:W3CDTF">2022-08-27T01:48:00Z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