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0535C" w14:textId="25557E69" w:rsidR="003A7765" w:rsidRDefault="003A7765" w:rsidP="004127C9">
      <w:pPr>
        <w:pStyle w:val="Header"/>
        <w:tabs>
          <w:tab w:val="right" w:pos="10440"/>
        </w:tabs>
        <w:rPr>
          <w:rFonts w:cs="Arial"/>
          <w:b w:val="0"/>
          <w:bCs/>
          <w:sz w:val="24"/>
        </w:rPr>
      </w:pPr>
      <w:bookmarkStart w:id="0" w:name="_Toc97274375"/>
      <w:r>
        <w:rPr>
          <w:rFonts w:cs="Arial"/>
          <w:bCs/>
          <w:sz w:val="24"/>
        </w:rPr>
        <w:t>SA WG2 Meeting #S2-15</w:t>
      </w:r>
      <w:r w:rsidR="00DD19D6">
        <w:rPr>
          <w:rFonts w:cs="Arial"/>
          <w:bCs/>
          <w:sz w:val="24"/>
        </w:rPr>
        <w:t>1</w:t>
      </w:r>
      <w:r>
        <w:rPr>
          <w:rFonts w:cs="Arial"/>
          <w:bCs/>
          <w:sz w:val="24"/>
        </w:rPr>
        <w:t>E</w:t>
      </w:r>
      <w:r>
        <w:rPr>
          <w:rFonts w:cs="Arial"/>
          <w:bCs/>
          <w:sz w:val="24"/>
        </w:rPr>
        <w:tab/>
      </w:r>
      <w:r w:rsidR="004127C9">
        <w:rPr>
          <w:rFonts w:cs="Arial"/>
          <w:bCs/>
          <w:sz w:val="24"/>
        </w:rPr>
        <w:t xml:space="preserve">          </w:t>
      </w:r>
      <w:r w:rsidR="00B03AC0" w:rsidRPr="00B03AC0">
        <w:rPr>
          <w:rFonts w:cs="Arial"/>
          <w:bCs/>
          <w:sz w:val="24"/>
        </w:rPr>
        <w:t>S2-</w:t>
      </w:r>
      <w:r w:rsidR="00DD19D6" w:rsidRPr="00B03AC0">
        <w:rPr>
          <w:rFonts w:cs="Arial"/>
          <w:bCs/>
          <w:sz w:val="24"/>
        </w:rPr>
        <w:t>220</w:t>
      </w:r>
      <w:r w:rsidR="006E7FDB">
        <w:rPr>
          <w:rFonts w:cs="Arial"/>
          <w:bCs/>
          <w:sz w:val="24"/>
        </w:rPr>
        <w:t>5136</w:t>
      </w:r>
    </w:p>
    <w:p w14:paraId="5F7ACE9B" w14:textId="1B526E7E" w:rsidR="003A7765" w:rsidRPr="000652EF" w:rsidRDefault="00DD19D6" w:rsidP="004127C9">
      <w:pPr>
        <w:pStyle w:val="Header"/>
        <w:pBdr>
          <w:bottom w:val="single" w:sz="6" w:space="0" w:color="auto"/>
        </w:pBdr>
        <w:tabs>
          <w:tab w:val="right" w:pos="10530"/>
        </w:tabs>
        <w:rPr>
          <w:rFonts w:cs="Arial"/>
          <w:b w:val="0"/>
          <w:bCs/>
          <w:sz w:val="24"/>
        </w:rPr>
      </w:pPr>
      <w:r>
        <w:rPr>
          <w:rFonts w:cs="Arial"/>
          <w:bCs/>
          <w:sz w:val="24"/>
        </w:rPr>
        <w:t>1</w:t>
      </w:r>
      <w:r w:rsidR="00A60A5A">
        <w:rPr>
          <w:rFonts w:cs="Arial"/>
          <w:bCs/>
          <w:sz w:val="24"/>
        </w:rPr>
        <w:t>6</w:t>
      </w:r>
      <w:r w:rsidR="003A7765">
        <w:rPr>
          <w:rFonts w:cs="Arial"/>
          <w:bCs/>
          <w:sz w:val="24"/>
        </w:rPr>
        <w:t xml:space="preserve"> - </w:t>
      </w:r>
      <w:r>
        <w:rPr>
          <w:rFonts w:cs="Arial"/>
          <w:bCs/>
          <w:sz w:val="24"/>
        </w:rPr>
        <w:t>20</w:t>
      </w:r>
      <w:r w:rsidR="003A7765">
        <w:rPr>
          <w:rFonts w:cs="Arial"/>
          <w:bCs/>
          <w:sz w:val="24"/>
        </w:rPr>
        <w:t xml:space="preserve"> </w:t>
      </w:r>
      <w:r>
        <w:rPr>
          <w:rFonts w:cs="Arial"/>
          <w:bCs/>
          <w:sz w:val="24"/>
        </w:rPr>
        <w:t>May</w:t>
      </w:r>
      <w:r w:rsidR="003A7765">
        <w:rPr>
          <w:rFonts w:cs="Arial"/>
          <w:bCs/>
          <w:sz w:val="24"/>
        </w:rPr>
        <w:t>, 2022, Electronic meeting</w:t>
      </w:r>
      <w:r w:rsidR="003A7765">
        <w:rPr>
          <w:rFonts w:cs="Arial"/>
          <w:bCs/>
          <w:sz w:val="24"/>
        </w:rPr>
        <w:tab/>
      </w:r>
      <w:r w:rsidR="00A40A46">
        <w:rPr>
          <w:rFonts w:cs="Arial"/>
          <w:b w:val="0"/>
          <w:bCs/>
          <w:color w:val="0000FF"/>
        </w:rPr>
        <w:t>(revision of S2-220</w:t>
      </w:r>
      <w:r w:rsidR="00A40A46">
        <w:rPr>
          <w:rFonts w:cs="Arial"/>
          <w:b w:val="0"/>
          <w:bCs/>
          <w:color w:val="0000FF"/>
        </w:rPr>
        <w:t>3949</w:t>
      </w:r>
      <w:r w:rsidR="00A40A46">
        <w:rPr>
          <w:rFonts w:cs="Arial"/>
          <w:b w:val="0"/>
          <w:bCs/>
          <w:color w:val="0000FF"/>
        </w:rPr>
        <w:t>r03)</w:t>
      </w:r>
    </w:p>
    <w:p w14:paraId="0554F684" w14:textId="77777777" w:rsidR="003A7765" w:rsidRDefault="003A7765" w:rsidP="003A7765">
      <w:pPr>
        <w:ind w:left="2127" w:hanging="2127"/>
        <w:rPr>
          <w:rFonts w:ascii="Arial" w:hAnsi="Arial" w:cs="Arial"/>
          <w:b/>
        </w:rPr>
      </w:pPr>
    </w:p>
    <w:p w14:paraId="2781D024" w14:textId="2F1243F7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Cabl</w:t>
      </w:r>
      <w:r w:rsidR="004127C9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Labs</w:t>
      </w:r>
      <w:r w:rsidR="00537FBE">
        <w:rPr>
          <w:rFonts w:ascii="Arial" w:hAnsi="Arial" w:cs="Arial"/>
          <w:b/>
        </w:rPr>
        <w:t>, Charter</w:t>
      </w:r>
    </w:p>
    <w:p w14:paraId="3A1AB2AB" w14:textId="69B0B93D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4121F" w:rsidRPr="00B4121F">
        <w:rPr>
          <w:rFonts w:ascii="Arial" w:hAnsi="Arial" w:cs="Arial"/>
          <w:b/>
        </w:rPr>
        <w:t>Support for NSWO</w:t>
      </w:r>
      <w:r w:rsidR="00B4121F">
        <w:rPr>
          <w:rFonts w:ascii="Arial" w:hAnsi="Arial" w:cs="Arial"/>
          <w:b/>
        </w:rPr>
        <w:t>F</w:t>
      </w:r>
      <w:r w:rsidR="00B4121F" w:rsidRPr="00B4121F">
        <w:rPr>
          <w:rFonts w:ascii="Arial" w:hAnsi="Arial" w:cs="Arial"/>
          <w:b/>
        </w:rPr>
        <w:t xml:space="preserve"> in SNPN</w:t>
      </w:r>
    </w:p>
    <w:p w14:paraId="2D452FCD" w14:textId="77777777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247919B" w14:textId="77777777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9.4</w:t>
      </w:r>
    </w:p>
    <w:p w14:paraId="1EA9C1C0" w14:textId="77777777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FS_eNPN_Ph2 / Rel-18</w:t>
      </w:r>
    </w:p>
    <w:p w14:paraId="717A9F70" w14:textId="12D94EB8" w:rsidR="003A7765" w:rsidRDefault="003A7765" w:rsidP="00DD19D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Proposes a solution for </w:t>
      </w:r>
      <w:r w:rsidR="00B4121F">
        <w:rPr>
          <w:rFonts w:ascii="Arial" w:hAnsi="Arial" w:cs="Arial"/>
          <w:i/>
        </w:rPr>
        <w:t>s</w:t>
      </w:r>
      <w:r w:rsidR="00B4121F" w:rsidRPr="00B4121F">
        <w:rPr>
          <w:rFonts w:ascii="Arial" w:hAnsi="Arial" w:cs="Arial"/>
          <w:i/>
        </w:rPr>
        <w:t>upport</w:t>
      </w:r>
      <w:r w:rsidR="00B4121F">
        <w:rPr>
          <w:rFonts w:ascii="Arial" w:hAnsi="Arial" w:cs="Arial"/>
          <w:i/>
        </w:rPr>
        <w:t xml:space="preserve">ing </w:t>
      </w:r>
      <w:r w:rsidR="00B4121F" w:rsidRPr="00B4121F">
        <w:rPr>
          <w:rFonts w:ascii="Arial" w:hAnsi="Arial" w:cs="Arial"/>
          <w:i/>
        </w:rPr>
        <w:t>NSWO</w:t>
      </w:r>
      <w:r w:rsidR="00B4121F">
        <w:rPr>
          <w:rFonts w:ascii="Arial" w:hAnsi="Arial" w:cs="Arial"/>
          <w:i/>
        </w:rPr>
        <w:t xml:space="preserve"> function</w:t>
      </w:r>
      <w:r w:rsidR="00B4121F" w:rsidRPr="00B4121F">
        <w:rPr>
          <w:rFonts w:ascii="Arial" w:hAnsi="Arial" w:cs="Arial"/>
          <w:i/>
        </w:rPr>
        <w:t xml:space="preserve"> in SNPN</w:t>
      </w:r>
      <w:r w:rsidR="00DD19D6">
        <w:rPr>
          <w:rFonts w:ascii="Arial" w:hAnsi="Arial" w:cs="Arial"/>
          <w:i/>
        </w:rPr>
        <w:t>.</w:t>
      </w:r>
    </w:p>
    <w:p w14:paraId="2318330B" w14:textId="77777777" w:rsidR="003A7765" w:rsidRDefault="003A7765" w:rsidP="003A7765">
      <w:pPr>
        <w:pStyle w:val="Heading1"/>
      </w:pPr>
      <w:r>
        <w:t>1</w:t>
      </w:r>
      <w:r>
        <w:tab/>
        <w:t>Background</w:t>
      </w:r>
    </w:p>
    <w:p w14:paraId="726AE38B" w14:textId="3DE8FFF9" w:rsidR="003A7765" w:rsidRDefault="003A7765" w:rsidP="003A7765">
      <w:pPr>
        <w:rPr>
          <w:noProof/>
          <w:lang w:eastAsia="ko-KR"/>
        </w:rPr>
      </w:pPr>
      <w:r w:rsidRPr="00DD4092">
        <w:rPr>
          <w:noProof/>
          <w:lang w:eastAsia="ko-KR"/>
        </w:rPr>
        <w:t>Pro</w:t>
      </w:r>
      <w:r>
        <w:rPr>
          <w:noProof/>
          <w:lang w:eastAsia="ko-KR"/>
        </w:rPr>
        <w:t xml:space="preserve">poses </w:t>
      </w:r>
      <w:r w:rsidR="00F30924">
        <w:rPr>
          <w:noProof/>
          <w:lang w:eastAsia="ko-KR"/>
        </w:rPr>
        <w:t>a</w:t>
      </w:r>
      <w:r>
        <w:rPr>
          <w:noProof/>
          <w:lang w:eastAsia="ko-KR"/>
        </w:rPr>
        <w:t xml:space="preserve"> solution for inclusion in TR 23.700-08</w:t>
      </w:r>
      <w:r w:rsidRPr="00DD4092">
        <w:rPr>
          <w:noProof/>
          <w:lang w:eastAsia="ko-KR"/>
        </w:rPr>
        <w:t>.</w:t>
      </w:r>
    </w:p>
    <w:p w14:paraId="14061679" w14:textId="77777777" w:rsidR="003A7765" w:rsidRPr="0067355C" w:rsidRDefault="003A7765" w:rsidP="007D7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F7091B3" w14:textId="1280C69B" w:rsidR="002F6B10" w:rsidRPr="00F41F83" w:rsidRDefault="002F6B10" w:rsidP="003A7765">
      <w:pPr>
        <w:pStyle w:val="Heading2"/>
        <w:rPr>
          <w:lang w:val="en-US"/>
        </w:rPr>
      </w:pPr>
      <w:r w:rsidRPr="00F41F83">
        <w:rPr>
          <w:lang w:val="en-US"/>
        </w:rPr>
        <w:t>6.</w:t>
      </w:r>
      <w:r w:rsidR="0061423E">
        <w:rPr>
          <w:lang w:val="en-US"/>
        </w:rPr>
        <w:t>X</w:t>
      </w:r>
      <w:r w:rsidRPr="00F41F83">
        <w:rPr>
          <w:lang w:val="en-US"/>
        </w:rPr>
        <w:tab/>
        <w:t xml:space="preserve">Solution </w:t>
      </w:r>
      <w:r w:rsidR="00996F74">
        <w:rPr>
          <w:lang w:val="en-US"/>
        </w:rPr>
        <w:t>X</w:t>
      </w:r>
      <w:r w:rsidRPr="00F41F83">
        <w:rPr>
          <w:lang w:val="en-US"/>
        </w:rPr>
        <w:t xml:space="preserve">: </w:t>
      </w:r>
      <w:bookmarkEnd w:id="0"/>
      <w:r w:rsidR="00B4121F" w:rsidRPr="00B4121F">
        <w:rPr>
          <w:lang w:val="en-US"/>
        </w:rPr>
        <w:t>Support for NSWOF in SNPN</w:t>
      </w:r>
    </w:p>
    <w:p w14:paraId="1C928255" w14:textId="03A2B408" w:rsidR="002F6B10" w:rsidRPr="00F41F83" w:rsidRDefault="002F6B10" w:rsidP="002F6B10">
      <w:pPr>
        <w:pStyle w:val="Heading3"/>
        <w:rPr>
          <w:lang w:eastAsia="ko-KR"/>
        </w:rPr>
      </w:pPr>
      <w:bookmarkStart w:id="1" w:name="_Toc97274376"/>
      <w:r w:rsidRPr="00F41F83">
        <w:rPr>
          <w:lang w:eastAsia="ko-KR"/>
        </w:rPr>
        <w:t>6.</w:t>
      </w:r>
      <w:r w:rsidR="0061423E">
        <w:rPr>
          <w:lang w:eastAsia="ko-KR"/>
        </w:rPr>
        <w:t>X</w:t>
      </w:r>
      <w:r w:rsidRPr="00F41F83">
        <w:rPr>
          <w:lang w:eastAsia="ko-KR"/>
        </w:rPr>
        <w:t>.</w:t>
      </w:r>
      <w:r w:rsidR="00CC316E">
        <w:rPr>
          <w:lang w:eastAsia="ko-KR"/>
        </w:rPr>
        <w:t>1</w:t>
      </w:r>
      <w:r w:rsidRPr="00F41F83">
        <w:rPr>
          <w:lang w:eastAsia="ko-KR"/>
        </w:rPr>
        <w:tab/>
        <w:t>Introduction</w:t>
      </w:r>
      <w:bookmarkEnd w:id="1"/>
    </w:p>
    <w:p w14:paraId="64E2A77E" w14:textId="77777777" w:rsidR="00B4121F" w:rsidRDefault="00B4121F" w:rsidP="00B4121F">
      <w:pPr>
        <w:rPr>
          <w:lang w:eastAsia="ko-KR"/>
        </w:rPr>
      </w:pPr>
      <w:bookmarkStart w:id="2" w:name="_Toc97274377"/>
      <w:r w:rsidRPr="003C02B8">
        <w:rPr>
          <w:lang w:eastAsia="ko-KR"/>
        </w:rPr>
        <w:t xml:space="preserve">This solution addresses KI#2. </w:t>
      </w:r>
    </w:p>
    <w:p w14:paraId="664080AF" w14:textId="77777777" w:rsidR="00B4121F" w:rsidRPr="003F1F4A" w:rsidRDefault="00B4121F" w:rsidP="00B4121F">
      <w:r w:rsidRPr="003C02B8">
        <w:rPr>
          <w:lang w:eastAsia="ko-KR"/>
        </w:rPr>
        <w:t>The solution defines how the same credentials can be leveraged for devices accessing SNPN via NG-RAN and 5GC</w:t>
      </w:r>
      <w:r>
        <w:rPr>
          <w:lang w:eastAsia="ko-KR"/>
        </w:rPr>
        <w:t>,</w:t>
      </w:r>
      <w:r w:rsidRPr="003C02B8">
        <w:rPr>
          <w:lang w:eastAsia="ko-KR"/>
        </w:rPr>
        <w:t xml:space="preserve"> and non-3GPP access network </w:t>
      </w:r>
      <w:r>
        <w:rPr>
          <w:lang w:eastAsia="ko-KR"/>
        </w:rPr>
        <w:t xml:space="preserve">using </w:t>
      </w:r>
      <w:r w:rsidRPr="00AB255B">
        <w:rPr>
          <w:lang w:eastAsia="ko-KR"/>
        </w:rPr>
        <w:t>Non-Seamless WLAN Offload Function (NSWOF)</w:t>
      </w:r>
      <w:r>
        <w:rPr>
          <w:lang w:eastAsia="ko-KR"/>
        </w:rPr>
        <w:t>. In case a device is connected via WLAN for the non-3GPP access network, NSWOF</w:t>
      </w:r>
      <w:r w:rsidRPr="00AB255B">
        <w:rPr>
          <w:lang w:eastAsia="ko-KR"/>
        </w:rPr>
        <w:t xml:space="preserve"> interfaces to the WLAN access network using the SWa interface as defined in TS 23.402 [</w:t>
      </w:r>
      <w:r>
        <w:rPr>
          <w:lang w:eastAsia="ko-KR"/>
        </w:rPr>
        <w:t>1</w:t>
      </w:r>
      <w:r w:rsidRPr="00AB255B">
        <w:rPr>
          <w:lang w:eastAsia="ko-KR"/>
        </w:rPr>
        <w:t>], and interfaces to the AUSF using the Nausf Service Based Interface (SBI)</w:t>
      </w:r>
      <w:r>
        <w:rPr>
          <w:lang w:eastAsia="ko-KR"/>
        </w:rPr>
        <w:t xml:space="preserve"> </w:t>
      </w:r>
      <w:r w:rsidRPr="00251333">
        <w:rPr>
          <w:lang w:eastAsia="ko-KR"/>
        </w:rPr>
        <w:t>performing the protocol translation and the AUSF discovery</w:t>
      </w:r>
      <w:r w:rsidRPr="00AB255B">
        <w:rPr>
          <w:lang w:eastAsia="ko-KR"/>
        </w:rPr>
        <w:t xml:space="preserve">. </w:t>
      </w:r>
    </w:p>
    <w:p w14:paraId="5395B9B3" w14:textId="5F5F3ED9" w:rsidR="00B4121F" w:rsidRDefault="00B4121F" w:rsidP="00B4121F">
      <w:pPr>
        <w:rPr>
          <w:lang w:eastAsia="ko-KR"/>
        </w:rPr>
      </w:pPr>
      <w:r>
        <w:rPr>
          <w:lang w:eastAsia="ko-KR"/>
        </w:rPr>
        <w:t xml:space="preserve">In case a device is connected via a residential gateway (e.g., FN-RG or 5G-RG), NSWOF support for wireline access that is being addressed in Rel-18 5WWC (e.g., Solution#22 in TR 23.700-17 [2]) is </w:t>
      </w:r>
      <w:r w:rsidRPr="006E7FDB">
        <w:rPr>
          <w:lang w:eastAsia="ko-KR"/>
        </w:rPr>
        <w:t>assumed</w:t>
      </w:r>
      <w:r w:rsidR="002A4A13" w:rsidRPr="006E7FDB">
        <w:rPr>
          <w:lang w:eastAsia="ko-KR"/>
        </w:rPr>
        <w:t xml:space="preserve"> and </w:t>
      </w:r>
      <w:r w:rsidR="002A4A13" w:rsidRPr="006E7FDB">
        <w:t>conclusion of TS 23.700-17 will be taken into account and possible alignment will be considered</w:t>
      </w:r>
      <w:r w:rsidRPr="006E7FDB">
        <w:rPr>
          <w:lang w:eastAsia="ko-KR"/>
        </w:rPr>
        <w:t>. For example, NSWOF of wireline</w:t>
      </w:r>
      <w:r>
        <w:rPr>
          <w:lang w:eastAsia="ko-KR"/>
        </w:rPr>
        <w:t xml:space="preserve"> access interfaces to a 5G-RG using a SWa interface as referred in [2]. Based on this solution, the device connecting to 5G-RG is authenticated and authorized by the HPLMN of this device. </w:t>
      </w:r>
      <w:r w:rsidRPr="002B2E43">
        <w:rPr>
          <w:lang w:eastAsia="ko-KR"/>
        </w:rPr>
        <w:t>The authentication procedure does not require 5GS registration because it is based on the NSWO authentication procedure specified in Annex S of TS 33.501 [9].”</w:t>
      </w:r>
      <w:r>
        <w:rPr>
          <w:lang w:eastAsia="ko-KR"/>
        </w:rPr>
        <w:t>.</w:t>
      </w:r>
    </w:p>
    <w:p w14:paraId="3B9EA58F" w14:textId="79A2E32A" w:rsidR="002F6B10" w:rsidRPr="00F41F83" w:rsidRDefault="002F6B10" w:rsidP="00AB5186">
      <w:pPr>
        <w:pStyle w:val="Heading3"/>
        <w:rPr>
          <w:lang w:eastAsia="ko-KR"/>
        </w:rPr>
      </w:pPr>
      <w:r w:rsidRPr="00F41F83">
        <w:rPr>
          <w:lang w:eastAsia="ko-KR"/>
        </w:rPr>
        <w:t>6.</w:t>
      </w:r>
      <w:r w:rsidR="0061423E">
        <w:rPr>
          <w:lang w:eastAsia="ko-KR"/>
        </w:rPr>
        <w:t>X</w:t>
      </w:r>
      <w:r w:rsidRPr="00F41F83">
        <w:rPr>
          <w:lang w:eastAsia="ko-KR"/>
        </w:rPr>
        <w:t>.</w:t>
      </w:r>
      <w:r w:rsidR="00CC316E">
        <w:rPr>
          <w:lang w:eastAsia="ko-KR"/>
        </w:rPr>
        <w:t>2</w:t>
      </w:r>
      <w:r w:rsidRPr="00F41F83">
        <w:rPr>
          <w:lang w:eastAsia="ko-KR"/>
        </w:rPr>
        <w:tab/>
        <w:t>Functional Description</w:t>
      </w:r>
      <w:bookmarkEnd w:id="2"/>
    </w:p>
    <w:p w14:paraId="51F4E54E" w14:textId="1C098BC7" w:rsidR="00B4121F" w:rsidRDefault="00B4121F" w:rsidP="00B4121F">
      <w:pPr>
        <w:ind w:left="540" w:hanging="256"/>
        <w:rPr>
          <w:lang w:eastAsia="en-GB"/>
        </w:rPr>
      </w:pPr>
      <w:bookmarkStart w:id="3" w:name="_Toc97274379"/>
      <w:r>
        <w:rPr>
          <w:lang w:eastAsia="en-GB"/>
        </w:rPr>
        <w:t>-</w:t>
      </w:r>
      <w:r>
        <w:rPr>
          <w:lang w:eastAsia="en-GB"/>
        </w:rPr>
        <w:tab/>
      </w:r>
      <w:r w:rsidRPr="00440072">
        <w:rPr>
          <w:lang w:eastAsia="en-GB"/>
        </w:rPr>
        <w:t xml:space="preserve">The architecture to support authentication </w:t>
      </w:r>
      <w:r>
        <w:rPr>
          <w:lang w:eastAsia="en-GB"/>
        </w:rPr>
        <w:t>via NSWOF will be a</w:t>
      </w:r>
      <w:r w:rsidRPr="00440072">
        <w:rPr>
          <w:lang w:eastAsia="en-GB"/>
        </w:rPr>
        <w:t>s defined in clause 4.2.15</w:t>
      </w:r>
      <w:r>
        <w:rPr>
          <w:lang w:eastAsia="en-GB"/>
        </w:rPr>
        <w:t xml:space="preserve"> of TS 23.501 [3]</w:t>
      </w:r>
      <w:r w:rsidRPr="00440072">
        <w:rPr>
          <w:lang w:eastAsia="en-GB"/>
        </w:rPr>
        <w:t>.</w:t>
      </w:r>
    </w:p>
    <w:p w14:paraId="3B0DB99A" w14:textId="77777777" w:rsidR="00B4121F" w:rsidRPr="00440072" w:rsidRDefault="00B4121F" w:rsidP="00B4121F">
      <w:pPr>
        <w:ind w:left="540" w:hanging="256"/>
        <w:rPr>
          <w:lang w:eastAsia="en-GB"/>
        </w:rPr>
      </w:pPr>
      <w:r>
        <w:rPr>
          <w:lang w:eastAsia="en-GB"/>
        </w:rPr>
        <w:t xml:space="preserve">-    </w:t>
      </w:r>
      <w:r w:rsidRPr="00440072">
        <w:rPr>
          <w:lang w:eastAsia="en-GB"/>
        </w:rPr>
        <w:t xml:space="preserve">The procedures for AUSF discovery and selection by NSWOF will be as defined in clause 6.3.4 </w:t>
      </w:r>
      <w:r>
        <w:rPr>
          <w:lang w:eastAsia="en-GB"/>
        </w:rPr>
        <w:t>of TS 23.501 [3].</w:t>
      </w:r>
    </w:p>
    <w:p w14:paraId="189621BD" w14:textId="77777777" w:rsidR="00B4121F" w:rsidRPr="00AD384A" w:rsidRDefault="00B4121F" w:rsidP="00B4121F">
      <w:pPr>
        <w:pStyle w:val="B1"/>
      </w:pPr>
      <w:r>
        <w:t xml:space="preserve">-    </w:t>
      </w:r>
      <w:r w:rsidRPr="003F1F4A">
        <w:t>The functionality of NSWOF and the procedures applied for supporting WLAN connection</w:t>
      </w:r>
      <w:r>
        <w:t xml:space="preserve"> or wireline connection</w:t>
      </w:r>
      <w:r w:rsidRPr="003F1F4A">
        <w:t xml:space="preserve"> using 5GS credentials for Non-seamless WLAN offload </w:t>
      </w:r>
      <w:r>
        <w:t>may</w:t>
      </w:r>
      <w:r w:rsidRPr="00440072">
        <w:t xml:space="preserve"> be as </w:t>
      </w:r>
      <w:r w:rsidRPr="003F1F4A">
        <w:t>defined in TS 33.501 [</w:t>
      </w:r>
      <w:r>
        <w:t>4</w:t>
      </w:r>
      <w:r w:rsidRPr="003F1F4A">
        <w:t xml:space="preserve">] </w:t>
      </w:r>
      <w:r>
        <w:t xml:space="preserve">(e.g., in </w:t>
      </w:r>
      <w:r w:rsidRPr="003F1F4A">
        <w:t>Annex S</w:t>
      </w:r>
      <w:r>
        <w:t>).</w:t>
      </w:r>
    </w:p>
    <w:p w14:paraId="52990C80" w14:textId="5BDF58E9" w:rsidR="00B4121F" w:rsidRPr="00251333" w:rsidRDefault="00B4121F" w:rsidP="00B4121F">
      <w:pPr>
        <w:ind w:left="540" w:hanging="270"/>
        <w:rPr>
          <w:lang w:eastAsia="en-GB"/>
        </w:rPr>
      </w:pPr>
      <w:r w:rsidRPr="00AD384A">
        <w:rPr>
          <w:lang w:eastAsia="en-GB"/>
        </w:rPr>
        <w:t>-</w:t>
      </w:r>
      <w:bookmarkStart w:id="4" w:name="_Hlk98953248"/>
      <w:r>
        <w:rPr>
          <w:lang w:eastAsia="en-GB"/>
        </w:rPr>
        <w:t xml:space="preserve">    </w:t>
      </w:r>
      <w:r w:rsidRPr="00251333">
        <w:rPr>
          <w:lang w:eastAsia="en-GB"/>
        </w:rPr>
        <w:t xml:space="preserve">When the </w:t>
      </w:r>
      <w:r w:rsidR="00A11C71">
        <w:rPr>
          <w:lang w:eastAsia="en-GB"/>
        </w:rPr>
        <w:t>UE</w:t>
      </w:r>
      <w:r w:rsidRPr="00251333">
        <w:rPr>
          <w:lang w:eastAsia="en-GB"/>
        </w:rPr>
        <w:t xml:space="preserve"> wishes to use 5G NSWO to connect to the </w:t>
      </w:r>
      <w:bookmarkStart w:id="5" w:name="_Hlk102577173"/>
      <w:r w:rsidRPr="00AD384A">
        <w:rPr>
          <w:lang w:eastAsia="en-GB"/>
        </w:rPr>
        <w:t>non-3GPP network (e.g., WLAN or Wireline access network)</w:t>
      </w:r>
      <w:bookmarkEnd w:id="5"/>
      <w:r w:rsidRPr="00AD384A">
        <w:rPr>
          <w:lang w:eastAsia="en-GB"/>
        </w:rPr>
        <w:t xml:space="preserve"> </w:t>
      </w:r>
      <w:r w:rsidRPr="00251333">
        <w:rPr>
          <w:lang w:eastAsia="en-GB"/>
        </w:rPr>
        <w:t xml:space="preserve">using its </w:t>
      </w:r>
      <w:r>
        <w:rPr>
          <w:lang w:eastAsia="en-GB"/>
        </w:rPr>
        <w:t>5GS</w:t>
      </w:r>
      <w:r w:rsidRPr="00251333">
        <w:rPr>
          <w:lang w:eastAsia="en-GB"/>
        </w:rPr>
        <w:t xml:space="preserve"> credentials </w:t>
      </w:r>
      <w:r>
        <w:rPr>
          <w:lang w:eastAsia="en-GB"/>
        </w:rPr>
        <w:t>associated with the SNPN,</w:t>
      </w:r>
      <w:r w:rsidRPr="00251333">
        <w:rPr>
          <w:lang w:eastAsia="en-GB"/>
        </w:rPr>
        <w:t xml:space="preserve"> the NAI format for 5G NSWO access used</w:t>
      </w:r>
      <w:r>
        <w:rPr>
          <w:lang w:eastAsia="en-GB"/>
        </w:rPr>
        <w:t xml:space="preserve"> will be as defined in </w:t>
      </w:r>
      <w:r w:rsidRPr="00F95008">
        <w:rPr>
          <w:lang w:eastAsia="en-GB"/>
        </w:rPr>
        <w:t>clause 28.7.6 and 28.7.7</w:t>
      </w:r>
      <w:r>
        <w:rPr>
          <w:lang w:eastAsia="en-GB"/>
        </w:rPr>
        <w:t xml:space="preserve"> of </w:t>
      </w:r>
      <w:r w:rsidRPr="00F95008">
        <w:rPr>
          <w:lang w:eastAsia="en-GB"/>
        </w:rPr>
        <w:t>TS 23.003</w:t>
      </w:r>
      <w:r>
        <w:rPr>
          <w:lang w:eastAsia="en-GB"/>
        </w:rPr>
        <w:t xml:space="preserve"> [5]</w:t>
      </w:r>
      <w:r w:rsidRPr="00251333">
        <w:rPr>
          <w:lang w:eastAsia="en-GB"/>
        </w:rPr>
        <w:t>.</w:t>
      </w:r>
    </w:p>
    <w:bookmarkEnd w:id="4"/>
    <w:p w14:paraId="54817738" w14:textId="77777777" w:rsidR="00B4121F" w:rsidRDefault="00B4121F" w:rsidP="00B4121F">
      <w:pPr>
        <w:pStyle w:val="B1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 xml:space="preserve">-   </w:t>
      </w:r>
      <w:r>
        <w:rPr>
          <w:rFonts w:eastAsiaTheme="minorHAnsi"/>
          <w:lang w:val="en-US" w:eastAsia="ko-KR"/>
        </w:rPr>
        <w:t xml:space="preserve"> </w:t>
      </w:r>
      <w:r w:rsidRPr="003C02B8">
        <w:rPr>
          <w:rFonts w:eastAsiaTheme="minorHAnsi"/>
          <w:lang w:val="en-US" w:eastAsia="ko-KR"/>
        </w:rPr>
        <w:t>The SNPN</w:t>
      </w:r>
      <w:r>
        <w:rPr>
          <w:rFonts w:eastAsiaTheme="minorHAnsi"/>
          <w:lang w:val="en-US" w:eastAsia="ko-KR"/>
        </w:rPr>
        <w:t xml:space="preserve"> and the </w:t>
      </w:r>
      <w:r w:rsidRPr="00AD384A">
        <w:t>non-3GPP network (e.g., WLAN or Wireline access network)</w:t>
      </w:r>
      <w:r>
        <w:t xml:space="preserve"> </w:t>
      </w:r>
      <w:r w:rsidRPr="003C02B8">
        <w:rPr>
          <w:rFonts w:eastAsiaTheme="minorHAnsi"/>
          <w:lang w:val="en-US" w:eastAsia="ko-KR"/>
        </w:rPr>
        <w:t>provides access to the same Data Network e.g., internet or enterprise network</w:t>
      </w:r>
    </w:p>
    <w:p w14:paraId="05C78EB1" w14:textId="77777777" w:rsidR="00B4121F" w:rsidRPr="003C02B8" w:rsidRDefault="00B4121F" w:rsidP="00B4121F">
      <w:pPr>
        <w:pStyle w:val="B1"/>
        <w:rPr>
          <w:rFonts w:eastAsiaTheme="minorHAnsi"/>
          <w:lang w:val="en-US" w:eastAsia="ko-KR"/>
        </w:rPr>
      </w:pPr>
      <w:r>
        <w:rPr>
          <w:rFonts w:eastAsiaTheme="minorHAnsi"/>
          <w:lang w:val="en-US" w:eastAsia="ko-KR"/>
        </w:rPr>
        <w:t xml:space="preserve">-    </w:t>
      </w:r>
      <w:r w:rsidRPr="003C02B8">
        <w:rPr>
          <w:rFonts w:eastAsiaTheme="minorHAnsi"/>
          <w:lang w:val="en-US" w:eastAsia="ko-KR"/>
        </w:rPr>
        <w:t xml:space="preserve">Seamless mobility between the SNPN and </w:t>
      </w:r>
      <w:r>
        <w:rPr>
          <w:rFonts w:eastAsiaTheme="minorHAnsi"/>
          <w:lang w:val="en-US" w:eastAsia="ko-KR"/>
        </w:rPr>
        <w:t xml:space="preserve">the </w:t>
      </w:r>
      <w:r w:rsidRPr="00AD384A">
        <w:t>non-3GPP network (e.g., WLAN or Wireline access network)</w:t>
      </w:r>
      <w:r>
        <w:t xml:space="preserve"> </w:t>
      </w:r>
      <w:r w:rsidRPr="003C02B8">
        <w:rPr>
          <w:rFonts w:eastAsiaTheme="minorHAnsi"/>
          <w:lang w:val="en-US" w:eastAsia="ko-KR"/>
        </w:rPr>
        <w:t>is not supported by this architecture.</w:t>
      </w:r>
    </w:p>
    <w:p w14:paraId="3161DC9C" w14:textId="3F34EA6F" w:rsidR="005E05C6" w:rsidRDefault="006840A0" w:rsidP="005E05C6">
      <w:pPr>
        <w:pStyle w:val="B1"/>
        <w:jc w:val="center"/>
        <w:rPr>
          <w:noProof/>
        </w:rPr>
      </w:pPr>
      <w:r w:rsidDel="006840A0">
        <w:rPr>
          <w:noProof/>
        </w:rPr>
        <w:t xml:space="preserve"> </w:t>
      </w:r>
    </w:p>
    <w:p w14:paraId="29EC5F34" w14:textId="66630145" w:rsidR="006B7812" w:rsidRDefault="006B7812" w:rsidP="005E05C6">
      <w:pPr>
        <w:pStyle w:val="B1"/>
        <w:jc w:val="center"/>
        <w:rPr>
          <w:noProof/>
        </w:rPr>
      </w:pPr>
    </w:p>
    <w:p w14:paraId="7F3499E4" w14:textId="47012151" w:rsidR="002B3217" w:rsidRDefault="002B3217" w:rsidP="005E05C6">
      <w:pPr>
        <w:pStyle w:val="B1"/>
        <w:jc w:val="center"/>
        <w:rPr>
          <w:noProof/>
        </w:rPr>
      </w:pPr>
    </w:p>
    <w:p w14:paraId="1167EFEE" w14:textId="5B6C2638" w:rsidR="002B3217" w:rsidRDefault="002B3217" w:rsidP="005E05C6">
      <w:pPr>
        <w:pStyle w:val="B1"/>
        <w:jc w:val="center"/>
        <w:rPr>
          <w:noProof/>
        </w:rPr>
      </w:pPr>
    </w:p>
    <w:p w14:paraId="5F032B5A" w14:textId="17A302F3" w:rsidR="002B3217" w:rsidRDefault="002B3217" w:rsidP="005E05C6">
      <w:pPr>
        <w:pStyle w:val="B1"/>
        <w:jc w:val="center"/>
        <w:rPr>
          <w:noProof/>
        </w:rPr>
      </w:pPr>
    </w:p>
    <w:p w14:paraId="4FEAF134" w14:textId="59BE94EE" w:rsidR="002B3217" w:rsidRDefault="00DD13E6" w:rsidP="002B3217"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02F04D0" wp14:editId="7C1E3C82">
                <wp:simplePos x="0" y="0"/>
                <wp:positionH relativeFrom="column">
                  <wp:posOffset>5838824</wp:posOffset>
                </wp:positionH>
                <wp:positionV relativeFrom="paragraph">
                  <wp:posOffset>254000</wp:posOffset>
                </wp:positionV>
                <wp:extent cx="9525" cy="3295650"/>
                <wp:effectExtent l="0" t="0" r="28575" b="19050"/>
                <wp:wrapNone/>
                <wp:docPr id="52" name="Straight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29565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CA6BF9" id="Straight Connector 52" o:spid="_x0000_s1026" style="position:absolute;flip:x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9.75pt,20pt" to="460.5pt,27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" strokecolor="black [3213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C0DF9B0" wp14:editId="3CD6CEC7">
                <wp:simplePos x="0" y="0"/>
                <wp:positionH relativeFrom="column">
                  <wp:posOffset>6762749</wp:posOffset>
                </wp:positionH>
                <wp:positionV relativeFrom="paragraph">
                  <wp:posOffset>111126</wp:posOffset>
                </wp:positionV>
                <wp:extent cx="13335" cy="3429000"/>
                <wp:effectExtent l="0" t="0" r="24765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335" cy="342900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396B9C" id="Straight Connector 17" o:spid="_x0000_s1026" style="position:absolute;flip:x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2.5pt,8.75pt" to="533.55pt,27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" strokecolor="black [3213]" strokeweight="1.5pt">
                <v:stroke joinstyle="miter"/>
              </v:line>
            </w:pict>
          </mc:Fallback>
        </mc:AlternateContent>
      </w:r>
      <w:r w:rsidR="002B3217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0606353" wp14:editId="4A996DF2">
                <wp:simplePos x="0" y="0"/>
                <wp:positionH relativeFrom="margin">
                  <wp:posOffset>5417820</wp:posOffset>
                </wp:positionH>
                <wp:positionV relativeFrom="paragraph">
                  <wp:posOffset>-106680</wp:posOffset>
                </wp:positionV>
                <wp:extent cx="22860" cy="5242560"/>
                <wp:effectExtent l="0" t="0" r="34290" b="3429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860" cy="524256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EE3526" id="Straight Connector 8" o:spid="_x0000_s1026" style="position:absolute;flip:x;z-index:251734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26.6pt,-8.4pt" to="428.4pt,40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" strokecolor="black [3213]" strokeweight="1.5pt">
                <v:stroke dashstyle="dash" joinstyle="miter"/>
                <w10:wrap anchorx="margin"/>
              </v:line>
            </w:pict>
          </mc:Fallback>
        </mc:AlternateContent>
      </w:r>
      <w:r w:rsidR="002B3217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536382EB" wp14:editId="58CD00B5">
                <wp:simplePos x="0" y="0"/>
                <wp:positionH relativeFrom="column">
                  <wp:posOffset>4777740</wp:posOffset>
                </wp:positionH>
                <wp:positionV relativeFrom="paragraph">
                  <wp:posOffset>243840</wp:posOffset>
                </wp:positionV>
                <wp:extent cx="1082040" cy="0"/>
                <wp:effectExtent l="0" t="0" r="0" b="0"/>
                <wp:wrapNone/>
                <wp:docPr id="78" name="Straight Connector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8204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D8DB9E" id="Straight Connector 78" o:spid="_x0000_s1026" style="position:absolute;flip:x y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6.2pt,19.2pt" to="461.4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" strokecolor="black [3213]" strokeweight="1.5pt">
                <v:stroke joinstyle="miter"/>
              </v:line>
            </w:pict>
          </mc:Fallback>
        </mc:AlternateContent>
      </w:r>
      <w:r w:rsidR="002B3217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51ECE78" wp14:editId="19E3C283">
                <wp:simplePos x="0" y="0"/>
                <wp:positionH relativeFrom="column">
                  <wp:posOffset>4777740</wp:posOffset>
                </wp:positionH>
                <wp:positionV relativeFrom="paragraph">
                  <wp:posOffset>99059</wp:posOffset>
                </wp:positionV>
                <wp:extent cx="1996440" cy="7620"/>
                <wp:effectExtent l="0" t="0" r="22860" b="3048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996440" cy="762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E63C46" id="Straight Connector 27" o:spid="_x0000_s1026" style="position:absolute;flip:x y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6.2pt,7.8pt" to="533.4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" strokecolor="black [3213]" strokeweight="1.5pt">
                <v:stroke joinstyle="miter"/>
              </v:line>
            </w:pict>
          </mc:Fallback>
        </mc:AlternateContent>
      </w:r>
      <w:r w:rsidR="002B3217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1A9EB2A" wp14:editId="7EAF8059">
                <wp:simplePos x="0" y="0"/>
                <wp:positionH relativeFrom="page">
                  <wp:posOffset>4549140</wp:posOffset>
                </wp:positionH>
                <wp:positionV relativeFrom="paragraph">
                  <wp:posOffset>15240</wp:posOffset>
                </wp:positionV>
                <wp:extent cx="685800" cy="295275"/>
                <wp:effectExtent l="0" t="0" r="19050" b="28575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295275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8AD634" w14:textId="77777777" w:rsidR="002B3217" w:rsidRPr="00F5524A" w:rsidRDefault="002B3217" w:rsidP="002B3217">
                            <w:pP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NSWOF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A9EB2A" id="Rectangle 22" o:spid="_x0000_s1026" style="position:absolute;margin-left:358.2pt;margin-top:1.2pt;width:54pt;height:23.25pt;z-index:251701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" fillcolor="white [3201]" strokecolor="black [3200]" strokeweight="1.5pt">
                <v:textbox>
                  <w:txbxContent>
                    <w:p w14:paraId="4D8AD634" w14:textId="77777777" w:rsidR="002B3217" w:rsidRPr="00F5524A" w:rsidRDefault="002B3217" w:rsidP="002B3217">
                      <w:pP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NSWOF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03344969" w14:textId="77777777" w:rsidR="002B3217" w:rsidRPr="002265ED" w:rsidRDefault="002B3217" w:rsidP="002B3217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2DDBCB39" wp14:editId="64100AF8">
                <wp:simplePos x="0" y="0"/>
                <wp:positionH relativeFrom="margin">
                  <wp:posOffset>4381500</wp:posOffset>
                </wp:positionH>
                <wp:positionV relativeFrom="paragraph">
                  <wp:posOffset>3810</wp:posOffset>
                </wp:positionV>
                <wp:extent cx="434340" cy="276225"/>
                <wp:effectExtent l="0" t="0" r="3810" b="952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00889D" w14:textId="77777777" w:rsidR="002B3217" w:rsidRDefault="002B3217" w:rsidP="002B3217">
                            <w:r>
                              <w:t>N60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DBCB3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345pt;margin-top:.3pt;width:34.2pt;height:21.7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" stroked="f">
                <v:textbox>
                  <w:txbxContent>
                    <w:p w14:paraId="0E00889D" w14:textId="77777777" w:rsidR="002B3217" w:rsidRDefault="002B3217" w:rsidP="002B3217">
                      <w:r>
                        <w:t>N60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681ADF3" wp14:editId="47FB25A8">
                <wp:simplePos x="0" y="0"/>
                <wp:positionH relativeFrom="column">
                  <wp:posOffset>4434840</wp:posOffset>
                </wp:positionH>
                <wp:positionV relativeFrom="paragraph">
                  <wp:posOffset>37465</wp:posOffset>
                </wp:positionV>
                <wp:extent cx="0" cy="247650"/>
                <wp:effectExtent l="0" t="0" r="38100" b="1905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FB436B" id="Straight Connector 21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9.2pt,2.95pt" to="349.2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" strokecolor="black [3213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8E08AD5" wp14:editId="293AB6F7">
                <wp:simplePos x="0" y="0"/>
                <wp:positionH relativeFrom="margin">
                  <wp:posOffset>-83820</wp:posOffset>
                </wp:positionH>
                <wp:positionV relativeFrom="paragraph">
                  <wp:posOffset>293370</wp:posOffset>
                </wp:positionV>
                <wp:extent cx="523875" cy="318135"/>
                <wp:effectExtent l="0" t="0" r="28575" b="2476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318135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4B3DB0" w14:textId="77777777" w:rsidR="002B3217" w:rsidRPr="00F5524A" w:rsidRDefault="002B3217" w:rsidP="002B3217">
                            <w:pP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F5524A"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NSSF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E08AD5" id="Rectangle 2" o:spid="_x0000_s1028" style="position:absolute;margin-left:-6.6pt;margin-top:23.1pt;width:41.25pt;height:25.05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" fillcolor="white [3201]" strokecolor="black [3200]" strokeweight="1.5pt">
                <v:textbox>
                  <w:txbxContent>
                    <w:p w14:paraId="314B3DB0" w14:textId="77777777" w:rsidR="002B3217" w:rsidRPr="00F5524A" w:rsidRDefault="002B3217" w:rsidP="002B3217">
                      <w:pP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F5524A"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NSSF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89F44D" wp14:editId="636E0E41">
                <wp:simplePos x="0" y="0"/>
                <wp:positionH relativeFrom="margin">
                  <wp:posOffset>-95250</wp:posOffset>
                </wp:positionH>
                <wp:positionV relativeFrom="paragraph">
                  <wp:posOffset>142875</wp:posOffset>
                </wp:positionV>
                <wp:extent cx="7086600" cy="9525"/>
                <wp:effectExtent l="0" t="0" r="19050" b="28575"/>
                <wp:wrapNone/>
                <wp:docPr id="106" name="Straight Connector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086600" cy="952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1A4190" id="Straight Connector 106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7.5pt,11.25pt" to="550.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" strokecolor="black [3213]" strokeweight="1.5pt">
                <v:stroke dashstyle="dash" joinstyle="miter"/>
                <w10:wrap anchorx="margin"/>
              </v:line>
            </w:pict>
          </mc:Fallback>
        </mc:AlternateContent>
      </w:r>
    </w:p>
    <w:p w14:paraId="07F0FBBE" w14:textId="3C2FBC7D" w:rsidR="002B3217" w:rsidRPr="002265ED" w:rsidRDefault="00DD13E6" w:rsidP="002B3217"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025BD1E" wp14:editId="38D87F1E">
                <wp:simplePos x="0" y="0"/>
                <wp:positionH relativeFrom="page">
                  <wp:posOffset>5010150</wp:posOffset>
                </wp:positionH>
                <wp:positionV relativeFrom="paragraph">
                  <wp:posOffset>9525</wp:posOffset>
                </wp:positionV>
                <wp:extent cx="828675" cy="295275"/>
                <wp:effectExtent l="0" t="0" r="28575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295275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DCF669" w14:textId="77777777" w:rsidR="002B3217" w:rsidRPr="00F5524A" w:rsidRDefault="002B3217" w:rsidP="002B3217">
                            <w:pP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NSSAAF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25BD1E" id="Rectangle 10" o:spid="_x0000_s1029" style="position:absolute;margin-left:394.5pt;margin-top:.75pt;width:65.25pt;height:23.25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" fillcolor="white [3201]" strokecolor="black [3200]" strokeweight="1.5pt">
                <v:textbox>
                  <w:txbxContent>
                    <w:p w14:paraId="0BDCF669" w14:textId="77777777" w:rsidR="002B3217" w:rsidRPr="00F5524A" w:rsidRDefault="002B3217" w:rsidP="002B3217">
                      <w:pP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NSSAAF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980D41B" wp14:editId="4C2A24CF">
                <wp:simplePos x="0" y="0"/>
                <wp:positionH relativeFrom="page">
                  <wp:posOffset>4238625</wp:posOffset>
                </wp:positionH>
                <wp:positionV relativeFrom="paragraph">
                  <wp:posOffset>9525</wp:posOffset>
                </wp:positionV>
                <wp:extent cx="638175" cy="295275"/>
                <wp:effectExtent l="0" t="0" r="28575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295275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BA6B2A" w14:textId="6A32A55E" w:rsidR="002B3217" w:rsidRPr="00F5524A" w:rsidRDefault="002B3217" w:rsidP="002B3217">
                            <w:pP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AUSF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80D41B" id="Rectangle 9" o:spid="_x0000_s1030" style="position:absolute;margin-left:333.75pt;margin-top:.75pt;width:50.25pt;height:23.25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" fillcolor="white [3201]" strokecolor="black [3200]" strokeweight="1.5pt">
                <v:textbox>
                  <w:txbxContent>
                    <w:p w14:paraId="2ABA6B2A" w14:textId="6A32A55E" w:rsidR="002B3217" w:rsidRPr="00F5524A" w:rsidRDefault="002B3217" w:rsidP="002B3217">
                      <w:pP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AUSF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2B3217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9B06A86" wp14:editId="6CBDA7DE">
                <wp:simplePos x="0" y="0"/>
                <wp:positionH relativeFrom="margin">
                  <wp:posOffset>3143249</wp:posOffset>
                </wp:positionH>
                <wp:positionV relativeFrom="paragraph">
                  <wp:posOffset>9525</wp:posOffset>
                </wp:positionV>
                <wp:extent cx="485775" cy="295275"/>
                <wp:effectExtent l="0" t="0" r="28575" b="2857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295275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C625EB" w14:textId="42DDE6C9" w:rsidR="002B3217" w:rsidRPr="00F5524A" w:rsidRDefault="002B3217" w:rsidP="002B3217">
                            <w:pP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AF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B06A86" id="Rectangle 7" o:spid="_x0000_s1031" style="position:absolute;margin-left:247.5pt;margin-top:.75pt;width:38.25pt;height:23.25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" fillcolor="white [3201]" strokecolor="black [3200]" strokeweight="1.5pt">
                <v:textbox>
                  <w:txbxContent>
                    <w:p w14:paraId="4AC625EB" w14:textId="42DDE6C9" w:rsidR="002B3217" w:rsidRPr="00F5524A" w:rsidRDefault="002B3217" w:rsidP="002B3217">
                      <w:pP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AF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B3217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D4815DE" wp14:editId="6AB7DE4F">
                <wp:simplePos x="0" y="0"/>
                <wp:positionH relativeFrom="margin">
                  <wp:posOffset>1885950</wp:posOffset>
                </wp:positionH>
                <wp:positionV relativeFrom="paragraph">
                  <wp:posOffset>9525</wp:posOffset>
                </wp:positionV>
                <wp:extent cx="542925" cy="295275"/>
                <wp:effectExtent l="0" t="0" r="28575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295275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DDC1FE" w14:textId="77777777" w:rsidR="002B3217" w:rsidRPr="00F5524A" w:rsidRDefault="002B3217" w:rsidP="002B3217">
                            <w:pP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NRF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4815DE" id="Rectangle 5" o:spid="_x0000_s1032" style="position:absolute;margin-left:148.5pt;margin-top:.75pt;width:42.75pt;height:23.25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" fillcolor="white [3201]" strokecolor="black [3200]" strokeweight="1.5pt">
                <v:textbox>
                  <w:txbxContent>
                    <w:p w14:paraId="3BDDC1FE" w14:textId="77777777" w:rsidR="002B3217" w:rsidRPr="00F5524A" w:rsidRDefault="002B3217" w:rsidP="002B3217">
                      <w:pP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NRF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B3217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020D61B" wp14:editId="624F7961">
                <wp:simplePos x="0" y="0"/>
                <wp:positionH relativeFrom="margin">
                  <wp:posOffset>1228725</wp:posOffset>
                </wp:positionH>
                <wp:positionV relativeFrom="paragraph">
                  <wp:posOffset>9525</wp:posOffset>
                </wp:positionV>
                <wp:extent cx="561975" cy="295275"/>
                <wp:effectExtent l="0" t="0" r="2857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295275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6D2626" w14:textId="77777777" w:rsidR="002B3217" w:rsidRPr="00F5524A" w:rsidRDefault="002B3217" w:rsidP="002B3217">
                            <w:pP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NEF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20D61B" id="Rectangle 4" o:spid="_x0000_s1033" style="position:absolute;margin-left:96.75pt;margin-top:.75pt;width:44.25pt;height:23.25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" fillcolor="white [3201]" strokecolor="black [3200]" strokeweight="1.5pt">
                <v:textbox>
                  <w:txbxContent>
                    <w:p w14:paraId="416D2626" w14:textId="77777777" w:rsidR="002B3217" w:rsidRPr="00F5524A" w:rsidRDefault="002B3217" w:rsidP="002B3217">
                      <w:pP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NEF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B3217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194856E" wp14:editId="2F651F78">
                <wp:simplePos x="0" y="0"/>
                <wp:positionH relativeFrom="margin">
                  <wp:posOffset>561975</wp:posOffset>
                </wp:positionH>
                <wp:positionV relativeFrom="paragraph">
                  <wp:posOffset>9525</wp:posOffset>
                </wp:positionV>
                <wp:extent cx="561975" cy="302895"/>
                <wp:effectExtent l="0" t="0" r="28575" b="2095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302895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9DFC9A" w14:textId="77777777" w:rsidR="002B3217" w:rsidRPr="00F5524A" w:rsidRDefault="002B3217" w:rsidP="002B3217">
                            <w:pP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UDM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94856E" id="Rectangle 3" o:spid="_x0000_s1034" style="position:absolute;margin-left:44.25pt;margin-top:.75pt;width:44.25pt;height:23.85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" fillcolor="white [3201]" strokecolor="black [3200]" strokeweight="1.5pt">
                <v:textbox>
                  <w:txbxContent>
                    <w:p w14:paraId="7F9DFC9A" w14:textId="77777777" w:rsidR="002B3217" w:rsidRPr="00F5524A" w:rsidRDefault="002B3217" w:rsidP="002B3217">
                      <w:pP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UDM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B3217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5A418DA" wp14:editId="04F7CBF7">
                <wp:simplePos x="0" y="0"/>
                <wp:positionH relativeFrom="page">
                  <wp:posOffset>2992755</wp:posOffset>
                </wp:positionH>
                <wp:positionV relativeFrom="paragraph">
                  <wp:posOffset>8890</wp:posOffset>
                </wp:positionV>
                <wp:extent cx="523875" cy="295275"/>
                <wp:effectExtent l="0" t="0" r="28575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295275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B30644" w14:textId="77777777" w:rsidR="002B3217" w:rsidRPr="00F5524A" w:rsidRDefault="002B3217" w:rsidP="002B3217">
                            <w:pP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PCF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A418DA" id="Rectangle 6" o:spid="_x0000_s1035" style="position:absolute;margin-left:235.65pt;margin-top:.7pt;width:41.25pt;height:23.25pt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" fillcolor="white [3201]" strokecolor="black [3200]" strokeweight="1.5pt">
                <v:textbox>
                  <w:txbxContent>
                    <w:p w14:paraId="37B30644" w14:textId="77777777" w:rsidR="002B3217" w:rsidRPr="00F5524A" w:rsidRDefault="002B3217" w:rsidP="002B3217">
                      <w:pP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PCF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2B3217">
        <w:rPr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0C16F0FB" wp14:editId="672771D2">
                <wp:simplePos x="0" y="0"/>
                <wp:positionH relativeFrom="column">
                  <wp:posOffset>114300</wp:posOffset>
                </wp:positionH>
                <wp:positionV relativeFrom="paragraph">
                  <wp:posOffset>314325</wp:posOffset>
                </wp:positionV>
                <wp:extent cx="552450" cy="276225"/>
                <wp:effectExtent l="0" t="0" r="0" b="9525"/>
                <wp:wrapSquare wrapText="bothSides"/>
                <wp:docPr id="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459A1C" w14:textId="77777777" w:rsidR="002B3217" w:rsidRDefault="002B3217" w:rsidP="002B3217">
                            <w:r>
                              <w:t>Nnssf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16F0FB" id="_x0000_s1036" type="#_x0000_t202" style="position:absolute;margin-left:9pt;margin-top:24.75pt;width:43.5pt;height:21.7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" stroked="f">
                <v:textbox>
                  <w:txbxContent>
                    <w:p w14:paraId="2A459A1C" w14:textId="77777777" w:rsidR="002B3217" w:rsidRDefault="002B3217" w:rsidP="002B3217">
                      <w:r>
                        <w:t>Nnssf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B3217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F467EAC" wp14:editId="05E4E688">
                <wp:simplePos x="0" y="0"/>
                <wp:positionH relativeFrom="column">
                  <wp:posOffset>158115</wp:posOffset>
                </wp:positionH>
                <wp:positionV relativeFrom="paragraph">
                  <wp:posOffset>323850</wp:posOffset>
                </wp:positionV>
                <wp:extent cx="0" cy="247650"/>
                <wp:effectExtent l="0" t="0" r="28575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96862D" id="Straight Connector 11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.45pt,25.5pt" to="12.45pt,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" strokecolor="black [3213]" strokeweight="1.5pt">
                <v:stroke joinstyle="miter"/>
              </v:line>
            </w:pict>
          </mc:Fallback>
        </mc:AlternateContent>
      </w:r>
    </w:p>
    <w:p w14:paraId="42F65D26" w14:textId="4B931A5C" w:rsidR="002B3217" w:rsidRDefault="002B3217" w:rsidP="002B3217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A79B7C0" wp14:editId="1A8B0443">
                <wp:simplePos x="0" y="0"/>
                <wp:positionH relativeFrom="margin">
                  <wp:posOffset>6393180</wp:posOffset>
                </wp:positionH>
                <wp:positionV relativeFrom="paragraph">
                  <wp:posOffset>1376045</wp:posOffset>
                </wp:positionV>
                <wp:extent cx="464820" cy="276225"/>
                <wp:effectExtent l="0" t="0" r="0" b="9525"/>
                <wp:wrapSquare wrapText="bothSides"/>
                <wp:docPr id="1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482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F4B3D6" w14:textId="77777777" w:rsidR="002B3217" w:rsidRDefault="002B3217" w:rsidP="002B3217">
                            <w:r>
                              <w:t>SWa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79B7C0" id="_x0000_s1037" type="#_x0000_t202" style="position:absolute;margin-left:503.4pt;margin-top:108.35pt;width:36.6pt;height:21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" stroked="f">
                <v:textbox>
                  <w:txbxContent>
                    <w:p w14:paraId="18F4B3D6" w14:textId="77777777" w:rsidR="002B3217" w:rsidRDefault="002B3217" w:rsidP="002B3217">
                      <w:r>
                        <w:t>SWa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22F4B11" wp14:editId="4B5FA504">
                <wp:simplePos x="0" y="0"/>
                <wp:positionH relativeFrom="margin">
                  <wp:posOffset>5775960</wp:posOffset>
                </wp:positionH>
                <wp:positionV relativeFrom="paragraph">
                  <wp:posOffset>1406525</wp:posOffset>
                </wp:positionV>
                <wp:extent cx="464820" cy="276225"/>
                <wp:effectExtent l="0" t="0" r="0" b="9525"/>
                <wp:wrapSquare wrapText="bothSides"/>
                <wp:docPr id="1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482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0E81C6" w14:textId="77777777" w:rsidR="002B3217" w:rsidRDefault="002B3217" w:rsidP="002B3217">
                            <w:r>
                              <w:t>SWa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2F4B11" id="_x0000_s1038" type="#_x0000_t202" style="position:absolute;margin-left:454.8pt;margin-top:110.75pt;width:36.6pt;height:21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" stroked="f">
                <v:textbox>
                  <w:txbxContent>
                    <w:p w14:paraId="710E81C6" w14:textId="77777777" w:rsidR="002B3217" w:rsidRDefault="002B3217" w:rsidP="002B3217">
                      <w:r>
                        <w:t>SWa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2F4A5C20" wp14:editId="52BD1103">
                <wp:simplePos x="0" y="0"/>
                <wp:positionH relativeFrom="column">
                  <wp:posOffset>5859780</wp:posOffset>
                </wp:positionH>
                <wp:positionV relativeFrom="paragraph">
                  <wp:posOffset>3425825</wp:posOffset>
                </wp:positionV>
                <wp:extent cx="7620" cy="670560"/>
                <wp:effectExtent l="0" t="0" r="30480" b="34290"/>
                <wp:wrapNone/>
                <wp:docPr id="112" name="Straight Connector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7056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5FB59C" id="Straight Connector 112" o:spid="_x0000_s1026" style="position:absolute;flip:x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1.4pt,269.75pt" to="462pt,3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" strokecolor="black [3213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5804B8ED" wp14:editId="77ACD8EE">
                <wp:simplePos x="0" y="0"/>
                <wp:positionH relativeFrom="column">
                  <wp:posOffset>1171575</wp:posOffset>
                </wp:positionH>
                <wp:positionV relativeFrom="paragraph">
                  <wp:posOffset>2797175</wp:posOffset>
                </wp:positionV>
                <wp:extent cx="371475" cy="276225"/>
                <wp:effectExtent l="0" t="0" r="9525" b="9525"/>
                <wp:wrapSquare wrapText="bothSides"/>
                <wp:docPr id="9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434499" w14:textId="77777777" w:rsidR="002B3217" w:rsidRDefault="002B3217" w:rsidP="002B3217">
                            <w:r>
                              <w:t>Uu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04B8ED" id="_x0000_s1039" type="#_x0000_t202" style="position:absolute;margin-left:92.25pt;margin-top:220.25pt;width:29.25pt;height:21.7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" stroked="f">
                <v:textbox>
                  <w:txbxContent>
                    <w:p w14:paraId="0A434499" w14:textId="77777777" w:rsidR="002B3217" w:rsidRDefault="002B3217" w:rsidP="002B3217">
                      <w:r>
                        <w:t>Uu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D8F56A6" wp14:editId="4EFBE303">
                <wp:simplePos x="0" y="0"/>
                <wp:positionH relativeFrom="column">
                  <wp:posOffset>114300</wp:posOffset>
                </wp:positionH>
                <wp:positionV relativeFrom="paragraph">
                  <wp:posOffset>591185</wp:posOffset>
                </wp:positionV>
                <wp:extent cx="11430" cy="3489960"/>
                <wp:effectExtent l="0" t="0" r="26670" b="34290"/>
                <wp:wrapNone/>
                <wp:docPr id="75" name="Straight Connector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430" cy="348996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6FF011" id="Straight Connector 75" o:spid="_x0000_s1026" style="position:absolute;flip:x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pt,46.55pt" to="9.9pt,3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" strokecolor="black [3213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040D996" wp14:editId="42E80DC2">
                <wp:simplePos x="0" y="0"/>
                <wp:positionH relativeFrom="column">
                  <wp:posOffset>55245</wp:posOffset>
                </wp:positionH>
                <wp:positionV relativeFrom="paragraph">
                  <wp:posOffset>3228975</wp:posOffset>
                </wp:positionV>
                <wp:extent cx="371475" cy="276225"/>
                <wp:effectExtent l="0" t="0" r="9525" b="9525"/>
                <wp:wrapSquare wrapText="bothSides"/>
                <wp:docPr id="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27A66D" w14:textId="77777777" w:rsidR="002B3217" w:rsidRDefault="002B3217" w:rsidP="002B3217">
                            <w:r>
                              <w:t>N1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40D996" id="_x0000_s1040" type="#_x0000_t202" style="position:absolute;margin-left:4.35pt;margin-top:254.25pt;width:29.25pt;height:21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" stroked="f">
                <v:textbox>
                  <w:txbxContent>
                    <w:p w14:paraId="3327A66D" w14:textId="77777777" w:rsidR="002B3217" w:rsidRDefault="002B3217" w:rsidP="002B3217">
                      <w:r>
                        <w:t>N1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B64A324" wp14:editId="3ED389D9">
                <wp:simplePos x="0" y="0"/>
                <wp:positionH relativeFrom="column">
                  <wp:posOffset>114300</wp:posOffset>
                </wp:positionH>
                <wp:positionV relativeFrom="paragraph">
                  <wp:posOffset>4081145</wp:posOffset>
                </wp:positionV>
                <wp:extent cx="632460" cy="7620"/>
                <wp:effectExtent l="0" t="0" r="15240" b="30480"/>
                <wp:wrapNone/>
                <wp:docPr id="110" name="Straight Connector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2460" cy="762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7B7D15" id="Straight Connector 110" o:spid="_x0000_s1026" style="position:absolute;flip:x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pt,321.35pt" to="58.8pt,3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" strokecolor="black [3213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45C27A4" wp14:editId="6E69A84D">
                <wp:simplePos x="0" y="0"/>
                <wp:positionH relativeFrom="column">
                  <wp:posOffset>1234440</wp:posOffset>
                </wp:positionH>
                <wp:positionV relativeFrom="paragraph">
                  <wp:posOffset>2077085</wp:posOffset>
                </wp:positionV>
                <wp:extent cx="11430" cy="1836420"/>
                <wp:effectExtent l="0" t="0" r="26670" b="30480"/>
                <wp:wrapNone/>
                <wp:docPr id="93" name="Straight Connector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430" cy="183642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F7265B" id="Straight Connector 93" o:spid="_x0000_s1026" style="position:absolute;flip:x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2pt,163.55pt" to="98.1pt,30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" strokecolor="black [3213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CB9F86B" wp14:editId="1D76B51A">
                <wp:simplePos x="0" y="0"/>
                <wp:positionH relativeFrom="column">
                  <wp:posOffset>426720</wp:posOffset>
                </wp:positionH>
                <wp:positionV relativeFrom="paragraph">
                  <wp:posOffset>2939415</wp:posOffset>
                </wp:positionV>
                <wp:extent cx="371475" cy="276225"/>
                <wp:effectExtent l="0" t="0" r="9525" b="9525"/>
                <wp:wrapSquare wrapText="bothSides"/>
                <wp:docPr id="9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EBAF96" w14:textId="77777777" w:rsidR="002B3217" w:rsidRDefault="002B3217" w:rsidP="002B3217">
                            <w:r>
                              <w:t>N1</w:t>
                            </w:r>
                            <w:r w:rsidRPr="00E70BE0">
                              <w:rPr>
                                <w:noProof/>
                              </w:rPr>
                              <w:drawing>
                                <wp:inline distT="0" distB="0" distL="0" distR="0" wp14:anchorId="5220BBB5" wp14:editId="4CCDFC99">
                                  <wp:extent cx="179705" cy="134620"/>
                                  <wp:effectExtent l="0" t="0" r="0" b="0"/>
                                  <wp:docPr id="91" name="Picture 9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9705" cy="1346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B9F86B" id="_x0000_s1041" type="#_x0000_t202" style="position:absolute;margin-left:33.6pt;margin-top:231.45pt;width:29.25pt;height:21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" stroked="f">
                <v:textbox>
                  <w:txbxContent>
                    <w:p w14:paraId="03EBAF96" w14:textId="77777777" w:rsidR="002B3217" w:rsidRDefault="002B3217" w:rsidP="002B3217">
                      <w:r>
                        <w:t>N1</w:t>
                      </w:r>
                      <w:r w:rsidRPr="00E70BE0">
                        <w:rPr>
                          <w:noProof/>
                        </w:rPr>
                        <w:drawing>
                          <wp:inline distT="0" distB="0" distL="0" distR="0" wp14:anchorId="5220BBB5" wp14:editId="4CCDFC99">
                            <wp:extent cx="179705" cy="134620"/>
                            <wp:effectExtent l="0" t="0" r="0" b="0"/>
                            <wp:docPr id="91" name="Picture 9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9705" cy="1346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7F23D29" wp14:editId="6FD5A77B">
                <wp:simplePos x="0" y="0"/>
                <wp:positionH relativeFrom="column">
                  <wp:posOffset>4964430</wp:posOffset>
                </wp:positionH>
                <wp:positionV relativeFrom="paragraph">
                  <wp:posOffset>10160</wp:posOffset>
                </wp:positionV>
                <wp:extent cx="0" cy="247650"/>
                <wp:effectExtent l="0" t="0" r="38100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FC0881" id="Straight Connector 20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0.9pt,.8pt" to="390.9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" strokecolor="black [3213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6820FE6F" wp14:editId="54CDE1A2">
                <wp:simplePos x="0" y="0"/>
                <wp:positionH relativeFrom="margin">
                  <wp:posOffset>4893310</wp:posOffset>
                </wp:positionH>
                <wp:positionV relativeFrom="paragraph">
                  <wp:posOffset>21590</wp:posOffset>
                </wp:positionV>
                <wp:extent cx="695325" cy="276225"/>
                <wp:effectExtent l="0" t="0" r="9525" b="9525"/>
                <wp:wrapSquare wrapText="bothSides"/>
                <wp:docPr id="10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32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CB1892" w14:textId="77777777" w:rsidR="002B3217" w:rsidRDefault="002B3217" w:rsidP="002B3217">
                            <w:r>
                              <w:t>Nnssaf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20FE6F" id="_x0000_s1042" type="#_x0000_t202" style="position:absolute;margin-left:385.3pt;margin-top:1.7pt;width:54.75pt;height:21.7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" stroked="f">
                <v:textbox>
                  <w:txbxContent>
                    <w:p w14:paraId="2CCB1892" w14:textId="77777777" w:rsidR="002B3217" w:rsidRDefault="002B3217" w:rsidP="002B3217">
                      <w:r>
                        <w:t>Nnssaf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7955E09C" wp14:editId="6E96BBED">
                <wp:simplePos x="0" y="0"/>
                <wp:positionH relativeFrom="margin">
                  <wp:posOffset>4124325</wp:posOffset>
                </wp:positionH>
                <wp:positionV relativeFrom="paragraph">
                  <wp:posOffset>27305</wp:posOffset>
                </wp:positionV>
                <wp:extent cx="552450" cy="276225"/>
                <wp:effectExtent l="0" t="0" r="0" b="9525"/>
                <wp:wrapSquare wrapText="bothSides"/>
                <wp:docPr id="1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E74957" w14:textId="77777777" w:rsidR="002B3217" w:rsidRDefault="002B3217" w:rsidP="002B3217">
                            <w:r>
                              <w:t>Nausf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55E09C" id="_x0000_s1043" type="#_x0000_t202" style="position:absolute;margin-left:324.75pt;margin-top:2.15pt;width:43.5pt;height:21.7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" stroked="f">
                <v:textbox>
                  <w:txbxContent>
                    <w:p w14:paraId="1DE74957" w14:textId="77777777" w:rsidR="002B3217" w:rsidRDefault="002B3217" w:rsidP="002B3217">
                      <w:r>
                        <w:t>Nausf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7B46BA9" wp14:editId="4F92EFE9">
                <wp:simplePos x="0" y="0"/>
                <wp:positionH relativeFrom="column">
                  <wp:posOffset>4160520</wp:posOffset>
                </wp:positionH>
                <wp:positionV relativeFrom="paragraph">
                  <wp:posOffset>17145</wp:posOffset>
                </wp:positionV>
                <wp:extent cx="0" cy="247650"/>
                <wp:effectExtent l="0" t="0" r="38100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9DE83C" id="Straight Connector 18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7.6pt,1.35pt" to="327.6pt,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" strokecolor="black [3213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530A9C5A" wp14:editId="591D1950">
                <wp:simplePos x="0" y="0"/>
                <wp:positionH relativeFrom="margin">
                  <wp:posOffset>3417570</wp:posOffset>
                </wp:positionH>
                <wp:positionV relativeFrom="paragraph">
                  <wp:posOffset>19685</wp:posOffset>
                </wp:positionV>
                <wp:extent cx="552450" cy="276225"/>
                <wp:effectExtent l="0" t="0" r="0" b="9525"/>
                <wp:wrapSquare wrapText="bothSides"/>
                <wp:docPr id="10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759D70" w14:textId="77777777" w:rsidR="002B3217" w:rsidRDefault="002B3217" w:rsidP="002B3217">
                            <w:r>
                              <w:t>Naf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0A9C5A" id="_x0000_s1044" type="#_x0000_t202" style="position:absolute;margin-left:269.1pt;margin-top:1.55pt;width:43.5pt;height:21.7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" stroked="f">
                <v:textbox>
                  <w:txbxContent>
                    <w:p w14:paraId="7C759D70" w14:textId="77777777" w:rsidR="002B3217" w:rsidRDefault="002B3217" w:rsidP="002B3217">
                      <w:r>
                        <w:t>Naf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C60EC20" wp14:editId="3D4F6E34">
                <wp:simplePos x="0" y="0"/>
                <wp:positionH relativeFrom="margin">
                  <wp:align>center</wp:align>
                </wp:positionH>
                <wp:positionV relativeFrom="paragraph">
                  <wp:posOffset>12065</wp:posOffset>
                </wp:positionV>
                <wp:extent cx="0" cy="247650"/>
                <wp:effectExtent l="0" t="0" r="38100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FE4EAB" id="Straight Connector 19" o:spid="_x0000_s1026" style="position:absolute;z-index:25169817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.95pt" to="0,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" strokecolor="black [3213]" strokeweight="1.5pt">
                <v:stroke joinstyle="miter"/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2B438DEB" wp14:editId="59A83FB8">
                <wp:simplePos x="0" y="0"/>
                <wp:positionH relativeFrom="margin">
                  <wp:posOffset>2718435</wp:posOffset>
                </wp:positionH>
                <wp:positionV relativeFrom="paragraph">
                  <wp:posOffset>34925</wp:posOffset>
                </wp:positionV>
                <wp:extent cx="552450" cy="276225"/>
                <wp:effectExtent l="0" t="0" r="0" b="9525"/>
                <wp:wrapSquare wrapText="bothSides"/>
                <wp:docPr id="1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708F79" w14:textId="77777777" w:rsidR="002B3217" w:rsidRDefault="002B3217" w:rsidP="002B3217">
                            <w:r>
                              <w:t>Npcf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438DEB" id="_x0000_s1045" type="#_x0000_t202" style="position:absolute;margin-left:214.05pt;margin-top:2.75pt;width:43.5pt;height:21.7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" stroked="f">
                <v:textbox>
                  <w:txbxContent>
                    <w:p w14:paraId="10708F79" w14:textId="77777777" w:rsidR="002B3217" w:rsidRDefault="002B3217" w:rsidP="002B3217">
                      <w:r>
                        <w:t>Npcf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6A15D66" wp14:editId="1788C695">
                <wp:simplePos x="0" y="0"/>
                <wp:positionH relativeFrom="margin">
                  <wp:posOffset>2773680</wp:posOffset>
                </wp:positionH>
                <wp:positionV relativeFrom="paragraph">
                  <wp:posOffset>19685</wp:posOffset>
                </wp:positionV>
                <wp:extent cx="0" cy="247650"/>
                <wp:effectExtent l="0" t="0" r="38100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CF280F" id="Straight Connector 16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18.4pt,1.55pt" to="218.4pt,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" strokecolor="black [3213]" strokeweight="1.5pt">
                <v:stroke joinstyle="miter"/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75370244" wp14:editId="5A5ED720">
                <wp:simplePos x="0" y="0"/>
                <wp:positionH relativeFrom="column">
                  <wp:posOffset>2066925</wp:posOffset>
                </wp:positionH>
                <wp:positionV relativeFrom="paragraph">
                  <wp:posOffset>34925</wp:posOffset>
                </wp:positionV>
                <wp:extent cx="552450" cy="276225"/>
                <wp:effectExtent l="0" t="0" r="0" b="9525"/>
                <wp:wrapSquare wrapText="bothSides"/>
                <wp:docPr id="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F32FB6" w14:textId="77777777" w:rsidR="002B3217" w:rsidRDefault="002B3217" w:rsidP="002B3217">
                            <w:r>
                              <w:t>Nnrf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370244" id="_x0000_s1046" type="#_x0000_t202" style="position:absolute;margin-left:162.75pt;margin-top:2.75pt;width:43.5pt;height:21.7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" stroked="f">
                <v:textbox>
                  <w:txbxContent>
                    <w:p w14:paraId="3CF32FB6" w14:textId="77777777" w:rsidR="002B3217" w:rsidRDefault="002B3217" w:rsidP="002B3217">
                      <w:r>
                        <w:t>Nnrf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36FBA2D" wp14:editId="7045F1C3">
                <wp:simplePos x="0" y="0"/>
                <wp:positionH relativeFrom="column">
                  <wp:posOffset>2133600</wp:posOffset>
                </wp:positionH>
                <wp:positionV relativeFrom="paragraph">
                  <wp:posOffset>29210</wp:posOffset>
                </wp:positionV>
                <wp:extent cx="0" cy="247650"/>
                <wp:effectExtent l="0" t="0" r="38100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A5BF92" id="Straight Connector 15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8pt,2.3pt" to="168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" strokecolor="black [3213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4658C67E" wp14:editId="56C3A4F7">
                <wp:simplePos x="0" y="0"/>
                <wp:positionH relativeFrom="column">
                  <wp:posOffset>1417320</wp:posOffset>
                </wp:positionH>
                <wp:positionV relativeFrom="paragraph">
                  <wp:posOffset>33020</wp:posOffset>
                </wp:positionV>
                <wp:extent cx="552450" cy="276225"/>
                <wp:effectExtent l="0" t="0" r="0" b="9525"/>
                <wp:wrapSquare wrapText="bothSides"/>
                <wp:docPr id="9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C2A107" w14:textId="77777777" w:rsidR="002B3217" w:rsidRDefault="002B3217" w:rsidP="002B3217">
                            <w:r>
                              <w:t>Nnef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58C67E" id="_x0000_s1047" type="#_x0000_t202" style="position:absolute;margin-left:111.6pt;margin-top:2.6pt;width:43.5pt;height:21.7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" stroked="f">
                <v:textbox>
                  <w:txbxContent>
                    <w:p w14:paraId="61C2A107" w14:textId="77777777" w:rsidR="002B3217" w:rsidRDefault="002B3217" w:rsidP="002B3217">
                      <w:r>
                        <w:t>Nnef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2A9C85BA" wp14:editId="51C2FCEC">
                <wp:simplePos x="0" y="0"/>
                <wp:positionH relativeFrom="column">
                  <wp:posOffset>765810</wp:posOffset>
                </wp:positionH>
                <wp:positionV relativeFrom="paragraph">
                  <wp:posOffset>31115</wp:posOffset>
                </wp:positionV>
                <wp:extent cx="552450" cy="276225"/>
                <wp:effectExtent l="0" t="0" r="0" b="9525"/>
                <wp:wrapSquare wrapText="bothSides"/>
                <wp:docPr id="9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37DBE2" w14:textId="77777777" w:rsidR="002B3217" w:rsidRDefault="002B3217" w:rsidP="002B3217">
                            <w:r>
                              <w:t>Nudm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9C85BA" id="_x0000_s1048" type="#_x0000_t202" style="position:absolute;margin-left:60.3pt;margin-top:2.45pt;width:43.5pt;height:21.75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" stroked="f">
                <v:textbox>
                  <w:txbxContent>
                    <w:p w14:paraId="1637DBE2" w14:textId="77777777" w:rsidR="002B3217" w:rsidRDefault="002B3217" w:rsidP="002B3217">
                      <w:r>
                        <w:t>Nudm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06DC718" wp14:editId="4E7BC9FF">
                <wp:simplePos x="0" y="0"/>
                <wp:positionH relativeFrom="column">
                  <wp:posOffset>1480185</wp:posOffset>
                </wp:positionH>
                <wp:positionV relativeFrom="paragraph">
                  <wp:posOffset>19685</wp:posOffset>
                </wp:positionV>
                <wp:extent cx="0" cy="247650"/>
                <wp:effectExtent l="0" t="0" r="38100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DF1106" id="Straight Connector 13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6.55pt,1.55pt" to="116.55pt,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" strokecolor="black [3213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E011326" wp14:editId="0A489F01">
                <wp:simplePos x="0" y="0"/>
                <wp:positionH relativeFrom="column">
                  <wp:posOffset>813435</wp:posOffset>
                </wp:positionH>
                <wp:positionV relativeFrom="paragraph">
                  <wp:posOffset>19685</wp:posOffset>
                </wp:positionV>
                <wp:extent cx="0" cy="247650"/>
                <wp:effectExtent l="0" t="0" r="38100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3BA66B" id="Straight Connector 12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05pt,1.55pt" to="64.05pt,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" strokecolor="black [3213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1F08A921" wp14:editId="2A4D2092">
                <wp:simplePos x="0" y="0"/>
                <wp:positionH relativeFrom="column">
                  <wp:posOffset>2430780</wp:posOffset>
                </wp:positionH>
                <wp:positionV relativeFrom="paragraph">
                  <wp:posOffset>1732280</wp:posOffset>
                </wp:positionV>
                <wp:extent cx="371475" cy="276225"/>
                <wp:effectExtent l="0" t="0" r="9525" b="95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182235" w14:textId="77777777" w:rsidR="002B3217" w:rsidRDefault="002B3217" w:rsidP="002B3217">
                            <w:r>
                              <w:t>N3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08A921" id="_x0000_s1049" type="#_x0000_t202" style="position:absolute;margin-left:191.4pt;margin-top:136.4pt;width:29.25pt;height:21.7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" stroked="f">
                <v:textbox>
                  <w:txbxContent>
                    <w:p w14:paraId="77182235" w14:textId="77777777" w:rsidR="002B3217" w:rsidRDefault="002B3217" w:rsidP="002B3217">
                      <w:r>
                        <w:t>N3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BE742C0" wp14:editId="21F8A50E">
                <wp:simplePos x="0" y="0"/>
                <wp:positionH relativeFrom="column">
                  <wp:posOffset>1533525</wp:posOffset>
                </wp:positionH>
                <wp:positionV relativeFrom="paragraph">
                  <wp:posOffset>1948815</wp:posOffset>
                </wp:positionV>
                <wp:extent cx="2076450" cy="9525"/>
                <wp:effectExtent l="0" t="0" r="19050" b="28575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076450" cy="952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9FCAC5" id="Straight Connector 46" o:spid="_x0000_s1026" style="position:absolute;flip:x y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0.75pt,153.45pt" to="284.25pt,15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" strokecolor="black [3213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5AE0D3BD" wp14:editId="7E27E8B3">
                <wp:simplePos x="0" y="0"/>
                <wp:positionH relativeFrom="margin">
                  <wp:posOffset>1986915</wp:posOffset>
                </wp:positionH>
                <wp:positionV relativeFrom="paragraph">
                  <wp:posOffset>263525</wp:posOffset>
                </wp:positionV>
                <wp:extent cx="552450" cy="276225"/>
                <wp:effectExtent l="0" t="0" r="0" b="9525"/>
                <wp:wrapSquare wrapText="bothSides"/>
                <wp:docPr id="10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DAB84A" w14:textId="77777777" w:rsidR="002B3217" w:rsidRDefault="002B3217" w:rsidP="002B3217">
                            <w:r>
                              <w:t>Namf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E0D3BD" id="_x0000_s1050" type="#_x0000_t202" style="position:absolute;margin-left:156.45pt;margin-top:20.75pt;width:43.5pt;height:21.7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" stroked="f">
                <v:textbox>
                  <w:txbxContent>
                    <w:p w14:paraId="3BDAB84A" w14:textId="77777777" w:rsidR="002B3217" w:rsidRDefault="002B3217" w:rsidP="002B3217">
                      <w:r>
                        <w:t>Namf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C172292" wp14:editId="7E962B81">
                <wp:simplePos x="0" y="0"/>
                <wp:positionH relativeFrom="column">
                  <wp:posOffset>2438400</wp:posOffset>
                </wp:positionH>
                <wp:positionV relativeFrom="paragraph">
                  <wp:posOffset>267335</wp:posOffset>
                </wp:positionV>
                <wp:extent cx="0" cy="247650"/>
                <wp:effectExtent l="0" t="0" r="38100" b="1905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7B226A" id="Straight Connector 25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2pt,21.05pt" to="192pt,4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" strokecolor="black [3213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34E5093B" wp14:editId="6E637FE3">
                <wp:simplePos x="0" y="0"/>
                <wp:positionH relativeFrom="column">
                  <wp:posOffset>4200525</wp:posOffset>
                </wp:positionH>
                <wp:positionV relativeFrom="paragraph">
                  <wp:posOffset>1712595</wp:posOffset>
                </wp:positionV>
                <wp:extent cx="371475" cy="276225"/>
                <wp:effectExtent l="0" t="0" r="9525" b="9525"/>
                <wp:wrapSquare wrapText="bothSides"/>
                <wp:docPr id="8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A12A59" w14:textId="77777777" w:rsidR="002B3217" w:rsidRDefault="002B3217" w:rsidP="002B3217">
                            <w:r>
                              <w:t>N6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E5093B" id="_x0000_s1051" type="#_x0000_t202" style="position:absolute;margin-left:330.75pt;margin-top:134.85pt;width:29.25pt;height:21.7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" stroked="f">
                <v:textbox>
                  <w:txbxContent>
                    <w:p w14:paraId="34A12A59" w14:textId="77777777" w:rsidR="002B3217" w:rsidRDefault="002B3217" w:rsidP="002B3217">
                      <w:r>
                        <w:t>N6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0033730E" wp14:editId="50D190DD">
                <wp:simplePos x="0" y="0"/>
                <wp:positionH relativeFrom="column">
                  <wp:posOffset>1181100</wp:posOffset>
                </wp:positionH>
                <wp:positionV relativeFrom="paragraph">
                  <wp:posOffset>1417320</wp:posOffset>
                </wp:positionV>
                <wp:extent cx="371475" cy="276225"/>
                <wp:effectExtent l="0" t="0" r="9525" b="9525"/>
                <wp:wrapSquare wrapText="bothSides"/>
                <wp:docPr id="8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515E84" w14:textId="77777777" w:rsidR="002B3217" w:rsidRDefault="002B3217" w:rsidP="002B3217">
                            <w:r>
                              <w:t>N2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33730E" id="_x0000_s1052" type="#_x0000_t202" style="position:absolute;margin-left:93pt;margin-top:111.6pt;width:29.25pt;height:21.7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" stroked="f">
                <v:textbox>
                  <w:txbxContent>
                    <w:p w14:paraId="7A515E84" w14:textId="77777777" w:rsidR="002B3217" w:rsidRDefault="002B3217" w:rsidP="002B3217">
                      <w:r>
                        <w:t>N2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12AF51A5" wp14:editId="6ADBE342">
                <wp:simplePos x="0" y="0"/>
                <wp:positionH relativeFrom="margin">
                  <wp:align>center</wp:align>
                </wp:positionH>
                <wp:positionV relativeFrom="paragraph">
                  <wp:posOffset>1055370</wp:posOffset>
                </wp:positionV>
                <wp:extent cx="371475" cy="276225"/>
                <wp:effectExtent l="0" t="0" r="9525" b="9525"/>
                <wp:wrapSquare wrapText="bothSides"/>
                <wp:docPr id="8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058581" w14:textId="77777777" w:rsidR="002B3217" w:rsidRDefault="002B3217" w:rsidP="002B3217">
                            <w:r>
                              <w:t>N4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AF51A5" id="_x0000_s1053" type="#_x0000_t202" style="position:absolute;margin-left:0;margin-top:83.1pt;width:29.25pt;height:21.75pt;z-index:25167052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" stroked="f">
                <v:textbox>
                  <w:txbxContent>
                    <w:p w14:paraId="12058581" w14:textId="77777777" w:rsidR="002B3217" w:rsidRDefault="002B3217" w:rsidP="002B3217">
                      <w:r>
                        <w:t>N4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10AA3D49" wp14:editId="6DFDD8FB">
                <wp:simplePos x="0" y="0"/>
                <wp:positionH relativeFrom="column">
                  <wp:posOffset>2533650</wp:posOffset>
                </wp:positionH>
                <wp:positionV relativeFrom="paragraph">
                  <wp:posOffset>638810</wp:posOffset>
                </wp:positionV>
                <wp:extent cx="438150" cy="276225"/>
                <wp:effectExtent l="0" t="0" r="0" b="9525"/>
                <wp:wrapSquare wrapText="bothSides"/>
                <wp:docPr id="10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786D7D" w14:textId="77777777" w:rsidR="002B3217" w:rsidRDefault="002B3217" w:rsidP="002B3217">
                            <w:r>
                              <w:t>N11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AA3D49" id="_x0000_s1054" type="#_x0000_t202" style="position:absolute;margin-left:199.5pt;margin-top:50.3pt;width:34.5pt;height:21.7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" stroked="f">
                <v:textbox>
                  <w:txbxContent>
                    <w:p w14:paraId="2E786D7D" w14:textId="77777777" w:rsidR="002B3217" w:rsidRDefault="002B3217" w:rsidP="002B3217">
                      <w:r>
                        <w:t>N11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E2E54C4" wp14:editId="7383A349">
                <wp:simplePos x="0" y="0"/>
                <wp:positionH relativeFrom="column">
                  <wp:posOffset>3743325</wp:posOffset>
                </wp:positionH>
                <wp:positionV relativeFrom="paragraph">
                  <wp:posOffset>2315209</wp:posOffset>
                </wp:positionV>
                <wp:extent cx="276225" cy="0"/>
                <wp:effectExtent l="0" t="0" r="0" b="0"/>
                <wp:wrapNone/>
                <wp:docPr id="83" name="Straight Connector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622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5C0C8A" id="Straight Connector 83" o:spid="_x0000_s1026" style="position:absolute;flip:x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4.75pt,182.3pt" to="316.5pt,18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" strokecolor="black [3213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EB83241" wp14:editId="2B6CD862">
                <wp:simplePos x="0" y="0"/>
                <wp:positionH relativeFrom="column">
                  <wp:posOffset>4019550</wp:posOffset>
                </wp:positionH>
                <wp:positionV relativeFrom="paragraph">
                  <wp:posOffset>2077085</wp:posOffset>
                </wp:positionV>
                <wp:extent cx="0" cy="247650"/>
                <wp:effectExtent l="0" t="0" r="38100" b="19050"/>
                <wp:wrapNone/>
                <wp:docPr id="82" name="Straight Connector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049BE4" id="Straight Connector 82" o:spid="_x0000_s1026" style="position:absolute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6.5pt,163.55pt" to="316.5pt,18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" strokecolor="black [3213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9B5E951" wp14:editId="22C4875E">
                <wp:simplePos x="0" y="0"/>
                <wp:positionH relativeFrom="column">
                  <wp:posOffset>3743326</wp:posOffset>
                </wp:positionH>
                <wp:positionV relativeFrom="paragraph">
                  <wp:posOffset>2077086</wp:posOffset>
                </wp:positionV>
                <wp:extent cx="0" cy="247650"/>
                <wp:effectExtent l="0" t="0" r="38100" b="19050"/>
                <wp:wrapNone/>
                <wp:docPr id="81" name="Straight Connector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717467" id="Straight Connector 81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4.75pt,163.55pt" to="294.75pt,18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" strokecolor="black [3213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B604A8B" wp14:editId="543D3176">
                <wp:simplePos x="0" y="0"/>
                <wp:positionH relativeFrom="column">
                  <wp:posOffset>3143250</wp:posOffset>
                </wp:positionH>
                <wp:positionV relativeFrom="paragraph">
                  <wp:posOffset>1285875</wp:posOffset>
                </wp:positionV>
                <wp:extent cx="742950" cy="0"/>
                <wp:effectExtent l="0" t="0" r="0" b="0"/>
                <wp:wrapNone/>
                <wp:docPr id="57" name="Straight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429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3FBEB0" id="Straight Connector 57" o:spid="_x0000_s1026" style="position:absolute;flip:x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7.5pt,101.25pt" to="306pt,10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" strokecolor="black [3213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528F9BE" wp14:editId="3001AF83">
                <wp:simplePos x="0" y="0"/>
                <wp:positionH relativeFrom="column">
                  <wp:posOffset>3162299</wp:posOffset>
                </wp:positionH>
                <wp:positionV relativeFrom="paragraph">
                  <wp:posOffset>829310</wp:posOffset>
                </wp:positionV>
                <wp:extent cx="0" cy="457200"/>
                <wp:effectExtent l="0" t="0" r="38100" b="19050"/>
                <wp:wrapNone/>
                <wp:docPr id="55" name="Straight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86A794" id="Straight Connector 55" o:spid="_x0000_s1026" style="position:absolute;flip:x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9pt,65.3pt" to="249pt,10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" strokecolor="black [3213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BB704FD" wp14:editId="474733ED">
                <wp:simplePos x="0" y="0"/>
                <wp:positionH relativeFrom="column">
                  <wp:posOffset>3895725</wp:posOffset>
                </wp:positionH>
                <wp:positionV relativeFrom="paragraph">
                  <wp:posOffset>1267460</wp:posOffset>
                </wp:positionV>
                <wp:extent cx="0" cy="514350"/>
                <wp:effectExtent l="0" t="0" r="38100" b="19050"/>
                <wp:wrapNone/>
                <wp:docPr id="56" name="Straight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51435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BA1516" id="Straight Connector 56" o:spid="_x0000_s1026" style="position:absolute;flip:x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6.75pt,99.8pt" to="306.75pt,14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" strokecolor="black [3213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19FF905" wp14:editId="4120FA33">
                <wp:simplePos x="0" y="0"/>
                <wp:positionH relativeFrom="column">
                  <wp:posOffset>4143374</wp:posOffset>
                </wp:positionH>
                <wp:positionV relativeFrom="paragraph">
                  <wp:posOffset>1934210</wp:posOffset>
                </wp:positionV>
                <wp:extent cx="495300" cy="0"/>
                <wp:effectExtent l="0" t="0" r="0" b="0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953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01CC00" id="Straight Connector 50" o:spid="_x0000_s1026" style="position:absolute;flip:x y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6.25pt,152.3pt" to="365.25pt,15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" strokecolor="black [3213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92B5803" wp14:editId="7EDC2AA0">
                <wp:simplePos x="0" y="0"/>
                <wp:positionH relativeFrom="column">
                  <wp:posOffset>2581274</wp:posOffset>
                </wp:positionH>
                <wp:positionV relativeFrom="paragraph">
                  <wp:posOffset>657860</wp:posOffset>
                </wp:positionV>
                <wp:extent cx="314325" cy="0"/>
                <wp:effectExtent l="0" t="0" r="0" b="0"/>
                <wp:wrapNone/>
                <wp:docPr id="49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1432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09BB63" id="Straight Connector 49" o:spid="_x0000_s1026" style="position:absolute;flip:x y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3.25pt,51.8pt" to="228pt,5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" strokecolor="black [3213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8C6E120" wp14:editId="036C48D0">
                <wp:simplePos x="0" y="0"/>
                <wp:positionH relativeFrom="column">
                  <wp:posOffset>1247775</wp:posOffset>
                </wp:positionH>
                <wp:positionV relativeFrom="paragraph">
                  <wp:posOffset>1315086</wp:posOffset>
                </wp:positionV>
                <wp:extent cx="0" cy="457200"/>
                <wp:effectExtent l="0" t="0" r="38100" b="19050"/>
                <wp:wrapNone/>
                <wp:docPr id="40" name="Straight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32939B" id="Straight Connector 40" o:spid="_x0000_s1026" style="position:absolute;z-index:251715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8.25pt,103.55pt" to="98.25pt,13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" strokecolor="black [3213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4C8123C" wp14:editId="7A7049F5">
                <wp:simplePos x="0" y="0"/>
                <wp:positionH relativeFrom="margin">
                  <wp:posOffset>3609975</wp:posOffset>
                </wp:positionH>
                <wp:positionV relativeFrom="paragraph">
                  <wp:posOffset>1791335</wp:posOffset>
                </wp:positionV>
                <wp:extent cx="542925" cy="295275"/>
                <wp:effectExtent l="0" t="0" r="28575" b="28575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295275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A02C96" w14:textId="77777777" w:rsidR="002B3217" w:rsidRPr="00F5524A" w:rsidRDefault="002B3217" w:rsidP="002B3217">
                            <w:pP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UPF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C8123C" id="Rectangle 29" o:spid="_x0000_s1055" style="position:absolute;margin-left:284.25pt;margin-top:141.05pt;width:42.75pt;height:23.25pt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" fillcolor="white [3201]" strokecolor="black [3200]" strokeweight="1.5pt">
                <v:textbox>
                  <w:txbxContent>
                    <w:p w14:paraId="30A02C96" w14:textId="77777777" w:rsidR="002B3217" w:rsidRPr="00F5524A" w:rsidRDefault="002B3217" w:rsidP="002B3217">
                      <w:pP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UPF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0D224C1" wp14:editId="58D8D78E">
                <wp:simplePos x="0" y="0"/>
                <wp:positionH relativeFrom="margin">
                  <wp:posOffset>4638675</wp:posOffset>
                </wp:positionH>
                <wp:positionV relativeFrom="paragraph">
                  <wp:posOffset>1791335</wp:posOffset>
                </wp:positionV>
                <wp:extent cx="542925" cy="295275"/>
                <wp:effectExtent l="0" t="0" r="28575" b="28575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295275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3351C3" w14:textId="77777777" w:rsidR="002B3217" w:rsidRPr="00F5524A" w:rsidRDefault="002B3217" w:rsidP="002B3217">
                            <w:pP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DN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D224C1" id="Rectangle 30" o:spid="_x0000_s1056" style="position:absolute;margin-left:365.25pt;margin-top:141.05pt;width:42.75pt;height:23.25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" fillcolor="white [3201]" strokecolor="black [3200]" strokeweight="1.5pt">
                <v:textbox>
                  <w:txbxContent>
                    <w:p w14:paraId="733351C3" w14:textId="77777777" w:rsidR="002B3217" w:rsidRPr="00F5524A" w:rsidRDefault="002B3217" w:rsidP="002B3217">
                      <w:pP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DN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B06BCE2" wp14:editId="7A769C78">
                <wp:simplePos x="0" y="0"/>
                <wp:positionH relativeFrom="column">
                  <wp:posOffset>3162300</wp:posOffset>
                </wp:positionH>
                <wp:positionV relativeFrom="paragraph">
                  <wp:posOffset>267335</wp:posOffset>
                </wp:positionV>
                <wp:extent cx="0" cy="247650"/>
                <wp:effectExtent l="0" t="0" r="38100" b="1905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E1E666" id="Straight Connector 26" o:spid="_x0000_s1026" style="position:absolute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9pt,21.05pt" to="249pt,4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" strokecolor="black [3213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E6C119A" wp14:editId="12EC2BB9">
                <wp:simplePos x="0" y="0"/>
                <wp:positionH relativeFrom="margin">
                  <wp:posOffset>-85725</wp:posOffset>
                </wp:positionH>
                <wp:positionV relativeFrom="paragraph">
                  <wp:posOffset>267334</wp:posOffset>
                </wp:positionV>
                <wp:extent cx="7086600" cy="9525"/>
                <wp:effectExtent l="0" t="0" r="19050" b="28575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086600" cy="952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1F7999" id="Straight Connector 14" o:spid="_x0000_s1026" style="position:absolute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6.75pt,21.05pt" to="551.25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" strokecolor="black [3213]" strokeweight="1.5pt">
                <v:stroke joinstyle="miter"/>
                <w10:wrap anchorx="margin"/>
              </v:line>
            </w:pict>
          </mc:Fallback>
        </mc:AlternateContent>
      </w:r>
    </w:p>
    <w:p w14:paraId="63B4E34A" w14:textId="78B533E1" w:rsidR="002B3217" w:rsidRDefault="00DD13E6" w:rsidP="005E05C6">
      <w:pPr>
        <w:pStyle w:val="B1"/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74216E1" wp14:editId="4A7EB569">
                <wp:simplePos x="0" y="0"/>
                <wp:positionH relativeFrom="margin">
                  <wp:posOffset>2895600</wp:posOffset>
                </wp:positionH>
                <wp:positionV relativeFrom="paragraph">
                  <wp:posOffset>260350</wp:posOffset>
                </wp:positionV>
                <wp:extent cx="571500" cy="295275"/>
                <wp:effectExtent l="0" t="0" r="19050" b="28575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295275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40AAA4" w14:textId="77777777" w:rsidR="002B3217" w:rsidRPr="00F5524A" w:rsidRDefault="002B3217" w:rsidP="002B3217">
                            <w:pP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SMF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4216E1" id="Rectangle 24" o:spid="_x0000_s1057" style="position:absolute;left:0;text-align:left;margin-left:228pt;margin-top:20.5pt;width:45pt;height:23.25pt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" fillcolor="white [3201]" strokecolor="black [3200]" strokeweight="1.5pt">
                <v:textbox>
                  <w:txbxContent>
                    <w:p w14:paraId="0540AAA4" w14:textId="77777777" w:rsidR="002B3217" w:rsidRPr="00F5524A" w:rsidRDefault="002B3217" w:rsidP="002B3217">
                      <w:pP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SMF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93C8EE3" wp14:editId="3B933BEB">
                <wp:simplePos x="0" y="0"/>
                <wp:positionH relativeFrom="margin">
                  <wp:posOffset>2000250</wp:posOffset>
                </wp:positionH>
                <wp:positionV relativeFrom="paragraph">
                  <wp:posOffset>250825</wp:posOffset>
                </wp:positionV>
                <wp:extent cx="590550" cy="295275"/>
                <wp:effectExtent l="0" t="0" r="19050" b="2857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295275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C4203D" w14:textId="77777777" w:rsidR="002B3217" w:rsidRPr="00F5524A" w:rsidRDefault="002B3217" w:rsidP="002B3217">
                            <w:pP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AMF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3C8EE3" id="Rectangle 23" o:spid="_x0000_s1058" style="position:absolute;left:0;text-align:left;margin-left:157.5pt;margin-top:19.75pt;width:46.5pt;height:23.25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" fillcolor="white [3201]" strokecolor="black [3200]" strokeweight="1.5pt">
                <v:textbox>
                  <w:txbxContent>
                    <w:p w14:paraId="34C4203D" w14:textId="77777777" w:rsidR="002B3217" w:rsidRPr="00F5524A" w:rsidRDefault="002B3217" w:rsidP="002B3217">
                      <w:pP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AMF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0BBBED5" wp14:editId="787449D8">
                <wp:simplePos x="0" y="0"/>
                <wp:positionH relativeFrom="page">
                  <wp:posOffset>3561715</wp:posOffset>
                </wp:positionH>
                <wp:positionV relativeFrom="paragraph">
                  <wp:posOffset>22225</wp:posOffset>
                </wp:positionV>
                <wp:extent cx="552450" cy="276225"/>
                <wp:effectExtent l="0" t="0" r="0" b="9525"/>
                <wp:wrapSquare wrapText="bothSides"/>
                <wp:docPr id="10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2818BA" w14:textId="77777777" w:rsidR="002B3217" w:rsidRDefault="002B3217" w:rsidP="002B3217">
                            <w:r>
                              <w:t>Nsmf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BBBED5" id="_x0000_s1059" type="#_x0000_t202" style="position:absolute;left:0;text-align:left;margin-left:280.45pt;margin-top:1.75pt;width:43.5pt;height:21.7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" stroked="f">
                <v:textbox>
                  <w:txbxContent>
                    <w:p w14:paraId="702818BA" w14:textId="77777777" w:rsidR="002B3217" w:rsidRDefault="002B3217" w:rsidP="002B3217">
                      <w:r>
                        <w:t>Nsmf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36762392" w14:textId="490134D8" w:rsidR="002B3217" w:rsidRDefault="00DD13E6" w:rsidP="005E05C6">
      <w:pPr>
        <w:pStyle w:val="B1"/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32992" behindDoc="0" locked="0" layoutInCell="1" allowOverlap="1" wp14:anchorId="3E7A0F9E" wp14:editId="4AFFA22C">
                <wp:simplePos x="0" y="0"/>
                <wp:positionH relativeFrom="margin">
                  <wp:posOffset>4495800</wp:posOffset>
                </wp:positionH>
                <wp:positionV relativeFrom="paragraph">
                  <wp:posOffset>161925</wp:posOffset>
                </wp:positionV>
                <wp:extent cx="781050" cy="381000"/>
                <wp:effectExtent l="0" t="0" r="0" b="0"/>
                <wp:wrapSquare wrapText="bothSides"/>
                <wp:docPr id="10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105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3E18B6" w14:textId="77777777" w:rsidR="002B3217" w:rsidRPr="005378AF" w:rsidRDefault="002B3217" w:rsidP="002B3217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5378AF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SNPN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7A0F9E" id="_x0000_s1060" type="#_x0000_t202" style="position:absolute;left:0;text-align:left;margin-left:354pt;margin-top:12.75pt;width:61.5pt;height:30pt;z-index:2517329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" stroked="f">
                <v:textbox>
                  <w:txbxContent>
                    <w:p w14:paraId="5E3E18B6" w14:textId="77777777" w:rsidR="002B3217" w:rsidRPr="005378AF" w:rsidRDefault="002B3217" w:rsidP="002B3217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5378AF">
                        <w:rPr>
                          <w:b/>
                          <w:bCs/>
                          <w:sz w:val="32"/>
                          <w:szCs w:val="32"/>
                        </w:rPr>
                        <w:t>SNPN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889EACD" wp14:editId="7F04944D">
                <wp:simplePos x="0" y="0"/>
                <wp:positionH relativeFrom="column">
                  <wp:posOffset>133349</wp:posOffset>
                </wp:positionH>
                <wp:positionV relativeFrom="paragraph">
                  <wp:posOffset>76200</wp:posOffset>
                </wp:positionV>
                <wp:extent cx="1857375" cy="9525"/>
                <wp:effectExtent l="0" t="0" r="28575" b="28575"/>
                <wp:wrapNone/>
                <wp:docPr id="76" name="Straight Connector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857375" cy="952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2717A1" id="Straight Connector 76" o:spid="_x0000_s1026" style="position:absolute;flip:x y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.5pt,6pt" to="156.75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" strokecolor="black [3213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00EACA2" wp14:editId="449A96C6">
                <wp:simplePos x="0" y="0"/>
                <wp:positionH relativeFrom="column">
                  <wp:posOffset>495299</wp:posOffset>
                </wp:positionH>
                <wp:positionV relativeFrom="paragraph">
                  <wp:posOffset>180975</wp:posOffset>
                </wp:positionV>
                <wp:extent cx="28575" cy="2895600"/>
                <wp:effectExtent l="0" t="0" r="28575" b="19050"/>
                <wp:wrapNone/>
                <wp:docPr id="72" name="Straight Connector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575" cy="289560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31C901" id="Straight Connector 72" o:spid="_x0000_s1026" style="position:absolute;flip:x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pt,14.25pt" to="41.25pt,24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" strokecolor="black [3213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0D10E22" wp14:editId="3962E07E">
                <wp:simplePos x="0" y="0"/>
                <wp:positionH relativeFrom="column">
                  <wp:posOffset>504825</wp:posOffset>
                </wp:positionH>
                <wp:positionV relativeFrom="paragraph">
                  <wp:posOffset>200025</wp:posOffset>
                </wp:positionV>
                <wp:extent cx="1495425" cy="0"/>
                <wp:effectExtent l="0" t="0" r="0" b="0"/>
                <wp:wrapNone/>
                <wp:docPr id="73" name="Straight Connector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49542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B58F7E" id="Straight Connector 73" o:spid="_x0000_s1026" style="position:absolute;flip:x y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.75pt,15.75pt" to="157.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" strokecolor="black [3213]" strokeweight="1.5pt">
                <v:stroke joinstyle="miter"/>
              </v:line>
            </w:pict>
          </mc:Fallback>
        </mc:AlternateContent>
      </w:r>
    </w:p>
    <w:p w14:paraId="3728A917" w14:textId="3497303D" w:rsidR="002B3217" w:rsidRDefault="00DD13E6" w:rsidP="005E05C6">
      <w:pPr>
        <w:pStyle w:val="B1"/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F5C3D86" wp14:editId="1FF3059E">
                <wp:simplePos x="0" y="0"/>
                <wp:positionH relativeFrom="column">
                  <wp:posOffset>2305050</wp:posOffset>
                </wp:positionH>
                <wp:positionV relativeFrom="paragraph">
                  <wp:posOffset>15875</wp:posOffset>
                </wp:positionV>
                <wp:extent cx="9525" cy="523875"/>
                <wp:effectExtent l="0" t="0" r="28575" b="28575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52387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9DCFFA" id="Straight Connector 39" o:spid="_x0000_s1026" style="position:absolute;flip:x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1.5pt,1.25pt" to="182.25pt,4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" strokecolor="black [3213]" strokeweight="1.5pt">
                <v:stroke joinstyle="miter"/>
              </v:line>
            </w:pict>
          </mc:Fallback>
        </mc:AlternateContent>
      </w:r>
    </w:p>
    <w:p w14:paraId="458C61C0" w14:textId="358EDF4A" w:rsidR="002B3217" w:rsidRDefault="002B3217" w:rsidP="005E05C6">
      <w:pPr>
        <w:pStyle w:val="B1"/>
        <w:jc w:val="center"/>
        <w:rPr>
          <w:noProof/>
        </w:rPr>
      </w:pPr>
    </w:p>
    <w:p w14:paraId="4518D9DF" w14:textId="3FF672FB" w:rsidR="002B3217" w:rsidRDefault="00DD13E6" w:rsidP="005E05C6">
      <w:pPr>
        <w:pStyle w:val="B1"/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8DF6CF2" wp14:editId="4B860921">
                <wp:simplePos x="0" y="0"/>
                <wp:positionH relativeFrom="column">
                  <wp:posOffset>1247775</wp:posOffset>
                </wp:positionH>
                <wp:positionV relativeFrom="paragraph">
                  <wp:posOffset>9525</wp:posOffset>
                </wp:positionV>
                <wp:extent cx="1057275" cy="9525"/>
                <wp:effectExtent l="0" t="0" r="28575" b="28575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57275" cy="952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09919B" id="Straight Connector 41" o:spid="_x0000_s1026" style="position:absolute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8.25pt,.75pt" to="181.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" strokecolor="black [3213]" strokeweight="1.5pt">
                <v:stroke joinstyle="miter"/>
              </v:line>
            </w:pict>
          </mc:Fallback>
        </mc:AlternateContent>
      </w:r>
    </w:p>
    <w:p w14:paraId="597DC9D9" w14:textId="5EE60CA4" w:rsidR="002B3217" w:rsidRDefault="002B3217" w:rsidP="005E05C6">
      <w:pPr>
        <w:pStyle w:val="B1"/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1D23B74" wp14:editId="677DC517">
                <wp:simplePos x="0" y="0"/>
                <wp:positionH relativeFrom="margin">
                  <wp:posOffset>847725</wp:posOffset>
                </wp:positionH>
                <wp:positionV relativeFrom="paragraph">
                  <wp:posOffset>215900</wp:posOffset>
                </wp:positionV>
                <wp:extent cx="695325" cy="295275"/>
                <wp:effectExtent l="0" t="0" r="28575" b="28575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295275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3B250B" w14:textId="77777777" w:rsidR="002B3217" w:rsidRPr="00F5524A" w:rsidRDefault="002B3217" w:rsidP="002B3217">
                            <w:pP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(R)AN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D23B74" id="Rectangle 28" o:spid="_x0000_s1061" style="position:absolute;left:0;text-align:left;margin-left:66.75pt;margin-top:17pt;width:54.75pt;height:23.25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" fillcolor="white [3201]" strokecolor="black [3200]" strokeweight="1.5pt">
                <v:textbox>
                  <w:txbxContent>
                    <w:p w14:paraId="003B250B" w14:textId="77777777" w:rsidR="002B3217" w:rsidRPr="00F5524A" w:rsidRDefault="002B3217" w:rsidP="002B3217">
                      <w:pP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(R)AN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0A0796E" w14:textId="375F488E" w:rsidR="002B3217" w:rsidRDefault="002B3217" w:rsidP="005E05C6">
      <w:pPr>
        <w:pStyle w:val="B1"/>
        <w:jc w:val="center"/>
        <w:rPr>
          <w:noProof/>
        </w:rPr>
      </w:pPr>
    </w:p>
    <w:p w14:paraId="5D6F3006" w14:textId="0E9DA585" w:rsidR="002B3217" w:rsidRDefault="00DD13E6" w:rsidP="005E05C6">
      <w:pPr>
        <w:pStyle w:val="B1"/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620FE65A" wp14:editId="556D170C">
                <wp:simplePos x="0" y="0"/>
                <wp:positionH relativeFrom="column">
                  <wp:posOffset>3705225</wp:posOffset>
                </wp:positionH>
                <wp:positionV relativeFrom="paragraph">
                  <wp:posOffset>184785</wp:posOffset>
                </wp:positionV>
                <wp:extent cx="371475" cy="276225"/>
                <wp:effectExtent l="0" t="0" r="9525" b="9525"/>
                <wp:wrapSquare wrapText="bothSides"/>
                <wp:docPr id="8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C835FC" w14:textId="77777777" w:rsidR="002B3217" w:rsidRDefault="002B3217" w:rsidP="002B3217">
                            <w:r>
                              <w:t>N9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0FE65A" id="_x0000_s1062" type="#_x0000_t202" style="position:absolute;left:0;text-align:left;margin-left:291.75pt;margin-top:14.55pt;width:29.25pt;height:21.7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" stroked="f">
                <v:textbox>
                  <w:txbxContent>
                    <w:p w14:paraId="40C835FC" w14:textId="77777777" w:rsidR="002B3217" w:rsidRDefault="002B3217" w:rsidP="002B3217">
                      <w:r>
                        <w:t>N9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D7F7386" w14:textId="5D7F9DFD" w:rsidR="002B3217" w:rsidRDefault="002B3217" w:rsidP="005E05C6">
      <w:pPr>
        <w:pStyle w:val="B1"/>
        <w:jc w:val="center"/>
        <w:rPr>
          <w:noProof/>
        </w:rPr>
      </w:pPr>
    </w:p>
    <w:p w14:paraId="03DCE99A" w14:textId="71B13B5E" w:rsidR="002B3217" w:rsidRDefault="00DD13E6" w:rsidP="005E05C6">
      <w:pPr>
        <w:pStyle w:val="B1"/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22AF78E" wp14:editId="53023B25">
                <wp:simplePos x="0" y="0"/>
                <wp:positionH relativeFrom="page">
                  <wp:posOffset>6753225</wp:posOffset>
                </wp:positionH>
                <wp:positionV relativeFrom="paragraph">
                  <wp:posOffset>165100</wp:posOffset>
                </wp:positionV>
                <wp:extent cx="758190" cy="685800"/>
                <wp:effectExtent l="0" t="0" r="22860" b="1905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8190" cy="68580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605E5D" w14:textId="77777777" w:rsidR="002B3217" w:rsidRPr="0056117A" w:rsidRDefault="002B3217" w:rsidP="002B3217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:sz w:val="22"/>
                                <w:szCs w:val="22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6117A">
                              <w:rPr>
                                <w:color w:val="000000" w:themeColor="text1"/>
                                <w:sz w:val="22"/>
                                <w:szCs w:val="22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Wireline </w:t>
                            </w:r>
                          </w:p>
                          <w:p w14:paraId="2D10D507" w14:textId="77777777" w:rsidR="002B3217" w:rsidRPr="0056117A" w:rsidRDefault="002B3217" w:rsidP="002B3217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:sz w:val="22"/>
                                <w:szCs w:val="22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6117A">
                              <w:rPr>
                                <w:color w:val="000000" w:themeColor="text1"/>
                                <w:sz w:val="22"/>
                                <w:szCs w:val="22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Access </w:t>
                            </w:r>
                          </w:p>
                          <w:p w14:paraId="79C92CB4" w14:textId="77777777" w:rsidR="002B3217" w:rsidRPr="0056117A" w:rsidRDefault="002B3217" w:rsidP="002B3217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:sz w:val="22"/>
                                <w:szCs w:val="22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6117A">
                              <w:rPr>
                                <w:color w:val="000000" w:themeColor="text1"/>
                                <w:sz w:val="22"/>
                                <w:szCs w:val="22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Network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2AF78E" id="Rectangle 33" o:spid="_x0000_s1063" style="position:absolute;left:0;text-align:left;margin-left:531.75pt;margin-top:13pt;width:59.7pt;height:54pt;z-index:251709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" fillcolor="white [3201]" strokecolor="black [3200]" strokeweight="1.5pt">
                <v:textbox>
                  <w:txbxContent>
                    <w:p w14:paraId="15605E5D" w14:textId="77777777" w:rsidR="002B3217" w:rsidRPr="0056117A" w:rsidRDefault="002B3217" w:rsidP="002B3217">
                      <w:pPr>
                        <w:spacing w:after="0"/>
                        <w:jc w:val="center"/>
                        <w:rPr>
                          <w:color w:val="000000" w:themeColor="text1"/>
                          <w:sz w:val="22"/>
                          <w:szCs w:val="22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6117A">
                        <w:rPr>
                          <w:color w:val="000000" w:themeColor="text1"/>
                          <w:sz w:val="22"/>
                          <w:szCs w:val="22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Wireline </w:t>
                      </w:r>
                    </w:p>
                    <w:p w14:paraId="2D10D507" w14:textId="77777777" w:rsidR="002B3217" w:rsidRPr="0056117A" w:rsidRDefault="002B3217" w:rsidP="002B3217">
                      <w:pPr>
                        <w:spacing w:after="0"/>
                        <w:jc w:val="center"/>
                        <w:rPr>
                          <w:color w:val="000000" w:themeColor="text1"/>
                          <w:sz w:val="22"/>
                          <w:szCs w:val="22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6117A">
                        <w:rPr>
                          <w:color w:val="000000" w:themeColor="text1"/>
                          <w:sz w:val="22"/>
                          <w:szCs w:val="22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Access </w:t>
                      </w:r>
                    </w:p>
                    <w:p w14:paraId="79C92CB4" w14:textId="77777777" w:rsidR="002B3217" w:rsidRPr="0056117A" w:rsidRDefault="002B3217" w:rsidP="002B3217">
                      <w:pPr>
                        <w:spacing w:after="0"/>
                        <w:jc w:val="center"/>
                        <w:rPr>
                          <w:color w:val="000000" w:themeColor="text1"/>
                          <w:sz w:val="22"/>
                          <w:szCs w:val="22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6117A">
                        <w:rPr>
                          <w:color w:val="000000" w:themeColor="text1"/>
                          <w:sz w:val="22"/>
                          <w:szCs w:val="22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Network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D210C06" wp14:editId="744A5E5D">
                <wp:simplePos x="0" y="0"/>
                <wp:positionH relativeFrom="page">
                  <wp:posOffset>5962650</wp:posOffset>
                </wp:positionH>
                <wp:positionV relativeFrom="paragraph">
                  <wp:posOffset>155575</wp:posOffset>
                </wp:positionV>
                <wp:extent cx="714375" cy="678180"/>
                <wp:effectExtent l="0" t="0" r="28575" b="26670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7818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C3B1E4" w14:textId="77777777" w:rsidR="002B3217" w:rsidRPr="0056117A" w:rsidRDefault="002B3217" w:rsidP="002B3217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:sz w:val="22"/>
                                <w:szCs w:val="22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6117A">
                              <w:rPr>
                                <w:color w:val="000000" w:themeColor="text1"/>
                                <w:sz w:val="22"/>
                                <w:szCs w:val="22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WLAN</w:t>
                            </w:r>
                          </w:p>
                          <w:p w14:paraId="4E8C6812" w14:textId="77777777" w:rsidR="002B3217" w:rsidRPr="0056117A" w:rsidRDefault="002B3217" w:rsidP="002B3217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:sz w:val="22"/>
                                <w:szCs w:val="22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6117A">
                              <w:rPr>
                                <w:color w:val="000000" w:themeColor="text1"/>
                                <w:sz w:val="22"/>
                                <w:szCs w:val="22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Access </w:t>
                            </w:r>
                          </w:p>
                          <w:p w14:paraId="7B81581F" w14:textId="77777777" w:rsidR="002B3217" w:rsidRPr="0056117A" w:rsidRDefault="002B3217" w:rsidP="002B3217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:sz w:val="22"/>
                                <w:szCs w:val="22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6117A">
                              <w:rPr>
                                <w:color w:val="000000" w:themeColor="text1"/>
                                <w:sz w:val="22"/>
                                <w:szCs w:val="22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Network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210C06" id="Rectangle 36" o:spid="_x0000_s1064" style="position:absolute;left:0;text-align:left;margin-left:469.5pt;margin-top:12.25pt;width:56.25pt;height:53.4pt;z-index:25171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" fillcolor="white [3201]" strokecolor="black [3200]" strokeweight="1.5pt">
                <v:textbox>
                  <w:txbxContent>
                    <w:p w14:paraId="60C3B1E4" w14:textId="77777777" w:rsidR="002B3217" w:rsidRPr="0056117A" w:rsidRDefault="002B3217" w:rsidP="002B3217">
                      <w:pPr>
                        <w:spacing w:after="0"/>
                        <w:jc w:val="center"/>
                        <w:rPr>
                          <w:color w:val="000000" w:themeColor="text1"/>
                          <w:sz w:val="22"/>
                          <w:szCs w:val="22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6117A">
                        <w:rPr>
                          <w:color w:val="000000" w:themeColor="text1"/>
                          <w:sz w:val="22"/>
                          <w:szCs w:val="22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WLAN</w:t>
                      </w:r>
                    </w:p>
                    <w:p w14:paraId="4E8C6812" w14:textId="77777777" w:rsidR="002B3217" w:rsidRPr="0056117A" w:rsidRDefault="002B3217" w:rsidP="002B3217">
                      <w:pPr>
                        <w:spacing w:after="0"/>
                        <w:jc w:val="center"/>
                        <w:rPr>
                          <w:color w:val="000000" w:themeColor="text1"/>
                          <w:sz w:val="22"/>
                          <w:szCs w:val="22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6117A">
                        <w:rPr>
                          <w:color w:val="000000" w:themeColor="text1"/>
                          <w:sz w:val="22"/>
                          <w:szCs w:val="22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Access </w:t>
                      </w:r>
                    </w:p>
                    <w:p w14:paraId="7B81581F" w14:textId="77777777" w:rsidR="002B3217" w:rsidRPr="0056117A" w:rsidRDefault="002B3217" w:rsidP="002B3217">
                      <w:pPr>
                        <w:spacing w:after="0"/>
                        <w:jc w:val="center"/>
                        <w:rPr>
                          <w:color w:val="000000" w:themeColor="text1"/>
                          <w:sz w:val="22"/>
                          <w:szCs w:val="22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6117A">
                        <w:rPr>
                          <w:color w:val="000000" w:themeColor="text1"/>
                          <w:sz w:val="22"/>
                          <w:szCs w:val="22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Network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3C804F88" w14:textId="2177D96B" w:rsidR="002B3217" w:rsidRDefault="002B3217" w:rsidP="005E05C6">
      <w:pPr>
        <w:pStyle w:val="B1"/>
        <w:jc w:val="center"/>
        <w:rPr>
          <w:noProof/>
        </w:rPr>
      </w:pPr>
    </w:p>
    <w:p w14:paraId="0DDC9C84" w14:textId="636D21BC" w:rsidR="002B3217" w:rsidRDefault="002B3217" w:rsidP="005E05C6">
      <w:pPr>
        <w:pStyle w:val="B1"/>
        <w:jc w:val="center"/>
        <w:rPr>
          <w:noProof/>
        </w:rPr>
      </w:pPr>
    </w:p>
    <w:p w14:paraId="6CB40276" w14:textId="1E657CF3" w:rsidR="002B3217" w:rsidRDefault="00DD13E6" w:rsidP="005E05C6">
      <w:pPr>
        <w:pStyle w:val="B1"/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0EA6CB2" wp14:editId="79D10936">
                <wp:simplePos x="0" y="0"/>
                <wp:positionH relativeFrom="column">
                  <wp:posOffset>504825</wp:posOffset>
                </wp:positionH>
                <wp:positionV relativeFrom="paragraph">
                  <wp:posOffset>174626</wp:posOffset>
                </wp:positionV>
                <wp:extent cx="5791200" cy="22860"/>
                <wp:effectExtent l="0" t="0" r="19050" b="34290"/>
                <wp:wrapNone/>
                <wp:docPr id="95" name="Straight Connector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91200" cy="2286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B29107" id="Straight Connector 95" o:spid="_x0000_s1026" style="position:absolute;flip:x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.75pt,13.75pt" to="495.7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" strokecolor="black [3213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2B4F2BC" wp14:editId="3BD2781D">
                <wp:simplePos x="0" y="0"/>
                <wp:positionH relativeFrom="margin">
                  <wp:posOffset>6667500</wp:posOffset>
                </wp:positionH>
                <wp:positionV relativeFrom="paragraph">
                  <wp:posOffset>50800</wp:posOffset>
                </wp:positionV>
                <wp:extent cx="386715" cy="419100"/>
                <wp:effectExtent l="0" t="0" r="13335" b="1905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6715" cy="41910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47B446" w14:textId="77777777" w:rsidR="002B3217" w:rsidRPr="002662C3" w:rsidRDefault="002B3217" w:rsidP="002B3217">
                            <w:pPr>
                              <w:rPr>
                                <w:color w:val="000000" w:themeColor="text1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2662C3">
                              <w:rPr>
                                <w:color w:val="000000" w:themeColor="text1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FNRG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B4F2BC" id="Rectangle 35" o:spid="_x0000_s1065" style="position:absolute;left:0;text-align:left;margin-left:525pt;margin-top:4pt;width:30.45pt;height:33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" fillcolor="white [3201]" strokecolor="black [3200]" strokeweight="1.5pt">
                <v:textbox>
                  <w:txbxContent>
                    <w:p w14:paraId="0747B446" w14:textId="77777777" w:rsidR="002B3217" w:rsidRPr="002662C3" w:rsidRDefault="002B3217" w:rsidP="002B3217">
                      <w:pPr>
                        <w:rPr>
                          <w:color w:val="000000" w:themeColor="text1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2662C3">
                        <w:rPr>
                          <w:color w:val="000000" w:themeColor="text1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FNRG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3F847A2" wp14:editId="4DB997CB">
                <wp:simplePos x="0" y="0"/>
                <wp:positionH relativeFrom="margin">
                  <wp:posOffset>6296025</wp:posOffset>
                </wp:positionH>
                <wp:positionV relativeFrom="paragraph">
                  <wp:posOffset>52705</wp:posOffset>
                </wp:positionV>
                <wp:extent cx="381000" cy="419100"/>
                <wp:effectExtent l="0" t="0" r="19050" b="1905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41910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9B5B0B" w14:textId="77777777" w:rsidR="002B3217" w:rsidRPr="002662C3" w:rsidRDefault="002B3217" w:rsidP="002B3217">
                            <w:pPr>
                              <w:rPr>
                                <w:color w:val="000000" w:themeColor="text1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2662C3">
                              <w:rPr>
                                <w:color w:val="000000" w:themeColor="text1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5GRG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F847A2" id="Rectangle 34" o:spid="_x0000_s1066" style="position:absolute;left:0;text-align:left;margin-left:495.75pt;margin-top:4.15pt;width:30pt;height:33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" fillcolor="white [3201]" strokecolor="black [3200]" strokeweight="1.5pt">
                <v:textbox>
                  <w:txbxContent>
                    <w:p w14:paraId="599B5B0B" w14:textId="77777777" w:rsidR="002B3217" w:rsidRPr="002662C3" w:rsidRDefault="002B3217" w:rsidP="002B3217">
                      <w:pPr>
                        <w:rPr>
                          <w:color w:val="000000" w:themeColor="text1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2662C3">
                        <w:rPr>
                          <w:color w:val="000000" w:themeColor="text1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5GRG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B1F216A" w14:textId="656721C6" w:rsidR="002B3217" w:rsidRDefault="00DD13E6" w:rsidP="005E05C6">
      <w:pPr>
        <w:pStyle w:val="B1"/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ECEA9B6" wp14:editId="4EAE670F">
                <wp:simplePos x="0" y="0"/>
                <wp:positionH relativeFrom="rightMargin">
                  <wp:posOffset>-19050</wp:posOffset>
                </wp:positionH>
                <wp:positionV relativeFrom="paragraph">
                  <wp:posOffset>190500</wp:posOffset>
                </wp:positionV>
                <wp:extent cx="0" cy="251460"/>
                <wp:effectExtent l="0" t="0" r="38100" b="34290"/>
                <wp:wrapNone/>
                <wp:docPr id="113" name="Straight Connector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146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1F7629" id="Straight Connector 113" o:spid="_x0000_s1026" style="position:absolute;z-index:25174220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" from="-1.5pt,15pt" to="-1.5pt,3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" strokecolor="black [3213]" strokeweight="1.5pt">
                <v:stroke joinstyle="miter"/>
                <w10:wrap anchorx="margin"/>
              </v:line>
            </w:pict>
          </mc:Fallback>
        </mc:AlternateContent>
      </w:r>
    </w:p>
    <w:p w14:paraId="3D0CCAD8" w14:textId="7BAB6A36" w:rsidR="002B3217" w:rsidRDefault="00DD13E6" w:rsidP="005E05C6">
      <w:pPr>
        <w:pStyle w:val="B1"/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3A4294AE" wp14:editId="13BA0A3E">
                <wp:simplePos x="0" y="0"/>
                <wp:positionH relativeFrom="margin">
                  <wp:posOffset>1866899</wp:posOffset>
                </wp:positionH>
                <wp:positionV relativeFrom="paragraph">
                  <wp:posOffset>177800</wp:posOffset>
                </wp:positionV>
                <wp:extent cx="4800600" cy="0"/>
                <wp:effectExtent l="0" t="0" r="0" b="0"/>
                <wp:wrapNone/>
                <wp:docPr id="111" name="Straight Connector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8006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C7CF07" id="Straight Connector 111" o:spid="_x0000_s1026" style="position:absolute;flip:x y;z-index:251740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47pt,14pt" to="525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" strokecolor="black [3213]" strokeweight="1.5pt">
                <v:stroke joinstyle="miter"/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66A7720" wp14:editId="20F7FDD0">
                <wp:simplePos x="0" y="0"/>
                <wp:positionH relativeFrom="margin">
                  <wp:posOffset>742950</wp:posOffset>
                </wp:positionH>
                <wp:positionV relativeFrom="paragraph">
                  <wp:posOffset>15875</wp:posOffset>
                </wp:positionV>
                <wp:extent cx="1133475" cy="295275"/>
                <wp:effectExtent l="0" t="0" r="28575" b="28575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475" cy="295275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896D10" w14:textId="77777777" w:rsidR="002B3217" w:rsidRPr="00F5524A" w:rsidRDefault="002B3217" w:rsidP="002B3217">
                            <w:pP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3GPP Device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6A7720" id="Rectangle 37" o:spid="_x0000_s1067" style="position:absolute;left:0;text-align:left;margin-left:58.5pt;margin-top:1.25pt;width:89.25pt;height:23.25pt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" fillcolor="white [3201]" strokecolor="black [3200]" strokeweight="1.5pt">
                <v:textbox>
                  <w:txbxContent>
                    <w:p w14:paraId="12896D10" w14:textId="77777777" w:rsidR="002B3217" w:rsidRPr="00F5524A" w:rsidRDefault="002B3217" w:rsidP="002B3217">
                      <w:pP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3GPP Device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408DCA4" w14:textId="23056AE1" w:rsidR="002B3217" w:rsidRDefault="002B3217" w:rsidP="005E05C6">
      <w:pPr>
        <w:pStyle w:val="B1"/>
        <w:jc w:val="center"/>
        <w:rPr>
          <w:noProof/>
        </w:rPr>
      </w:pPr>
    </w:p>
    <w:p w14:paraId="7A2CCB2A" w14:textId="77777777" w:rsidR="00B4121F" w:rsidRPr="003C02B8" w:rsidRDefault="00B4121F" w:rsidP="00B4121F">
      <w:pPr>
        <w:jc w:val="center"/>
        <w:rPr>
          <w:b/>
          <w:bCs/>
          <w:lang w:eastAsia="ko-KR"/>
        </w:rPr>
      </w:pPr>
      <w:r w:rsidRPr="003C02B8">
        <w:rPr>
          <w:b/>
          <w:bCs/>
          <w:lang w:eastAsia="ko-KR"/>
        </w:rPr>
        <w:t>Figure 6.</w:t>
      </w:r>
      <w:r>
        <w:rPr>
          <w:b/>
          <w:bCs/>
          <w:lang w:eastAsia="ko-KR"/>
        </w:rPr>
        <w:t>X</w:t>
      </w:r>
      <w:r w:rsidRPr="003C02B8">
        <w:rPr>
          <w:b/>
          <w:bCs/>
          <w:lang w:eastAsia="ko-KR"/>
        </w:rPr>
        <w:t xml:space="preserve">.2.1: </w:t>
      </w:r>
      <w:r>
        <w:rPr>
          <w:b/>
          <w:bCs/>
          <w:lang w:eastAsia="ko-KR"/>
        </w:rPr>
        <w:t>Support for NSWOF for SNPN</w:t>
      </w:r>
    </w:p>
    <w:p w14:paraId="0F4C85F3" w14:textId="3F168A37" w:rsidR="002F6B10" w:rsidRPr="00F41F83" w:rsidRDefault="002F6B10" w:rsidP="002F6B10">
      <w:pPr>
        <w:pStyle w:val="Heading3"/>
      </w:pPr>
      <w:r w:rsidRPr="00F41F83">
        <w:t>6.</w:t>
      </w:r>
      <w:r w:rsidR="0061423E">
        <w:t>X</w:t>
      </w:r>
      <w:r w:rsidRPr="00F41F83">
        <w:t>.</w:t>
      </w:r>
      <w:r w:rsidR="00CC316E">
        <w:t>3</w:t>
      </w:r>
      <w:r w:rsidRPr="00F41F83">
        <w:tab/>
      </w:r>
      <w:bookmarkEnd w:id="3"/>
      <w:r w:rsidR="00DD19D6" w:rsidRPr="003C02B8">
        <w:rPr>
          <w:rFonts w:cs="Arial"/>
        </w:rPr>
        <w:t>Procedures</w:t>
      </w:r>
    </w:p>
    <w:p w14:paraId="19558296" w14:textId="77777777" w:rsidR="00B4121F" w:rsidRPr="003C02B8" w:rsidRDefault="00B4121F" w:rsidP="00B4121F">
      <w:pPr>
        <w:pStyle w:val="B1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>If the SNPN supports the architecture as in Figure 6.X.2-1</w:t>
      </w:r>
      <w:r>
        <w:rPr>
          <w:rFonts w:eastAsiaTheme="minorHAnsi"/>
          <w:lang w:val="en-US" w:eastAsia="ko-KR"/>
        </w:rPr>
        <w:t xml:space="preserve">, </w:t>
      </w:r>
      <w:r w:rsidRPr="003C02B8">
        <w:rPr>
          <w:rFonts w:eastAsiaTheme="minorHAnsi"/>
          <w:lang w:val="en-US" w:eastAsia="ko-KR"/>
        </w:rPr>
        <w:t xml:space="preserve">the UE </w:t>
      </w:r>
      <w:r>
        <w:rPr>
          <w:rFonts w:eastAsiaTheme="minorHAnsi"/>
          <w:lang w:val="en-US" w:eastAsia="ko-KR"/>
        </w:rPr>
        <w:t>can</w:t>
      </w:r>
      <w:r w:rsidRPr="00251333">
        <w:t xml:space="preserve"> use </w:t>
      </w:r>
      <w:r w:rsidRPr="003C02B8">
        <w:rPr>
          <w:rFonts w:eastAsiaTheme="minorHAnsi"/>
          <w:lang w:val="en-US" w:eastAsia="ko-KR"/>
        </w:rPr>
        <w:t xml:space="preserve">the same permanent identity and credentials </w:t>
      </w:r>
      <w:r>
        <w:rPr>
          <w:rFonts w:eastAsiaTheme="minorHAnsi"/>
          <w:lang w:val="en-US" w:eastAsia="ko-KR"/>
        </w:rPr>
        <w:t xml:space="preserve">that are used </w:t>
      </w:r>
      <w:r w:rsidRPr="003C02B8">
        <w:rPr>
          <w:rFonts w:eastAsiaTheme="minorHAnsi"/>
          <w:lang w:val="en-US" w:eastAsia="ko-KR"/>
        </w:rPr>
        <w:t>for primary authentication with the SNPN</w:t>
      </w:r>
      <w:r>
        <w:rPr>
          <w:rFonts w:eastAsiaTheme="minorHAnsi"/>
          <w:lang w:val="en-US" w:eastAsia="ko-KR"/>
        </w:rPr>
        <w:t xml:space="preserve"> </w:t>
      </w:r>
      <w:r w:rsidRPr="00251333">
        <w:t xml:space="preserve">to </w:t>
      </w:r>
      <w:r>
        <w:t xml:space="preserve">connect to the non-3GPP network (e.g., </w:t>
      </w:r>
      <w:r w:rsidRPr="00251333">
        <w:t xml:space="preserve">WLAN </w:t>
      </w:r>
      <w:r>
        <w:t xml:space="preserve">or Wireline </w:t>
      </w:r>
      <w:r w:rsidRPr="00251333">
        <w:t>access network</w:t>
      </w:r>
      <w:r>
        <w:t>)</w:t>
      </w:r>
      <w:r>
        <w:rPr>
          <w:rFonts w:eastAsiaTheme="minorHAnsi"/>
          <w:lang w:val="en-US" w:eastAsia="ko-KR"/>
        </w:rPr>
        <w:t xml:space="preserve"> using the</w:t>
      </w:r>
      <w:r w:rsidRPr="003C02B8">
        <w:rPr>
          <w:rFonts w:eastAsiaTheme="minorHAnsi"/>
          <w:lang w:val="en-US" w:eastAsia="ko-KR"/>
        </w:rPr>
        <w:t xml:space="preserve"> </w:t>
      </w:r>
      <w:r w:rsidRPr="00251333">
        <w:t>5G NSWO</w:t>
      </w:r>
      <w:r>
        <w:t>F that interacts with AUSF within the 5GC of SNPN network to authenticate the UE</w:t>
      </w:r>
      <w:r w:rsidRPr="003C02B8">
        <w:rPr>
          <w:rFonts w:eastAsiaTheme="minorHAnsi"/>
          <w:lang w:val="en-US" w:eastAsia="ko-KR"/>
        </w:rPr>
        <w:t>.</w:t>
      </w:r>
    </w:p>
    <w:p w14:paraId="007F68DF" w14:textId="2262C986" w:rsidR="00B4121F" w:rsidRDefault="00B4121F" w:rsidP="00B4121F">
      <w:pPr>
        <w:pStyle w:val="B1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 xml:space="preserve">1) </w:t>
      </w:r>
      <w:r>
        <w:rPr>
          <w:rFonts w:eastAsiaTheme="minorHAnsi"/>
          <w:lang w:val="en-US" w:eastAsia="ko-KR"/>
        </w:rPr>
        <w:t xml:space="preserve"> </w:t>
      </w:r>
      <w:r w:rsidRPr="003C02B8">
        <w:rPr>
          <w:rFonts w:eastAsiaTheme="minorHAnsi"/>
          <w:lang w:val="en-US" w:eastAsia="ko-KR"/>
        </w:rPr>
        <w:t xml:space="preserve">A connection is established between a </w:t>
      </w:r>
      <w:r w:rsidR="00A11C71">
        <w:rPr>
          <w:rFonts w:eastAsiaTheme="minorHAnsi"/>
          <w:lang w:val="en-US" w:eastAsia="ko-KR"/>
        </w:rPr>
        <w:t>UE</w:t>
      </w:r>
      <w:r w:rsidRPr="003C02B8">
        <w:rPr>
          <w:rFonts w:eastAsiaTheme="minorHAnsi"/>
          <w:lang w:val="en-US" w:eastAsia="ko-KR"/>
        </w:rPr>
        <w:t xml:space="preserve"> and the SNPN network via NG-RAN and 5GC as defined in clause 5.30.2 of TS 23.501 [1].</w:t>
      </w:r>
    </w:p>
    <w:p w14:paraId="32E6E537" w14:textId="42D9DC37" w:rsidR="00B4121F" w:rsidRDefault="00B4121F" w:rsidP="00B4121F">
      <w:pPr>
        <w:pStyle w:val="B1"/>
        <w:ind w:left="540" w:hanging="270"/>
      </w:pPr>
      <w:r>
        <w:rPr>
          <w:rFonts w:eastAsiaTheme="minorHAnsi"/>
          <w:lang w:val="en-US" w:eastAsia="ko-KR"/>
        </w:rPr>
        <w:t xml:space="preserve">2)  </w:t>
      </w:r>
      <w:r w:rsidRPr="003C02B8">
        <w:rPr>
          <w:rFonts w:eastAsiaTheme="minorHAnsi"/>
          <w:lang w:val="en-US" w:eastAsia="ko-KR"/>
        </w:rPr>
        <w:t xml:space="preserve">A connection is established between a </w:t>
      </w:r>
      <w:r w:rsidR="00A11C71">
        <w:rPr>
          <w:rFonts w:eastAsiaTheme="minorHAnsi"/>
          <w:lang w:val="en-US" w:eastAsia="ko-KR"/>
        </w:rPr>
        <w:t>UE</w:t>
      </w:r>
      <w:r w:rsidRPr="003C02B8">
        <w:rPr>
          <w:rFonts w:eastAsiaTheme="minorHAnsi"/>
          <w:lang w:val="en-US" w:eastAsia="ko-KR"/>
        </w:rPr>
        <w:t xml:space="preserve"> and the </w:t>
      </w:r>
      <w:r>
        <w:t xml:space="preserve">non-3GPP network (e.g., </w:t>
      </w:r>
      <w:r w:rsidRPr="00251333">
        <w:t xml:space="preserve">WLAN </w:t>
      </w:r>
      <w:r>
        <w:t xml:space="preserve">or Wireline </w:t>
      </w:r>
      <w:r w:rsidRPr="00251333">
        <w:t>access network</w:t>
      </w:r>
      <w:r>
        <w:t>)</w:t>
      </w:r>
      <w:r>
        <w:rPr>
          <w:rFonts w:eastAsiaTheme="minorHAnsi"/>
          <w:lang w:val="en-US" w:eastAsia="ko-KR"/>
        </w:rPr>
        <w:t xml:space="preserve"> </w:t>
      </w:r>
      <w:r w:rsidRPr="003C02B8">
        <w:rPr>
          <w:rFonts w:eastAsiaTheme="minorHAnsi"/>
          <w:lang w:val="en-US" w:eastAsia="ko-KR"/>
        </w:rPr>
        <w:t xml:space="preserve">that uses the same permanent identity and credentials </w:t>
      </w:r>
      <w:r>
        <w:rPr>
          <w:rFonts w:eastAsiaTheme="minorHAnsi"/>
          <w:lang w:val="en-US" w:eastAsia="ko-KR"/>
        </w:rPr>
        <w:t xml:space="preserve">that are used </w:t>
      </w:r>
      <w:r w:rsidRPr="003C02B8">
        <w:rPr>
          <w:rFonts w:eastAsiaTheme="minorHAnsi"/>
          <w:lang w:val="en-US" w:eastAsia="ko-KR"/>
        </w:rPr>
        <w:t>for primary authentication with the SNPN</w:t>
      </w:r>
      <w:r>
        <w:rPr>
          <w:rFonts w:eastAsiaTheme="minorHAnsi"/>
          <w:lang w:val="en-US" w:eastAsia="ko-KR"/>
        </w:rPr>
        <w:t xml:space="preserve"> using the</w:t>
      </w:r>
      <w:r w:rsidRPr="003C02B8">
        <w:rPr>
          <w:rFonts w:eastAsiaTheme="minorHAnsi"/>
          <w:lang w:val="en-US" w:eastAsia="ko-KR"/>
        </w:rPr>
        <w:t xml:space="preserve"> </w:t>
      </w:r>
      <w:r w:rsidRPr="00251333">
        <w:t>5G NSWO</w:t>
      </w:r>
      <w:r>
        <w:t xml:space="preserve">F </w:t>
      </w:r>
      <w:r w:rsidRPr="00440072">
        <w:t xml:space="preserve">as </w:t>
      </w:r>
      <w:r w:rsidRPr="003F1F4A">
        <w:t>defined in TS 33.501 [29] Annex S</w:t>
      </w:r>
      <w:r>
        <w:t>.</w:t>
      </w:r>
    </w:p>
    <w:p w14:paraId="5ADFD161" w14:textId="5A7FBD4E" w:rsidR="00B4121F" w:rsidRPr="00844C1F" w:rsidRDefault="00B4121F" w:rsidP="006D4E52">
      <w:pPr>
        <w:pStyle w:val="EditorsNote"/>
        <w:ind w:left="270" w:firstLine="14"/>
      </w:pPr>
      <w:r w:rsidRPr="006E7FDB">
        <w:t>Editor’s Note: A procedure of NSWO for wireline</w:t>
      </w:r>
      <w:r w:rsidR="00844C1F" w:rsidRPr="006E7FDB">
        <w:t xml:space="preserve"> and handling of N3GPP devices behind the RG</w:t>
      </w:r>
      <w:r w:rsidRPr="006E7FDB">
        <w:t xml:space="preserve"> </w:t>
      </w:r>
      <w:r w:rsidR="00844C1F" w:rsidRPr="006E7FDB">
        <w:t>will be dependent on</w:t>
      </w:r>
      <w:r w:rsidR="0070146F" w:rsidRPr="006E7FDB">
        <w:t xml:space="preserve"> </w:t>
      </w:r>
      <w:r w:rsidR="00844C1F" w:rsidRPr="006E7FDB">
        <w:t>t</w:t>
      </w:r>
      <w:r w:rsidR="002A4A13" w:rsidRPr="006E7FDB">
        <w:t>he conclusion of T</w:t>
      </w:r>
      <w:r w:rsidR="00844C1F" w:rsidRPr="006E7FDB">
        <w:t xml:space="preserve">R </w:t>
      </w:r>
      <w:r w:rsidR="002A4A13" w:rsidRPr="006E7FDB">
        <w:t>23.700-17 and possible alignment will be considered.</w:t>
      </w:r>
    </w:p>
    <w:p w14:paraId="57704CB4" w14:textId="718E4109" w:rsidR="00B4121F" w:rsidRPr="003C02B8" w:rsidRDefault="00B4121F" w:rsidP="00B4121F">
      <w:pPr>
        <w:pStyle w:val="B1"/>
        <w:ind w:left="270" w:firstLine="0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 xml:space="preserve">The </w:t>
      </w:r>
      <w:r w:rsidR="00A11C71">
        <w:rPr>
          <w:rFonts w:eastAsiaTheme="minorHAnsi"/>
          <w:lang w:val="en-US" w:eastAsia="ko-KR"/>
        </w:rPr>
        <w:t>UE</w:t>
      </w:r>
      <w:r w:rsidRPr="003C02B8">
        <w:rPr>
          <w:rFonts w:eastAsiaTheme="minorHAnsi"/>
          <w:lang w:val="en-US" w:eastAsia="ko-KR"/>
        </w:rPr>
        <w:t xml:space="preserve"> may establish connection towards either or both the </w:t>
      </w:r>
      <w:r>
        <w:t xml:space="preserve">non-3GPP network (e.g., </w:t>
      </w:r>
      <w:r w:rsidRPr="00251333">
        <w:t xml:space="preserve">WLAN </w:t>
      </w:r>
      <w:r>
        <w:t xml:space="preserve">or Wireline </w:t>
      </w:r>
      <w:r w:rsidRPr="00251333">
        <w:t>access network</w:t>
      </w:r>
      <w:r>
        <w:t>)</w:t>
      </w:r>
      <w:r>
        <w:rPr>
          <w:rFonts w:eastAsiaTheme="minorHAnsi"/>
          <w:lang w:val="en-US" w:eastAsia="ko-KR"/>
        </w:rPr>
        <w:t xml:space="preserve"> </w:t>
      </w:r>
      <w:r w:rsidRPr="003C02B8">
        <w:rPr>
          <w:rFonts w:eastAsiaTheme="minorHAnsi"/>
          <w:lang w:val="en-US" w:eastAsia="ko-KR"/>
        </w:rPr>
        <w:t>and SNPN via NG-RAN and 5GC simultaneously.</w:t>
      </w:r>
    </w:p>
    <w:p w14:paraId="3121A2AE" w14:textId="2C795181" w:rsidR="00DD19D6" w:rsidRPr="00F41F83" w:rsidRDefault="00DD19D6" w:rsidP="00DD19D6">
      <w:pPr>
        <w:pStyle w:val="Heading3"/>
      </w:pPr>
      <w:r w:rsidRPr="00F41F83">
        <w:t>6.</w:t>
      </w:r>
      <w:r>
        <w:t>X</w:t>
      </w:r>
      <w:r w:rsidRPr="00F41F83">
        <w:t>.</w:t>
      </w:r>
      <w:r>
        <w:t>4</w:t>
      </w:r>
      <w:r w:rsidRPr="00F41F83">
        <w:tab/>
        <w:t>Impacts on services, entities, and interfaces</w:t>
      </w:r>
    </w:p>
    <w:p w14:paraId="3AEDB72E" w14:textId="77777777" w:rsidR="00B4121F" w:rsidRPr="003C02B8" w:rsidRDefault="00B4121F" w:rsidP="00B4121F">
      <w:pPr>
        <w:rPr>
          <w:lang w:eastAsia="ko-KR"/>
        </w:rPr>
      </w:pPr>
      <w:r w:rsidRPr="003C02B8">
        <w:rPr>
          <w:lang w:eastAsia="ko-KR"/>
        </w:rPr>
        <w:t>UE:</w:t>
      </w:r>
    </w:p>
    <w:p w14:paraId="4C9922D9" w14:textId="5C65ADE6" w:rsidR="00B4121F" w:rsidRDefault="00B4121F" w:rsidP="00B4121F">
      <w:pPr>
        <w:pStyle w:val="B1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>-</w:t>
      </w:r>
      <w:r w:rsidRPr="003C02B8">
        <w:rPr>
          <w:rFonts w:eastAsiaTheme="minorHAnsi"/>
          <w:lang w:val="en-US" w:eastAsia="ko-KR"/>
        </w:rPr>
        <w:tab/>
      </w:r>
      <w:r>
        <w:t>Shall be able to support NSWO authentication (as defined in TS 33.501, Annex S) using</w:t>
      </w:r>
      <w:r w:rsidRPr="003C02B8">
        <w:rPr>
          <w:rFonts w:eastAsiaTheme="minorHAnsi"/>
          <w:lang w:val="en-US" w:eastAsia="ko-KR"/>
        </w:rPr>
        <w:t xml:space="preserve"> the same permanent identity and credentials for primary authentication in SNPN</w:t>
      </w:r>
      <w:r>
        <w:rPr>
          <w:rFonts w:eastAsiaTheme="minorHAnsi"/>
          <w:lang w:val="en-US" w:eastAsia="ko-KR"/>
        </w:rPr>
        <w:t xml:space="preserve"> via NG-RAN and 5GC</w:t>
      </w:r>
      <w:r w:rsidRPr="003C02B8">
        <w:rPr>
          <w:rFonts w:eastAsiaTheme="minorHAnsi"/>
          <w:lang w:val="en-US" w:eastAsia="ko-KR"/>
        </w:rPr>
        <w:t xml:space="preserve">, </w:t>
      </w:r>
      <w:r>
        <w:rPr>
          <w:rFonts w:eastAsiaTheme="minorHAnsi"/>
          <w:lang w:val="en-US" w:eastAsia="ko-KR"/>
        </w:rPr>
        <w:t xml:space="preserve">and </w:t>
      </w:r>
      <w:r w:rsidRPr="003C02B8">
        <w:rPr>
          <w:rFonts w:eastAsiaTheme="minorHAnsi"/>
          <w:lang w:val="en-US" w:eastAsia="ko-KR"/>
        </w:rPr>
        <w:t xml:space="preserve">the </w:t>
      </w:r>
      <w:r>
        <w:t xml:space="preserve">non-3GPP network (e.g., </w:t>
      </w:r>
      <w:r w:rsidRPr="00251333">
        <w:t xml:space="preserve">WLAN </w:t>
      </w:r>
      <w:r>
        <w:t xml:space="preserve">or Wireline </w:t>
      </w:r>
      <w:r w:rsidRPr="00251333">
        <w:t>access network</w:t>
      </w:r>
      <w:r>
        <w:t>)</w:t>
      </w:r>
      <w:r w:rsidRPr="003C02B8">
        <w:rPr>
          <w:rFonts w:eastAsiaTheme="minorHAnsi"/>
          <w:lang w:val="en-US" w:eastAsia="ko-KR"/>
        </w:rPr>
        <w:t>.</w:t>
      </w:r>
    </w:p>
    <w:p w14:paraId="43CD3E2D" w14:textId="77777777" w:rsidR="0096335E" w:rsidRDefault="0096335E" w:rsidP="00B4121F">
      <w:pPr>
        <w:pStyle w:val="B1"/>
        <w:rPr>
          <w:rFonts w:eastAsiaTheme="minorHAnsi"/>
          <w:lang w:val="en-US" w:eastAsia="ko-KR"/>
        </w:rPr>
      </w:pPr>
    </w:p>
    <w:p w14:paraId="29DAAF15" w14:textId="77777777" w:rsidR="00B4121F" w:rsidRPr="00D92105" w:rsidRDefault="00B4121F" w:rsidP="00B4121F">
      <w:pPr>
        <w:pStyle w:val="B1"/>
        <w:ind w:left="0" w:firstLine="0"/>
        <w:rPr>
          <w:rFonts w:eastAsiaTheme="minorHAnsi"/>
          <w:lang w:val="en-US" w:eastAsia="ko-KR"/>
        </w:rPr>
      </w:pPr>
      <w:r w:rsidRPr="00D92105">
        <w:rPr>
          <w:lang w:eastAsia="ko-KR"/>
        </w:rPr>
        <w:lastRenderedPageBreak/>
        <w:t>RG</w:t>
      </w:r>
    </w:p>
    <w:p w14:paraId="457B80B6" w14:textId="77777777" w:rsidR="00B4121F" w:rsidRPr="00D92105" w:rsidRDefault="00B4121F" w:rsidP="00B4121F">
      <w:pPr>
        <w:pStyle w:val="B1"/>
        <w:numPr>
          <w:ilvl w:val="0"/>
          <w:numId w:val="9"/>
        </w:numPr>
        <w:ind w:left="540" w:hanging="256"/>
        <w:rPr>
          <w:rFonts w:eastAsiaTheme="minorHAnsi"/>
          <w:lang w:val="en-US" w:eastAsia="ko-KR"/>
        </w:rPr>
      </w:pPr>
      <w:r w:rsidRPr="00D92105">
        <w:t>Shall be able to support NSWO authentication (</w:t>
      </w:r>
      <w:r>
        <w:t xml:space="preserve">e.g.: leveraging the NSWO architectures defined for wireline access in </w:t>
      </w:r>
      <w:r>
        <w:rPr>
          <w:lang w:eastAsia="ko-KR"/>
        </w:rPr>
        <w:t>Rel-18 5WWC</w:t>
      </w:r>
      <w:r w:rsidRPr="00D92105">
        <w:t>) using</w:t>
      </w:r>
      <w:r w:rsidRPr="00D92105">
        <w:rPr>
          <w:rFonts w:eastAsiaTheme="minorHAnsi"/>
          <w:lang w:val="en-US" w:eastAsia="ko-KR"/>
        </w:rPr>
        <w:t xml:space="preserve"> the same permanent identity and credentials for primary authentication in SNPN via NG-RAN and 5GC, and </w:t>
      </w:r>
      <w:r w:rsidRPr="003C02B8">
        <w:rPr>
          <w:rFonts w:eastAsiaTheme="minorHAnsi"/>
          <w:lang w:val="en-US" w:eastAsia="ko-KR"/>
        </w:rPr>
        <w:t xml:space="preserve">the </w:t>
      </w:r>
      <w:r>
        <w:t xml:space="preserve">non-3GPP network (e.g., </w:t>
      </w:r>
      <w:r w:rsidRPr="00251333">
        <w:t xml:space="preserve">WLAN </w:t>
      </w:r>
      <w:r>
        <w:t xml:space="preserve">or Wireline </w:t>
      </w:r>
      <w:r w:rsidRPr="00251333">
        <w:t>access network</w:t>
      </w:r>
      <w:r>
        <w:t>)</w:t>
      </w:r>
      <w:r w:rsidRPr="00D92105">
        <w:rPr>
          <w:rFonts w:eastAsiaTheme="minorHAnsi"/>
          <w:lang w:val="en-US" w:eastAsia="ko-KR"/>
        </w:rPr>
        <w:t>.</w:t>
      </w:r>
    </w:p>
    <w:p w14:paraId="7C375E8D" w14:textId="77777777" w:rsidR="005E05C6" w:rsidRPr="003C02B8" w:rsidRDefault="005E05C6" w:rsidP="005E05C6">
      <w:pPr>
        <w:pStyle w:val="B1"/>
        <w:ind w:left="0" w:firstLine="0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>No other impacts in the UE, NG-RAN, and 5GC are identified.</w:t>
      </w:r>
    </w:p>
    <w:p w14:paraId="7EC2E836" w14:textId="77777777" w:rsidR="004127C9" w:rsidRDefault="004127C9" w:rsidP="00412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sectPr w:rsidR="004127C9" w:rsidSect="003B5E2F">
      <w:footerReference w:type="default" r:id="rId14"/>
      <w:footnotePr>
        <w:numRestart w:val="eachSect"/>
      </w:footnotePr>
      <w:pgSz w:w="11907" w:h="16840" w:code="9"/>
      <w:pgMar w:top="360" w:right="657" w:bottom="720" w:left="720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7F3F0" w14:textId="77777777" w:rsidR="007100AC" w:rsidRDefault="007100AC">
      <w:r>
        <w:separator/>
      </w:r>
    </w:p>
  </w:endnote>
  <w:endnote w:type="continuationSeparator" w:id="0">
    <w:p w14:paraId="2A0BA3D6" w14:textId="77777777" w:rsidR="007100AC" w:rsidRDefault="007100AC">
      <w:r>
        <w:continuationSeparator/>
      </w:r>
    </w:p>
  </w:endnote>
  <w:endnote w:type="continuationNotice" w:id="1">
    <w:p w14:paraId="5A49BCE6" w14:textId="77777777" w:rsidR="007100AC" w:rsidRDefault="007100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A72B2" w14:textId="77777777" w:rsidR="007100AC" w:rsidRDefault="007100AC">
      <w:r>
        <w:separator/>
      </w:r>
    </w:p>
  </w:footnote>
  <w:footnote w:type="continuationSeparator" w:id="0">
    <w:p w14:paraId="6B9E5F28" w14:textId="77777777" w:rsidR="007100AC" w:rsidRDefault="007100AC">
      <w:r>
        <w:continuationSeparator/>
      </w:r>
    </w:p>
  </w:footnote>
  <w:footnote w:type="continuationNotice" w:id="1">
    <w:p w14:paraId="0C5C1C5C" w14:textId="77777777" w:rsidR="007100AC" w:rsidRDefault="007100A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F635E3A"/>
    <w:multiLevelType w:val="hybridMultilevel"/>
    <w:tmpl w:val="1ABAD6F0"/>
    <w:lvl w:ilvl="0" w:tplc="900EF4A6">
      <w:start w:val="4"/>
      <w:numFmt w:val="bullet"/>
      <w:lvlText w:val="-"/>
      <w:lvlJc w:val="left"/>
      <w:pPr>
        <w:ind w:left="927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4C3B320C"/>
    <w:multiLevelType w:val="hybridMultilevel"/>
    <w:tmpl w:val="91F8479C"/>
    <w:lvl w:ilvl="0" w:tplc="FE328562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8656D5F"/>
    <w:multiLevelType w:val="hybridMultilevel"/>
    <w:tmpl w:val="7F02DC0A"/>
    <w:lvl w:ilvl="0" w:tplc="75C68CA0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DB63DF"/>
    <w:multiLevelType w:val="hybridMultilevel"/>
    <w:tmpl w:val="8CD081B6"/>
    <w:lvl w:ilvl="0" w:tplc="08E234A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80364AC"/>
    <w:multiLevelType w:val="hybridMultilevel"/>
    <w:tmpl w:val="FCFC0238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num w:numId="1" w16cid:durableId="177736628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566891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52138071">
    <w:abstractNumId w:val="1"/>
  </w:num>
  <w:num w:numId="4" w16cid:durableId="264967066">
    <w:abstractNumId w:val="5"/>
  </w:num>
  <w:num w:numId="5" w16cid:durableId="634025771">
    <w:abstractNumId w:val="2"/>
  </w:num>
  <w:num w:numId="6" w16cid:durableId="1890726014">
    <w:abstractNumId w:val="3"/>
  </w:num>
  <w:num w:numId="7" w16cid:durableId="1799105968">
    <w:abstractNumId w:val="7"/>
  </w:num>
  <w:num w:numId="8" w16cid:durableId="1988851943">
    <w:abstractNumId w:val="4"/>
  </w:num>
  <w:num w:numId="9" w16cid:durableId="8877658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8DC"/>
    <w:rsid w:val="000237B2"/>
    <w:rsid w:val="00023CAA"/>
    <w:rsid w:val="00024BFD"/>
    <w:rsid w:val="000311B5"/>
    <w:rsid w:val="00033397"/>
    <w:rsid w:val="00040095"/>
    <w:rsid w:val="00040BB3"/>
    <w:rsid w:val="00051834"/>
    <w:rsid w:val="00053558"/>
    <w:rsid w:val="00054A22"/>
    <w:rsid w:val="00062023"/>
    <w:rsid w:val="000655A6"/>
    <w:rsid w:val="00080512"/>
    <w:rsid w:val="0008107A"/>
    <w:rsid w:val="000825CB"/>
    <w:rsid w:val="00083E28"/>
    <w:rsid w:val="00085A2C"/>
    <w:rsid w:val="00086C2C"/>
    <w:rsid w:val="00090AB9"/>
    <w:rsid w:val="00090BF5"/>
    <w:rsid w:val="00094204"/>
    <w:rsid w:val="00094A0D"/>
    <w:rsid w:val="000A0F9D"/>
    <w:rsid w:val="000A57D1"/>
    <w:rsid w:val="000C47C3"/>
    <w:rsid w:val="000C555F"/>
    <w:rsid w:val="000D58AB"/>
    <w:rsid w:val="000E26D1"/>
    <w:rsid w:val="000E453B"/>
    <w:rsid w:val="000E4941"/>
    <w:rsid w:val="000F574F"/>
    <w:rsid w:val="000F768B"/>
    <w:rsid w:val="00103463"/>
    <w:rsid w:val="0011672F"/>
    <w:rsid w:val="00133525"/>
    <w:rsid w:val="00150578"/>
    <w:rsid w:val="00164C2A"/>
    <w:rsid w:val="00166566"/>
    <w:rsid w:val="001666FD"/>
    <w:rsid w:val="00167839"/>
    <w:rsid w:val="00190D7E"/>
    <w:rsid w:val="00196D3C"/>
    <w:rsid w:val="001A4C42"/>
    <w:rsid w:val="001A7420"/>
    <w:rsid w:val="001B6637"/>
    <w:rsid w:val="001C21C3"/>
    <w:rsid w:val="001C55C7"/>
    <w:rsid w:val="001C60EF"/>
    <w:rsid w:val="001D02C2"/>
    <w:rsid w:val="001E02FF"/>
    <w:rsid w:val="001E54E8"/>
    <w:rsid w:val="001F0C1D"/>
    <w:rsid w:val="001F1132"/>
    <w:rsid w:val="001F168B"/>
    <w:rsid w:val="00207A09"/>
    <w:rsid w:val="00207C05"/>
    <w:rsid w:val="00213892"/>
    <w:rsid w:val="00215F74"/>
    <w:rsid w:val="00216013"/>
    <w:rsid w:val="00221BFD"/>
    <w:rsid w:val="0023229E"/>
    <w:rsid w:val="002347A2"/>
    <w:rsid w:val="00235DB2"/>
    <w:rsid w:val="00240442"/>
    <w:rsid w:val="00247AA2"/>
    <w:rsid w:val="00253B72"/>
    <w:rsid w:val="002607AC"/>
    <w:rsid w:val="00265AB6"/>
    <w:rsid w:val="002675F0"/>
    <w:rsid w:val="002760EE"/>
    <w:rsid w:val="0028064B"/>
    <w:rsid w:val="002A28A8"/>
    <w:rsid w:val="002A4A13"/>
    <w:rsid w:val="002B3217"/>
    <w:rsid w:val="002B6073"/>
    <w:rsid w:val="002B6339"/>
    <w:rsid w:val="002C119E"/>
    <w:rsid w:val="002C2F48"/>
    <w:rsid w:val="002D7174"/>
    <w:rsid w:val="002D7210"/>
    <w:rsid w:val="002E00EE"/>
    <w:rsid w:val="002E20BA"/>
    <w:rsid w:val="002F6B10"/>
    <w:rsid w:val="0030254E"/>
    <w:rsid w:val="00302D72"/>
    <w:rsid w:val="00304620"/>
    <w:rsid w:val="003118C1"/>
    <w:rsid w:val="00313859"/>
    <w:rsid w:val="003172DC"/>
    <w:rsid w:val="00332C27"/>
    <w:rsid w:val="00345E22"/>
    <w:rsid w:val="00347267"/>
    <w:rsid w:val="00347EC0"/>
    <w:rsid w:val="00351A0A"/>
    <w:rsid w:val="003540D0"/>
    <w:rsid w:val="0035462D"/>
    <w:rsid w:val="00356555"/>
    <w:rsid w:val="00356B0F"/>
    <w:rsid w:val="00362ACB"/>
    <w:rsid w:val="0036516F"/>
    <w:rsid w:val="00366B2B"/>
    <w:rsid w:val="003765B8"/>
    <w:rsid w:val="003818EF"/>
    <w:rsid w:val="00387D5C"/>
    <w:rsid w:val="00393716"/>
    <w:rsid w:val="003A5D5F"/>
    <w:rsid w:val="003A7765"/>
    <w:rsid w:val="003B5E2F"/>
    <w:rsid w:val="003C1F3D"/>
    <w:rsid w:val="003C3971"/>
    <w:rsid w:val="003C3B45"/>
    <w:rsid w:val="003D1E49"/>
    <w:rsid w:val="003D46B0"/>
    <w:rsid w:val="003E3088"/>
    <w:rsid w:val="003E4F5A"/>
    <w:rsid w:val="003F44FF"/>
    <w:rsid w:val="0040461D"/>
    <w:rsid w:val="00410398"/>
    <w:rsid w:val="00410483"/>
    <w:rsid w:val="004127C9"/>
    <w:rsid w:val="00423334"/>
    <w:rsid w:val="004345EC"/>
    <w:rsid w:val="004455DD"/>
    <w:rsid w:val="00452177"/>
    <w:rsid w:val="00465515"/>
    <w:rsid w:val="004743CB"/>
    <w:rsid w:val="004755E1"/>
    <w:rsid w:val="0049299B"/>
    <w:rsid w:val="0049751D"/>
    <w:rsid w:val="004A3AE5"/>
    <w:rsid w:val="004B2ED6"/>
    <w:rsid w:val="004B5AB7"/>
    <w:rsid w:val="004C30AC"/>
    <w:rsid w:val="004D0988"/>
    <w:rsid w:val="004D1600"/>
    <w:rsid w:val="004D3578"/>
    <w:rsid w:val="004D4A4A"/>
    <w:rsid w:val="004D4ED4"/>
    <w:rsid w:val="004E213A"/>
    <w:rsid w:val="004F0988"/>
    <w:rsid w:val="004F09A7"/>
    <w:rsid w:val="004F3340"/>
    <w:rsid w:val="004F4682"/>
    <w:rsid w:val="004F560B"/>
    <w:rsid w:val="004F74A8"/>
    <w:rsid w:val="00505C5F"/>
    <w:rsid w:val="00507583"/>
    <w:rsid w:val="00511E0A"/>
    <w:rsid w:val="00512D43"/>
    <w:rsid w:val="00514A0F"/>
    <w:rsid w:val="005219E5"/>
    <w:rsid w:val="005273E5"/>
    <w:rsid w:val="00531D95"/>
    <w:rsid w:val="0053388B"/>
    <w:rsid w:val="00535773"/>
    <w:rsid w:val="00537FBE"/>
    <w:rsid w:val="005401FC"/>
    <w:rsid w:val="00541BA4"/>
    <w:rsid w:val="00543E6C"/>
    <w:rsid w:val="005459D8"/>
    <w:rsid w:val="00555756"/>
    <w:rsid w:val="00565087"/>
    <w:rsid w:val="00567575"/>
    <w:rsid w:val="00583E0C"/>
    <w:rsid w:val="00597B11"/>
    <w:rsid w:val="005A49FA"/>
    <w:rsid w:val="005B499D"/>
    <w:rsid w:val="005C068A"/>
    <w:rsid w:val="005D2E01"/>
    <w:rsid w:val="005D7526"/>
    <w:rsid w:val="005E05C6"/>
    <w:rsid w:val="005E4BB2"/>
    <w:rsid w:val="005F0F01"/>
    <w:rsid w:val="005F14C4"/>
    <w:rsid w:val="005F3A16"/>
    <w:rsid w:val="005F788A"/>
    <w:rsid w:val="006021AF"/>
    <w:rsid w:val="00602AEA"/>
    <w:rsid w:val="0061423E"/>
    <w:rsid w:val="00614FDF"/>
    <w:rsid w:val="00624728"/>
    <w:rsid w:val="0062768B"/>
    <w:rsid w:val="0063543D"/>
    <w:rsid w:val="00637307"/>
    <w:rsid w:val="006437F5"/>
    <w:rsid w:val="00645581"/>
    <w:rsid w:val="00647114"/>
    <w:rsid w:val="006479B9"/>
    <w:rsid w:val="00656FE9"/>
    <w:rsid w:val="00665EE9"/>
    <w:rsid w:val="00671D37"/>
    <w:rsid w:val="00672FA8"/>
    <w:rsid w:val="00674EA8"/>
    <w:rsid w:val="006840A0"/>
    <w:rsid w:val="00686DB8"/>
    <w:rsid w:val="006912E9"/>
    <w:rsid w:val="00693D17"/>
    <w:rsid w:val="0069761D"/>
    <w:rsid w:val="006A0082"/>
    <w:rsid w:val="006A0EFE"/>
    <w:rsid w:val="006A323F"/>
    <w:rsid w:val="006B12FE"/>
    <w:rsid w:val="006B30D0"/>
    <w:rsid w:val="006B7812"/>
    <w:rsid w:val="006C08D6"/>
    <w:rsid w:val="006C25E6"/>
    <w:rsid w:val="006C307F"/>
    <w:rsid w:val="006C3D95"/>
    <w:rsid w:val="006C54B5"/>
    <w:rsid w:val="006C78EC"/>
    <w:rsid w:val="006D13A0"/>
    <w:rsid w:val="006D4E52"/>
    <w:rsid w:val="006D6CB6"/>
    <w:rsid w:val="006E1CF3"/>
    <w:rsid w:val="006E33E4"/>
    <w:rsid w:val="006E5C86"/>
    <w:rsid w:val="006E7FDB"/>
    <w:rsid w:val="00701116"/>
    <w:rsid w:val="0070146F"/>
    <w:rsid w:val="007100AC"/>
    <w:rsid w:val="0071174C"/>
    <w:rsid w:val="00713C44"/>
    <w:rsid w:val="00717288"/>
    <w:rsid w:val="00721CBE"/>
    <w:rsid w:val="00734A5B"/>
    <w:rsid w:val="0074026F"/>
    <w:rsid w:val="007429F6"/>
    <w:rsid w:val="00744E76"/>
    <w:rsid w:val="007546D6"/>
    <w:rsid w:val="00765EA3"/>
    <w:rsid w:val="00774DA4"/>
    <w:rsid w:val="00781C69"/>
    <w:rsid w:val="00781F0F"/>
    <w:rsid w:val="0079242B"/>
    <w:rsid w:val="007A51B9"/>
    <w:rsid w:val="007B600E"/>
    <w:rsid w:val="007C154F"/>
    <w:rsid w:val="007C1CEC"/>
    <w:rsid w:val="007C57E6"/>
    <w:rsid w:val="007C70D7"/>
    <w:rsid w:val="007D31F3"/>
    <w:rsid w:val="007D4066"/>
    <w:rsid w:val="007D736D"/>
    <w:rsid w:val="007D7C16"/>
    <w:rsid w:val="007F0F4A"/>
    <w:rsid w:val="007F41B0"/>
    <w:rsid w:val="008028A4"/>
    <w:rsid w:val="00807039"/>
    <w:rsid w:val="0080715E"/>
    <w:rsid w:val="00810BF4"/>
    <w:rsid w:val="008146A2"/>
    <w:rsid w:val="0081580B"/>
    <w:rsid w:val="00821EBD"/>
    <w:rsid w:val="00830442"/>
    <w:rsid w:val="00830747"/>
    <w:rsid w:val="00831750"/>
    <w:rsid w:val="008432CF"/>
    <w:rsid w:val="00844C1F"/>
    <w:rsid w:val="00850D8B"/>
    <w:rsid w:val="00856928"/>
    <w:rsid w:val="008768CA"/>
    <w:rsid w:val="00876F8F"/>
    <w:rsid w:val="008818C0"/>
    <w:rsid w:val="00882418"/>
    <w:rsid w:val="0089540A"/>
    <w:rsid w:val="008A4EE3"/>
    <w:rsid w:val="008B032A"/>
    <w:rsid w:val="008C384C"/>
    <w:rsid w:val="008D5226"/>
    <w:rsid w:val="008D767D"/>
    <w:rsid w:val="008E2D68"/>
    <w:rsid w:val="008E56B8"/>
    <w:rsid w:val="008E6756"/>
    <w:rsid w:val="008F4393"/>
    <w:rsid w:val="008F4D10"/>
    <w:rsid w:val="008F6BAC"/>
    <w:rsid w:val="0090271F"/>
    <w:rsid w:val="00902E23"/>
    <w:rsid w:val="00906120"/>
    <w:rsid w:val="009114D7"/>
    <w:rsid w:val="0091348E"/>
    <w:rsid w:val="00916B1C"/>
    <w:rsid w:val="00917CCB"/>
    <w:rsid w:val="00923DB8"/>
    <w:rsid w:val="00926BC2"/>
    <w:rsid w:val="00930CA7"/>
    <w:rsid w:val="00933FB0"/>
    <w:rsid w:val="009343D9"/>
    <w:rsid w:val="00941D3D"/>
    <w:rsid w:val="00942EC2"/>
    <w:rsid w:val="009475A3"/>
    <w:rsid w:val="0095447B"/>
    <w:rsid w:val="00954541"/>
    <w:rsid w:val="00956E83"/>
    <w:rsid w:val="00961BE5"/>
    <w:rsid w:val="0096335E"/>
    <w:rsid w:val="009717C0"/>
    <w:rsid w:val="00980E0C"/>
    <w:rsid w:val="00996F74"/>
    <w:rsid w:val="009B117E"/>
    <w:rsid w:val="009B1488"/>
    <w:rsid w:val="009B52AD"/>
    <w:rsid w:val="009B6232"/>
    <w:rsid w:val="009C0B28"/>
    <w:rsid w:val="009C7A05"/>
    <w:rsid w:val="009E375B"/>
    <w:rsid w:val="009E3F71"/>
    <w:rsid w:val="009F27C8"/>
    <w:rsid w:val="009F3647"/>
    <w:rsid w:val="009F37B7"/>
    <w:rsid w:val="00A0233D"/>
    <w:rsid w:val="00A03ECD"/>
    <w:rsid w:val="00A10250"/>
    <w:rsid w:val="00A10F02"/>
    <w:rsid w:val="00A11842"/>
    <w:rsid w:val="00A11A61"/>
    <w:rsid w:val="00A11C71"/>
    <w:rsid w:val="00A13C72"/>
    <w:rsid w:val="00A164B4"/>
    <w:rsid w:val="00A1691C"/>
    <w:rsid w:val="00A26697"/>
    <w:rsid w:val="00A26956"/>
    <w:rsid w:val="00A27486"/>
    <w:rsid w:val="00A40A46"/>
    <w:rsid w:val="00A4348F"/>
    <w:rsid w:val="00A444AB"/>
    <w:rsid w:val="00A462F4"/>
    <w:rsid w:val="00A51A5B"/>
    <w:rsid w:val="00A53724"/>
    <w:rsid w:val="00A56066"/>
    <w:rsid w:val="00A60A5A"/>
    <w:rsid w:val="00A61810"/>
    <w:rsid w:val="00A6625A"/>
    <w:rsid w:val="00A73129"/>
    <w:rsid w:val="00A82346"/>
    <w:rsid w:val="00A837FF"/>
    <w:rsid w:val="00A92BA1"/>
    <w:rsid w:val="00A95A32"/>
    <w:rsid w:val="00AA7332"/>
    <w:rsid w:val="00AB4A5D"/>
    <w:rsid w:val="00AB5186"/>
    <w:rsid w:val="00AC6BC6"/>
    <w:rsid w:val="00AD0FC2"/>
    <w:rsid w:val="00AE50CE"/>
    <w:rsid w:val="00AE520D"/>
    <w:rsid w:val="00AE65E2"/>
    <w:rsid w:val="00AF1460"/>
    <w:rsid w:val="00B03AC0"/>
    <w:rsid w:val="00B0577B"/>
    <w:rsid w:val="00B140FA"/>
    <w:rsid w:val="00B15449"/>
    <w:rsid w:val="00B23303"/>
    <w:rsid w:val="00B31A5B"/>
    <w:rsid w:val="00B33876"/>
    <w:rsid w:val="00B4121F"/>
    <w:rsid w:val="00B43284"/>
    <w:rsid w:val="00B52271"/>
    <w:rsid w:val="00B55072"/>
    <w:rsid w:val="00B64051"/>
    <w:rsid w:val="00B66805"/>
    <w:rsid w:val="00B82A42"/>
    <w:rsid w:val="00B93086"/>
    <w:rsid w:val="00B93C21"/>
    <w:rsid w:val="00B957B9"/>
    <w:rsid w:val="00BA0F90"/>
    <w:rsid w:val="00BA19ED"/>
    <w:rsid w:val="00BA4B8D"/>
    <w:rsid w:val="00BA7539"/>
    <w:rsid w:val="00BB005A"/>
    <w:rsid w:val="00BC0F7D"/>
    <w:rsid w:val="00BC2ACB"/>
    <w:rsid w:val="00BD7D31"/>
    <w:rsid w:val="00BE1F6F"/>
    <w:rsid w:val="00BE3255"/>
    <w:rsid w:val="00BF128E"/>
    <w:rsid w:val="00C00DFE"/>
    <w:rsid w:val="00C01248"/>
    <w:rsid w:val="00C014DC"/>
    <w:rsid w:val="00C074DD"/>
    <w:rsid w:val="00C07DF8"/>
    <w:rsid w:val="00C1496A"/>
    <w:rsid w:val="00C3048C"/>
    <w:rsid w:val="00C33079"/>
    <w:rsid w:val="00C45231"/>
    <w:rsid w:val="00C46785"/>
    <w:rsid w:val="00C551FF"/>
    <w:rsid w:val="00C5523F"/>
    <w:rsid w:val="00C64AC3"/>
    <w:rsid w:val="00C7200B"/>
    <w:rsid w:val="00C72833"/>
    <w:rsid w:val="00C73062"/>
    <w:rsid w:val="00C7798B"/>
    <w:rsid w:val="00C80F1D"/>
    <w:rsid w:val="00C84E96"/>
    <w:rsid w:val="00C91962"/>
    <w:rsid w:val="00C93F40"/>
    <w:rsid w:val="00CA3D0C"/>
    <w:rsid w:val="00CB517A"/>
    <w:rsid w:val="00CC2C24"/>
    <w:rsid w:val="00CC316E"/>
    <w:rsid w:val="00CC53BE"/>
    <w:rsid w:val="00CC78CB"/>
    <w:rsid w:val="00CF5DB3"/>
    <w:rsid w:val="00D13F2E"/>
    <w:rsid w:val="00D170B0"/>
    <w:rsid w:val="00D2039F"/>
    <w:rsid w:val="00D22AED"/>
    <w:rsid w:val="00D24661"/>
    <w:rsid w:val="00D56F4F"/>
    <w:rsid w:val="00D57972"/>
    <w:rsid w:val="00D635C8"/>
    <w:rsid w:val="00D675A9"/>
    <w:rsid w:val="00D738D6"/>
    <w:rsid w:val="00D755EB"/>
    <w:rsid w:val="00D76048"/>
    <w:rsid w:val="00D80570"/>
    <w:rsid w:val="00D81E1F"/>
    <w:rsid w:val="00D82E6F"/>
    <w:rsid w:val="00D87E00"/>
    <w:rsid w:val="00D9134D"/>
    <w:rsid w:val="00DA6BD1"/>
    <w:rsid w:val="00DA7A03"/>
    <w:rsid w:val="00DB1818"/>
    <w:rsid w:val="00DC309B"/>
    <w:rsid w:val="00DC4DA2"/>
    <w:rsid w:val="00DD13E6"/>
    <w:rsid w:val="00DD19D6"/>
    <w:rsid w:val="00DD4C17"/>
    <w:rsid w:val="00DD74A5"/>
    <w:rsid w:val="00DE5DF6"/>
    <w:rsid w:val="00DF2B1F"/>
    <w:rsid w:val="00DF62CD"/>
    <w:rsid w:val="00E16509"/>
    <w:rsid w:val="00E2048A"/>
    <w:rsid w:val="00E3236A"/>
    <w:rsid w:val="00E40B49"/>
    <w:rsid w:val="00E43B41"/>
    <w:rsid w:val="00E44582"/>
    <w:rsid w:val="00E46E0F"/>
    <w:rsid w:val="00E479D5"/>
    <w:rsid w:val="00E61D35"/>
    <w:rsid w:val="00E63A81"/>
    <w:rsid w:val="00E71AB7"/>
    <w:rsid w:val="00E76DC2"/>
    <w:rsid w:val="00E77645"/>
    <w:rsid w:val="00E915D1"/>
    <w:rsid w:val="00EA15B0"/>
    <w:rsid w:val="00EA5EA7"/>
    <w:rsid w:val="00EB087D"/>
    <w:rsid w:val="00EC4A25"/>
    <w:rsid w:val="00EE144C"/>
    <w:rsid w:val="00EE3959"/>
    <w:rsid w:val="00EF31B0"/>
    <w:rsid w:val="00EF608C"/>
    <w:rsid w:val="00F01457"/>
    <w:rsid w:val="00F025A2"/>
    <w:rsid w:val="00F04712"/>
    <w:rsid w:val="00F13360"/>
    <w:rsid w:val="00F22EC7"/>
    <w:rsid w:val="00F23E3E"/>
    <w:rsid w:val="00F30924"/>
    <w:rsid w:val="00F325C8"/>
    <w:rsid w:val="00F33CFD"/>
    <w:rsid w:val="00F37F88"/>
    <w:rsid w:val="00F462ED"/>
    <w:rsid w:val="00F54A0D"/>
    <w:rsid w:val="00F5607B"/>
    <w:rsid w:val="00F653B8"/>
    <w:rsid w:val="00F675B1"/>
    <w:rsid w:val="00F676D1"/>
    <w:rsid w:val="00F82A77"/>
    <w:rsid w:val="00F861DC"/>
    <w:rsid w:val="00F86AFB"/>
    <w:rsid w:val="00F9008D"/>
    <w:rsid w:val="00F91247"/>
    <w:rsid w:val="00F96472"/>
    <w:rsid w:val="00F96A55"/>
    <w:rsid w:val="00FA1266"/>
    <w:rsid w:val="00FA2D9F"/>
    <w:rsid w:val="00FA694D"/>
    <w:rsid w:val="00FC1192"/>
    <w:rsid w:val="00FC491C"/>
    <w:rsid w:val="00FD54DC"/>
    <w:rsid w:val="00FE7B53"/>
    <w:rsid w:val="00FF2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B518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ja-JP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AB518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color w:val="000000"/>
      <w:lang w:eastAsia="ja-JP"/>
    </w:rPr>
  </w:style>
  <w:style w:type="character" w:customStyle="1" w:styleId="ZGSM">
    <w:name w:val="ZGSM"/>
    <w:rsid w:val="00AB5186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AB51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AB5186"/>
    <w:pPr>
      <w:overflowPunct w:val="0"/>
      <w:autoSpaceDE w:val="0"/>
      <w:autoSpaceDN w:val="0"/>
      <w:adjustRightInd w:val="0"/>
      <w:textAlignment w:val="baseline"/>
      <w:outlineLvl w:val="9"/>
    </w:pPr>
    <w:rPr>
      <w:lang w:eastAsia="ja-JP"/>
    </w:rPr>
  </w:style>
  <w:style w:type="paragraph" w:customStyle="1" w:styleId="NF">
    <w:name w:val="NF"/>
    <w:basedOn w:val="NO"/>
    <w:rsid w:val="00AB518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B518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customStyle="1" w:styleId="PL">
    <w:name w:val="PL"/>
    <w:rsid w:val="00AB51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B5186"/>
    <w:pPr>
      <w:jc w:val="right"/>
    </w:pPr>
  </w:style>
  <w:style w:type="paragraph" w:customStyle="1" w:styleId="TAL">
    <w:name w:val="TAL"/>
    <w:basedOn w:val="Normal"/>
    <w:rsid w:val="00AB518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AB5186"/>
    <w:rPr>
      <w:b/>
    </w:rPr>
  </w:style>
  <w:style w:type="paragraph" w:customStyle="1" w:styleId="TAC">
    <w:name w:val="TAC"/>
    <w:basedOn w:val="TAL"/>
    <w:rsid w:val="00AB5186"/>
    <w:pPr>
      <w:jc w:val="center"/>
    </w:pPr>
  </w:style>
  <w:style w:type="paragraph" w:customStyle="1" w:styleId="LD">
    <w:name w:val="LD"/>
    <w:rsid w:val="00AB51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EX">
    <w:name w:val="EX"/>
    <w:basedOn w:val="Normal"/>
    <w:link w:val="EXCar"/>
    <w:rsid w:val="00AB5186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  <w:style w:type="paragraph" w:customStyle="1" w:styleId="FP">
    <w:name w:val="FP"/>
    <w:basedOn w:val="Normal"/>
    <w:rsid w:val="00AB5186"/>
    <w:pPr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paragraph" w:customStyle="1" w:styleId="NW">
    <w:name w:val="NW"/>
    <w:basedOn w:val="NO"/>
    <w:rsid w:val="00AB5186"/>
    <w:pPr>
      <w:spacing w:after="0"/>
    </w:pPr>
  </w:style>
  <w:style w:type="paragraph" w:customStyle="1" w:styleId="EW">
    <w:name w:val="EW"/>
    <w:basedOn w:val="EX"/>
    <w:rsid w:val="00AB5186"/>
    <w:pPr>
      <w:spacing w:after="0"/>
    </w:pPr>
  </w:style>
  <w:style w:type="paragraph" w:customStyle="1" w:styleId="B1">
    <w:name w:val="B1"/>
    <w:basedOn w:val="List"/>
    <w:link w:val="B1Char"/>
    <w:qFormat/>
    <w:rsid w:val="00AB518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color w:val="000000"/>
      <w:lang w:eastAsia="ja-JP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AB5186"/>
    <w:pPr>
      <w:ind w:left="1701" w:hanging="1417"/>
    </w:pPr>
    <w:rPr>
      <w:color w:val="FF0000"/>
    </w:rPr>
  </w:style>
  <w:style w:type="paragraph" w:customStyle="1" w:styleId="TH">
    <w:name w:val="TH"/>
    <w:basedOn w:val="Normal"/>
    <w:link w:val="THChar"/>
    <w:rsid w:val="00AB518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ZA">
    <w:name w:val="ZA"/>
    <w:rsid w:val="00AB51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B51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T">
    <w:name w:val="ZT"/>
    <w:rsid w:val="00AB51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B51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TAN">
    <w:name w:val="TAN"/>
    <w:basedOn w:val="TAL"/>
    <w:rsid w:val="00AB5186"/>
    <w:pPr>
      <w:ind w:left="851" w:hanging="851"/>
    </w:pPr>
  </w:style>
  <w:style w:type="paragraph" w:customStyle="1" w:styleId="ZH">
    <w:name w:val="ZH"/>
    <w:rsid w:val="00AB51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AB5186"/>
    <w:pPr>
      <w:keepNext w:val="0"/>
      <w:spacing w:before="0" w:after="240"/>
    </w:pPr>
  </w:style>
  <w:style w:type="paragraph" w:customStyle="1" w:styleId="ZG">
    <w:name w:val="ZG"/>
    <w:rsid w:val="00AB51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AB518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color w:val="000000"/>
      <w:lang w:eastAsia="ja-JP"/>
    </w:rPr>
  </w:style>
  <w:style w:type="paragraph" w:customStyle="1" w:styleId="B3">
    <w:name w:val="B3"/>
    <w:basedOn w:val="List3"/>
    <w:rsid w:val="00AB518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color w:val="000000"/>
      <w:lang w:eastAsia="ja-JP"/>
    </w:rPr>
  </w:style>
  <w:style w:type="paragraph" w:customStyle="1" w:styleId="B4">
    <w:name w:val="B4"/>
    <w:basedOn w:val="List4"/>
    <w:rsid w:val="00AB5186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color w:val="000000"/>
      <w:lang w:eastAsia="ja-JP"/>
    </w:rPr>
  </w:style>
  <w:style w:type="paragraph" w:customStyle="1" w:styleId="B5">
    <w:name w:val="B5"/>
    <w:basedOn w:val="List5"/>
    <w:rsid w:val="00AB5186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color w:val="000000"/>
      <w:lang w:eastAsia="ja-JP"/>
    </w:rPr>
  </w:style>
  <w:style w:type="paragraph" w:customStyle="1" w:styleId="ZTD">
    <w:name w:val="ZTD"/>
    <w:basedOn w:val="ZB"/>
    <w:rsid w:val="00AB518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B518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094A0D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103463"/>
    <w:rPr>
      <w:rFonts w:ascii="Arial" w:hAnsi="Arial"/>
      <w:sz w:val="32"/>
      <w:lang w:eastAsia="en-US"/>
    </w:rPr>
  </w:style>
  <w:style w:type="character" w:customStyle="1" w:styleId="EditorsNoteChar">
    <w:name w:val="Editor's Note Char"/>
    <w:link w:val="EditorsNote"/>
    <w:locked/>
    <w:rsid w:val="00AB5186"/>
    <w:rPr>
      <w:color w:val="FF0000"/>
      <w:lang w:val="en-GB" w:eastAsia="ja-JP"/>
    </w:rPr>
  </w:style>
  <w:style w:type="character" w:customStyle="1" w:styleId="TAHCar">
    <w:name w:val="TAH Car"/>
    <w:link w:val="TAH"/>
    <w:rsid w:val="005A49FA"/>
    <w:rPr>
      <w:rFonts w:ascii="Arial" w:hAnsi="Arial"/>
      <w:b/>
      <w:color w:val="000000"/>
      <w:sz w:val="18"/>
      <w:lang w:val="en-GB" w:eastAsia="ja-JP"/>
    </w:rPr>
  </w:style>
  <w:style w:type="character" w:customStyle="1" w:styleId="B1Char">
    <w:name w:val="B1 Char"/>
    <w:link w:val="B1"/>
    <w:qFormat/>
    <w:rsid w:val="00656FE9"/>
    <w:rPr>
      <w:color w:val="000000"/>
      <w:lang w:val="en-GB" w:eastAsia="ja-JP"/>
    </w:rPr>
  </w:style>
  <w:style w:type="character" w:customStyle="1" w:styleId="EXCar">
    <w:name w:val="EX Car"/>
    <w:link w:val="EX"/>
    <w:rsid w:val="00A11A61"/>
    <w:rPr>
      <w:color w:val="000000"/>
      <w:lang w:val="en-GB" w:eastAsia="ja-JP"/>
    </w:rPr>
  </w:style>
  <w:style w:type="paragraph" w:customStyle="1" w:styleId="HE">
    <w:name w:val="HE"/>
    <w:basedOn w:val="Normal"/>
    <w:rsid w:val="00164C2A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color w:val="000000"/>
    </w:rPr>
  </w:style>
  <w:style w:type="character" w:customStyle="1" w:styleId="B2Char">
    <w:name w:val="B2 Char"/>
    <w:link w:val="B2"/>
    <w:rsid w:val="00BC2ACB"/>
    <w:rPr>
      <w:color w:val="000000"/>
      <w:lang w:val="en-GB" w:eastAsia="ja-JP"/>
    </w:rPr>
  </w:style>
  <w:style w:type="character" w:customStyle="1" w:styleId="NOChar">
    <w:name w:val="NO Char"/>
    <w:link w:val="NO"/>
    <w:qFormat/>
    <w:rsid w:val="003540D0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345E22"/>
    <w:pPr>
      <w:ind w:left="720"/>
      <w:contextualSpacing/>
    </w:pPr>
  </w:style>
  <w:style w:type="character" w:customStyle="1" w:styleId="THChar">
    <w:name w:val="TH Char"/>
    <w:link w:val="TH"/>
    <w:rsid w:val="00AB5186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FE7B53"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sid w:val="002F6B10"/>
    <w:rPr>
      <w:rFonts w:ascii="Times New Roman" w:hAnsi="Times New Roman"/>
      <w:lang w:eastAsia="en-US"/>
    </w:rPr>
  </w:style>
  <w:style w:type="character" w:customStyle="1" w:styleId="EXChar">
    <w:name w:val="EX Char"/>
    <w:locked/>
    <w:rsid w:val="0080715E"/>
    <w:rPr>
      <w:lang w:eastAsia="en-US"/>
    </w:rPr>
  </w:style>
  <w:style w:type="paragraph" w:styleId="List">
    <w:name w:val="List"/>
    <w:basedOn w:val="Normal"/>
    <w:rsid w:val="00AB5186"/>
    <w:pPr>
      <w:ind w:left="283" w:hanging="283"/>
      <w:contextualSpacing/>
    </w:pPr>
  </w:style>
  <w:style w:type="paragraph" w:styleId="List2">
    <w:name w:val="List 2"/>
    <w:basedOn w:val="Normal"/>
    <w:rsid w:val="00AB5186"/>
    <w:pPr>
      <w:ind w:left="566" w:hanging="283"/>
      <w:contextualSpacing/>
    </w:pPr>
  </w:style>
  <w:style w:type="paragraph" w:styleId="List3">
    <w:name w:val="List 3"/>
    <w:basedOn w:val="Normal"/>
    <w:rsid w:val="00AB5186"/>
    <w:pPr>
      <w:ind w:left="849" w:hanging="283"/>
      <w:contextualSpacing/>
    </w:pPr>
  </w:style>
  <w:style w:type="paragraph" w:styleId="List4">
    <w:name w:val="List 4"/>
    <w:basedOn w:val="Normal"/>
    <w:rsid w:val="00AB5186"/>
    <w:pPr>
      <w:ind w:left="1132" w:hanging="283"/>
      <w:contextualSpacing/>
    </w:pPr>
  </w:style>
  <w:style w:type="paragraph" w:styleId="List5">
    <w:name w:val="List 5"/>
    <w:basedOn w:val="Normal"/>
    <w:rsid w:val="00AB5186"/>
    <w:pPr>
      <w:ind w:left="1415" w:hanging="283"/>
      <w:contextualSpacing/>
    </w:pPr>
  </w:style>
  <w:style w:type="paragraph" w:styleId="Revision">
    <w:name w:val="Revision"/>
    <w:hidden/>
    <w:uiPriority w:val="99"/>
    <w:semiHidden/>
    <w:rsid w:val="00996F74"/>
    <w:rPr>
      <w:lang w:val="en-GB" w:eastAsia="en-US"/>
    </w:rPr>
  </w:style>
  <w:style w:type="character" w:styleId="CommentReference">
    <w:name w:val="annotation reference"/>
    <w:basedOn w:val="DefaultParagraphFont"/>
    <w:rsid w:val="009B6232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6232"/>
  </w:style>
  <w:style w:type="character" w:customStyle="1" w:styleId="CommentTextChar">
    <w:name w:val="Comment Text Char"/>
    <w:basedOn w:val="DefaultParagraphFont"/>
    <w:link w:val="CommentText"/>
    <w:rsid w:val="009B623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B62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B6232"/>
    <w:rPr>
      <w:b/>
      <w:bCs/>
      <w:lang w:val="en-GB" w:eastAsia="en-US"/>
    </w:rPr>
  </w:style>
  <w:style w:type="paragraph" w:customStyle="1" w:styleId="CRCoverPage">
    <w:name w:val="CR Cover Page"/>
    <w:rsid w:val="003A7765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3A7765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0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0.emf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0A6DB2-DC84-48E4-AAFA-AEB9E2A811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1EE74E-4503-4DF5-8FD5-E4B139940E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957051-1CE5-4A52-88E5-7928880EB43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704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23.700-08</vt:lpstr>
    </vt:vector>
  </TitlesOfParts>
  <Company>ETSI</Company>
  <LinksUpToDate>false</LinksUpToDate>
  <CharactersWithSpaces>4714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23.700-08</dc:title>
  <dc:subject>Study on enhanced support of Non-Public Networks; Phase 2; (Release 18)</dc:subject>
  <dc:creator>MCC Support</dc:creator>
  <cp:keywords/>
  <dc:description/>
  <cp:lastModifiedBy>Omkar Dharmadhikari</cp:lastModifiedBy>
  <cp:revision>7</cp:revision>
  <cp:lastPrinted>2019-02-25T14:05:00Z</cp:lastPrinted>
  <dcterms:created xsi:type="dcterms:W3CDTF">2022-05-21T15:57:00Z</dcterms:created>
  <dcterms:modified xsi:type="dcterms:W3CDTF">2022-05-23T04:07:00Z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