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535C" w14:textId="5C4263A1" w:rsidR="003A7765" w:rsidRDefault="003A7765" w:rsidP="004127C9">
      <w:pPr>
        <w:pStyle w:val="Header"/>
        <w:tabs>
          <w:tab w:val="right" w:pos="10440"/>
        </w:tabs>
        <w:rPr>
          <w:rFonts w:cs="Arial"/>
          <w:b w:val="0"/>
          <w:bCs/>
          <w:sz w:val="24"/>
        </w:rPr>
      </w:pPr>
      <w:bookmarkStart w:id="0" w:name="_Toc97274375"/>
      <w:r>
        <w:rPr>
          <w:rFonts w:cs="Arial"/>
          <w:bCs/>
          <w:sz w:val="24"/>
        </w:rPr>
        <w:t>SA WG2 Meeting #S2-15</w:t>
      </w:r>
      <w:r w:rsidR="00DD19D6">
        <w:rPr>
          <w:rFonts w:cs="Arial"/>
          <w:bCs/>
          <w:sz w:val="24"/>
        </w:rPr>
        <w:t>1</w:t>
      </w:r>
      <w:r>
        <w:rPr>
          <w:rFonts w:cs="Arial"/>
          <w:bCs/>
          <w:sz w:val="24"/>
        </w:rPr>
        <w:t>E</w:t>
      </w:r>
      <w:r>
        <w:rPr>
          <w:rFonts w:cs="Arial"/>
          <w:bCs/>
          <w:sz w:val="24"/>
        </w:rPr>
        <w:tab/>
      </w:r>
      <w:r w:rsidR="004127C9">
        <w:rPr>
          <w:rFonts w:cs="Arial"/>
          <w:bCs/>
          <w:sz w:val="24"/>
        </w:rPr>
        <w:t xml:space="preserve">          </w:t>
      </w:r>
      <w:r w:rsidR="00B03AC0" w:rsidRPr="00B03AC0">
        <w:rPr>
          <w:rFonts w:cs="Arial"/>
          <w:bCs/>
          <w:sz w:val="24"/>
        </w:rPr>
        <w:t>S2-</w:t>
      </w:r>
      <w:r w:rsidR="00DD19D6" w:rsidRPr="00B03AC0">
        <w:rPr>
          <w:rFonts w:cs="Arial"/>
          <w:bCs/>
          <w:sz w:val="24"/>
        </w:rPr>
        <w:t>220</w:t>
      </w:r>
      <w:r w:rsidR="006E74FD">
        <w:rPr>
          <w:rFonts w:cs="Arial"/>
          <w:bCs/>
          <w:sz w:val="24"/>
        </w:rPr>
        <w:t>5135</w:t>
      </w:r>
    </w:p>
    <w:p w14:paraId="5F7ACE9B" w14:textId="106D2185" w:rsidR="003A7765" w:rsidRPr="000652EF" w:rsidRDefault="00DD19D6" w:rsidP="004127C9">
      <w:pPr>
        <w:pStyle w:val="Header"/>
        <w:pBdr>
          <w:bottom w:val="single" w:sz="6" w:space="0" w:color="auto"/>
        </w:pBdr>
        <w:tabs>
          <w:tab w:val="right" w:pos="10530"/>
        </w:tabs>
        <w:rPr>
          <w:rFonts w:cs="Arial"/>
          <w:b w:val="0"/>
          <w:bCs/>
          <w:sz w:val="24"/>
        </w:rPr>
      </w:pPr>
      <w:r>
        <w:rPr>
          <w:rFonts w:cs="Arial"/>
          <w:bCs/>
          <w:sz w:val="24"/>
        </w:rPr>
        <w:t>1</w:t>
      </w:r>
      <w:r w:rsidR="00A60A5A">
        <w:rPr>
          <w:rFonts w:cs="Arial"/>
          <w:bCs/>
          <w:sz w:val="24"/>
        </w:rPr>
        <w:t>6</w:t>
      </w:r>
      <w:r w:rsidR="003A7765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20</w:t>
      </w:r>
      <w:r w:rsidR="003A7765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May</w:t>
      </w:r>
      <w:r w:rsidR="003A7765">
        <w:rPr>
          <w:rFonts w:cs="Arial"/>
          <w:bCs/>
          <w:sz w:val="24"/>
        </w:rPr>
        <w:t>, 2022, Electronic meeting</w:t>
      </w:r>
      <w:r w:rsidR="003A7765">
        <w:rPr>
          <w:rFonts w:cs="Arial"/>
          <w:bCs/>
          <w:sz w:val="24"/>
        </w:rPr>
        <w:tab/>
      </w:r>
      <w:r w:rsidR="00B4205A">
        <w:rPr>
          <w:rFonts w:cs="Arial"/>
          <w:b w:val="0"/>
          <w:bCs/>
          <w:color w:val="0000FF"/>
        </w:rPr>
        <w:t>(revision of S2-220</w:t>
      </w:r>
      <w:r w:rsidR="00B4205A">
        <w:rPr>
          <w:rFonts w:cs="Arial"/>
          <w:b w:val="0"/>
          <w:bCs/>
          <w:color w:val="0000FF"/>
        </w:rPr>
        <w:t>3948</w:t>
      </w:r>
      <w:r w:rsidR="00B4205A">
        <w:rPr>
          <w:rFonts w:cs="Arial"/>
          <w:b w:val="0"/>
          <w:bCs/>
          <w:color w:val="0000FF"/>
        </w:rPr>
        <w:t>r0</w:t>
      </w:r>
      <w:r w:rsidR="00B4205A">
        <w:rPr>
          <w:rFonts w:cs="Arial"/>
          <w:b w:val="0"/>
          <w:bCs/>
          <w:color w:val="0000FF"/>
        </w:rPr>
        <w:t>2</w:t>
      </w:r>
      <w:r w:rsidR="00B4205A">
        <w:rPr>
          <w:rFonts w:cs="Arial"/>
          <w:b w:val="0"/>
          <w:bCs/>
          <w:color w:val="0000FF"/>
        </w:rPr>
        <w:t>)</w:t>
      </w:r>
    </w:p>
    <w:p w14:paraId="0554F684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</w:p>
    <w:p w14:paraId="2781D024" w14:textId="7C583108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Cabl</w:t>
      </w:r>
      <w:r w:rsidR="004127C9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Labs</w:t>
      </w:r>
      <w:r w:rsidR="00D824A0">
        <w:rPr>
          <w:rFonts w:ascii="Arial" w:hAnsi="Arial" w:cs="Arial"/>
          <w:b/>
        </w:rPr>
        <w:t>, Charter</w:t>
      </w:r>
    </w:p>
    <w:p w14:paraId="3A1AB2AB" w14:textId="2B668768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05C6">
        <w:rPr>
          <w:rFonts w:ascii="Arial" w:hAnsi="Arial" w:cs="Arial"/>
          <w:b/>
        </w:rPr>
        <w:t>A</w:t>
      </w:r>
      <w:r w:rsidR="005E05C6" w:rsidRPr="005E05C6">
        <w:rPr>
          <w:rFonts w:ascii="Arial" w:hAnsi="Arial" w:cs="Arial"/>
          <w:b/>
        </w:rPr>
        <w:t>ccess SNPN via 3GPP and N3GPP AN using same credentials and credential holder</w:t>
      </w:r>
    </w:p>
    <w:p w14:paraId="2D452FCD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247919B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9.4</w:t>
      </w:r>
    </w:p>
    <w:p w14:paraId="1EA9C1C0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FS_eNPN_Ph2 / Rel-18</w:t>
      </w:r>
    </w:p>
    <w:p w14:paraId="717A9F70" w14:textId="12879528" w:rsidR="003A7765" w:rsidRDefault="003A7765" w:rsidP="00DD19D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a solution for access to SNPN </w:t>
      </w:r>
      <w:r w:rsidR="00DD19D6" w:rsidRPr="00DD19D6">
        <w:rPr>
          <w:rFonts w:ascii="Arial" w:hAnsi="Arial" w:cs="Arial"/>
          <w:i/>
        </w:rPr>
        <w:t xml:space="preserve">via 3GPP </w:t>
      </w:r>
      <w:r w:rsidR="005E05C6">
        <w:rPr>
          <w:rFonts w:ascii="Arial" w:hAnsi="Arial" w:cs="Arial"/>
          <w:i/>
        </w:rPr>
        <w:t xml:space="preserve">and N3GPP </w:t>
      </w:r>
      <w:r w:rsidR="00DD19D6" w:rsidRPr="00DD19D6">
        <w:rPr>
          <w:rFonts w:ascii="Arial" w:hAnsi="Arial" w:cs="Arial"/>
          <w:i/>
        </w:rPr>
        <w:t>AN using same credentials and credential holder</w:t>
      </w:r>
      <w:r w:rsidR="00DD19D6">
        <w:rPr>
          <w:rFonts w:ascii="Arial" w:hAnsi="Arial" w:cs="Arial"/>
          <w:i/>
        </w:rPr>
        <w:t>.</w:t>
      </w:r>
    </w:p>
    <w:p w14:paraId="2318330B" w14:textId="77777777" w:rsidR="003A7765" w:rsidRDefault="003A7765" w:rsidP="003A7765">
      <w:pPr>
        <w:pStyle w:val="Heading1"/>
      </w:pPr>
      <w:r>
        <w:t>1</w:t>
      </w:r>
      <w:r>
        <w:tab/>
        <w:t>Background</w:t>
      </w:r>
    </w:p>
    <w:p w14:paraId="726AE38B" w14:textId="3DE8FFF9" w:rsidR="003A7765" w:rsidRDefault="003A7765" w:rsidP="003A7765">
      <w:pPr>
        <w:rPr>
          <w:noProof/>
          <w:lang w:eastAsia="ko-KR"/>
        </w:rPr>
      </w:pPr>
      <w:r w:rsidRPr="00DD4092">
        <w:rPr>
          <w:noProof/>
          <w:lang w:eastAsia="ko-KR"/>
        </w:rPr>
        <w:t>Pro</w:t>
      </w:r>
      <w:r>
        <w:rPr>
          <w:noProof/>
          <w:lang w:eastAsia="ko-KR"/>
        </w:rPr>
        <w:t xml:space="preserve">poses </w:t>
      </w:r>
      <w:r w:rsidR="00F30924">
        <w:rPr>
          <w:noProof/>
          <w:lang w:eastAsia="ko-KR"/>
        </w:rPr>
        <w:t>a</w:t>
      </w:r>
      <w:r>
        <w:rPr>
          <w:noProof/>
          <w:lang w:eastAsia="ko-KR"/>
        </w:rPr>
        <w:t xml:space="preserve"> solution for inclusion in TR 23.700-08</w:t>
      </w:r>
      <w:r w:rsidRPr="00DD4092">
        <w:rPr>
          <w:noProof/>
          <w:lang w:eastAsia="ko-KR"/>
        </w:rPr>
        <w:t>.</w:t>
      </w:r>
    </w:p>
    <w:p w14:paraId="14061679" w14:textId="77777777" w:rsidR="003A7765" w:rsidRPr="0067355C" w:rsidRDefault="003A7765" w:rsidP="007D7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F7091B3" w14:textId="5664EC64" w:rsidR="002F6B10" w:rsidRPr="00F41F83" w:rsidRDefault="002F6B10" w:rsidP="003A7765">
      <w:pPr>
        <w:pStyle w:val="Heading2"/>
        <w:rPr>
          <w:lang w:val="en-US"/>
        </w:rPr>
      </w:pPr>
      <w:r w:rsidRPr="00F41F83">
        <w:rPr>
          <w:lang w:val="en-US"/>
        </w:rPr>
        <w:t>6.</w:t>
      </w:r>
      <w:r w:rsidR="0061423E">
        <w:rPr>
          <w:lang w:val="en-US"/>
        </w:rPr>
        <w:t>X</w:t>
      </w:r>
      <w:r w:rsidRPr="00F41F83">
        <w:rPr>
          <w:lang w:val="en-US"/>
        </w:rPr>
        <w:tab/>
        <w:t xml:space="preserve">Solution </w:t>
      </w:r>
      <w:r w:rsidR="00996F74">
        <w:rPr>
          <w:lang w:val="en-US"/>
        </w:rPr>
        <w:t>X</w:t>
      </w:r>
      <w:r w:rsidRPr="00F41F83">
        <w:rPr>
          <w:lang w:val="en-US"/>
        </w:rPr>
        <w:t xml:space="preserve">: </w:t>
      </w:r>
      <w:bookmarkEnd w:id="0"/>
      <w:r w:rsidR="005E05C6" w:rsidRPr="005E05C6">
        <w:rPr>
          <w:lang w:val="en-US"/>
        </w:rPr>
        <w:t>Access SNPN via 3GPP and N3GPP AN using same credentials and credential holder</w:t>
      </w:r>
    </w:p>
    <w:p w14:paraId="1C928255" w14:textId="03A2B408" w:rsidR="002F6B10" w:rsidRPr="00F41F83" w:rsidRDefault="002F6B10" w:rsidP="002F6B10">
      <w:pPr>
        <w:pStyle w:val="Heading3"/>
        <w:rPr>
          <w:lang w:eastAsia="ko-KR"/>
        </w:rPr>
      </w:pPr>
      <w:bookmarkStart w:id="1" w:name="_Toc97274376"/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1</w:t>
      </w:r>
      <w:r w:rsidRPr="00F41F83">
        <w:rPr>
          <w:lang w:eastAsia="ko-KR"/>
        </w:rPr>
        <w:tab/>
        <w:t>Introduction</w:t>
      </w:r>
      <w:bookmarkEnd w:id="1"/>
    </w:p>
    <w:p w14:paraId="5402A5DC" w14:textId="77777777" w:rsidR="005E05C6" w:rsidRPr="003C02B8" w:rsidRDefault="005E05C6" w:rsidP="005E05C6">
      <w:pPr>
        <w:rPr>
          <w:lang w:eastAsia="ko-KR"/>
        </w:rPr>
      </w:pPr>
      <w:bookmarkStart w:id="2" w:name="_Toc97274377"/>
      <w:r w:rsidRPr="003C02B8">
        <w:rPr>
          <w:lang w:eastAsia="ko-KR"/>
        </w:rPr>
        <w:t xml:space="preserve">This solution addresses KI#2. </w:t>
      </w:r>
    </w:p>
    <w:p w14:paraId="04A1D9C5" w14:textId="77777777" w:rsidR="005E05C6" w:rsidRPr="003C02B8" w:rsidRDefault="005E05C6" w:rsidP="005E05C6">
      <w:pPr>
        <w:rPr>
          <w:lang w:eastAsia="ko-KR"/>
        </w:rPr>
      </w:pPr>
      <w:r w:rsidRPr="003C02B8">
        <w:rPr>
          <w:lang w:eastAsia="ko-KR"/>
        </w:rPr>
        <w:t xml:space="preserve">The solution defines how the same credentials from a credential holder external to the SNPN can be leveraged for devices accessing SNPN via </w:t>
      </w:r>
      <w:r>
        <w:rPr>
          <w:lang w:eastAsia="ko-KR"/>
        </w:rPr>
        <w:t>3GPP</w:t>
      </w:r>
      <w:r w:rsidRPr="003C02B8">
        <w:rPr>
          <w:lang w:eastAsia="ko-KR"/>
        </w:rPr>
        <w:t xml:space="preserve"> and non-3GPP access network (</w:t>
      </w:r>
      <w:r>
        <w:rPr>
          <w:lang w:eastAsia="ko-KR"/>
        </w:rPr>
        <w:t>both</w:t>
      </w:r>
      <w:r w:rsidRPr="003C02B8">
        <w:rPr>
          <w:lang w:eastAsia="ko-KR"/>
        </w:rPr>
        <w:t xml:space="preserve"> connect</w:t>
      </w:r>
      <w:r>
        <w:rPr>
          <w:lang w:eastAsia="ko-KR"/>
        </w:rPr>
        <w:t>ed</w:t>
      </w:r>
      <w:r w:rsidRPr="003C02B8">
        <w:rPr>
          <w:lang w:eastAsia="ko-KR"/>
        </w:rPr>
        <w:t xml:space="preserve"> to 5GC).</w:t>
      </w:r>
    </w:p>
    <w:p w14:paraId="502BFCCF" w14:textId="77777777" w:rsidR="005E05C6" w:rsidRPr="003C02B8" w:rsidRDefault="005E05C6" w:rsidP="005E05C6">
      <w:pPr>
        <w:rPr>
          <w:lang w:eastAsia="ko-KR"/>
        </w:rPr>
      </w:pPr>
      <w:r w:rsidRPr="003C02B8">
        <w:t xml:space="preserve">Many enterprise networks </w:t>
      </w:r>
      <w:r w:rsidRPr="003C02B8">
        <w:rPr>
          <w:lang w:eastAsia="ko-KR"/>
        </w:rPr>
        <w:t xml:space="preserve">have existing deployments with non-3GPP network infrastructure (WLAN or Wireline access) using the AAA server to authenticate the end-devices. The addition of SNPN deployments could leverage the already provisioned identities and credentials to authenticate devices accessing SNPN via </w:t>
      </w:r>
      <w:r>
        <w:rPr>
          <w:lang w:eastAsia="ko-KR"/>
        </w:rPr>
        <w:t>3GPP</w:t>
      </w:r>
      <w:r w:rsidRPr="003C02B8">
        <w:rPr>
          <w:lang w:eastAsia="ko-KR"/>
        </w:rPr>
        <w:t xml:space="preserve"> and non-3GPP access networks </w:t>
      </w:r>
      <w:r>
        <w:rPr>
          <w:lang w:eastAsia="ko-KR"/>
        </w:rPr>
        <w:t xml:space="preserve">both connecting to 5GC </w:t>
      </w:r>
      <w:r w:rsidRPr="003C02B8">
        <w:rPr>
          <w:lang w:eastAsia="ko-KR"/>
        </w:rPr>
        <w:t>via a credential holder (AAA server) external to the SNPN</w:t>
      </w:r>
      <w:r>
        <w:rPr>
          <w:lang w:eastAsia="ko-KR"/>
        </w:rPr>
        <w:t>.</w:t>
      </w:r>
    </w:p>
    <w:p w14:paraId="3B9EA58F" w14:textId="79A2E32A" w:rsidR="002F6B10" w:rsidRPr="00F41F83" w:rsidRDefault="002F6B10" w:rsidP="00AB5186">
      <w:pPr>
        <w:pStyle w:val="Heading3"/>
        <w:rPr>
          <w:lang w:eastAsia="ko-KR"/>
        </w:rPr>
      </w:pPr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2</w:t>
      </w:r>
      <w:r w:rsidRPr="00F41F83">
        <w:rPr>
          <w:lang w:eastAsia="ko-KR"/>
        </w:rPr>
        <w:tab/>
        <w:t>Functional Description</w:t>
      </w:r>
      <w:bookmarkEnd w:id="2"/>
    </w:p>
    <w:p w14:paraId="6D9563D0" w14:textId="79F50D0C" w:rsidR="005E05C6" w:rsidRDefault="005E05C6" w:rsidP="005E05C6">
      <w:pPr>
        <w:pStyle w:val="B1"/>
        <w:numPr>
          <w:ilvl w:val="0"/>
          <w:numId w:val="8"/>
        </w:numPr>
        <w:rPr>
          <w:rFonts w:eastAsiaTheme="minorHAnsi"/>
          <w:lang w:val="en-US" w:eastAsia="ko-KR"/>
        </w:rPr>
      </w:pPr>
      <w:bookmarkStart w:id="3" w:name="_Toc97274379"/>
      <w:r w:rsidRPr="003C02B8">
        <w:rPr>
          <w:rFonts w:eastAsiaTheme="minorHAnsi"/>
          <w:lang w:val="en-US" w:eastAsia="ko-KR"/>
        </w:rPr>
        <w:t xml:space="preserve">The same AAA Server </w:t>
      </w:r>
      <w:r w:rsidR="00E61D35">
        <w:rPr>
          <w:rFonts w:eastAsiaTheme="minorHAnsi"/>
          <w:lang w:val="en-US" w:eastAsia="ko-KR"/>
        </w:rPr>
        <w:t>(</w:t>
      </w:r>
      <w:r>
        <w:rPr>
          <w:rFonts w:eastAsiaTheme="minorHAnsi"/>
          <w:lang w:val="en-US" w:eastAsia="ko-KR"/>
        </w:rPr>
        <w:t>ex</w:t>
      </w:r>
      <w:r w:rsidRPr="003C02B8">
        <w:rPr>
          <w:rFonts w:eastAsiaTheme="minorHAnsi"/>
          <w:lang w:val="en-US" w:eastAsia="ko-KR"/>
        </w:rPr>
        <w:t xml:space="preserve">ternal </w:t>
      </w:r>
      <w:r>
        <w:rPr>
          <w:rFonts w:eastAsiaTheme="minorHAnsi"/>
          <w:lang w:val="en-US" w:eastAsia="ko-KR"/>
        </w:rPr>
        <w:t>credential holder</w:t>
      </w:r>
      <w:r w:rsidR="00E61D35">
        <w:rPr>
          <w:rFonts w:eastAsiaTheme="minorHAnsi"/>
          <w:lang w:val="en-US" w:eastAsia="ko-KR"/>
        </w:rPr>
        <w:t>) is used</w:t>
      </w:r>
      <w:r w:rsidRPr="003C02B8">
        <w:rPr>
          <w:rFonts w:eastAsiaTheme="minorHAnsi"/>
          <w:lang w:val="en-US" w:eastAsia="ko-KR"/>
        </w:rPr>
        <w:t xml:space="preserve"> for primary authentication </w:t>
      </w:r>
      <w:r>
        <w:rPr>
          <w:rFonts w:eastAsiaTheme="minorHAnsi"/>
          <w:lang w:val="en-US" w:eastAsia="ko-KR"/>
        </w:rPr>
        <w:t xml:space="preserve">of a </w:t>
      </w:r>
      <w:r w:rsidR="002B6490">
        <w:rPr>
          <w:rFonts w:eastAsiaTheme="minorHAnsi"/>
          <w:lang w:val="en-US" w:eastAsia="ko-KR"/>
        </w:rPr>
        <w:t xml:space="preserve">UE </w:t>
      </w:r>
      <w:r>
        <w:rPr>
          <w:rFonts w:eastAsiaTheme="minorHAnsi"/>
          <w:lang w:val="en-US" w:eastAsia="ko-KR"/>
        </w:rPr>
        <w:t xml:space="preserve">accessing the SNPN via a 3GPP or non-3GPP access network </w:t>
      </w:r>
      <w:r>
        <w:t xml:space="preserve">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re-us</w:t>
      </w:r>
      <w:r w:rsidR="00E61D35">
        <w:rPr>
          <w:rFonts w:eastAsiaTheme="minorHAnsi"/>
          <w:lang w:val="en-US" w:eastAsia="ko-KR"/>
        </w:rPr>
        <w:t>ing</w:t>
      </w:r>
      <w:r w:rsidRPr="003C02B8">
        <w:rPr>
          <w:rFonts w:eastAsiaTheme="minorHAnsi"/>
          <w:lang w:val="en-US" w:eastAsia="ko-KR"/>
        </w:rPr>
        <w:t xml:space="preserve"> the architecture defined for "Credentials Holder for primary authentication and authorization" as defined in clause 5.30.2.9.2 of TS 23.501 [1]</w:t>
      </w:r>
      <w:r>
        <w:rPr>
          <w:rFonts w:eastAsiaTheme="minorHAnsi"/>
          <w:lang w:val="en-US" w:eastAsia="ko-KR"/>
        </w:rPr>
        <w:t xml:space="preserve">. A N3GPP device accessing the SNPN via non-3GPP access network </w:t>
      </w:r>
      <w:r>
        <w:t xml:space="preserve">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 xml:space="preserve">) can also leverage the same </w:t>
      </w:r>
      <w:r>
        <w:rPr>
          <w:rFonts w:eastAsiaTheme="minorHAnsi"/>
          <w:lang w:val="en-US" w:eastAsia="ko-KR"/>
        </w:rPr>
        <w:t>ex</w:t>
      </w:r>
      <w:r w:rsidRPr="003C02B8">
        <w:rPr>
          <w:rFonts w:eastAsiaTheme="minorHAnsi"/>
          <w:lang w:val="en-US" w:eastAsia="ko-KR"/>
        </w:rPr>
        <w:t xml:space="preserve">ternal </w:t>
      </w:r>
      <w:r>
        <w:rPr>
          <w:rFonts w:eastAsiaTheme="minorHAnsi"/>
          <w:lang w:val="en-US" w:eastAsia="ko-KR"/>
        </w:rPr>
        <w:t>credential holder for authentication.</w:t>
      </w:r>
      <w:r>
        <w:t xml:space="preserve"> </w:t>
      </w:r>
    </w:p>
    <w:p w14:paraId="17230432" w14:textId="546399D1" w:rsidR="005E05C6" w:rsidRPr="003C02B8" w:rsidRDefault="005E05C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  <w:t xml:space="preserve">The </w:t>
      </w:r>
      <w:r w:rsidR="002B6490">
        <w:rPr>
          <w:rFonts w:eastAsiaTheme="minorHAnsi"/>
          <w:lang w:val="en-US" w:eastAsia="ko-KR"/>
        </w:rPr>
        <w:t xml:space="preserve">UE </w:t>
      </w:r>
      <w:r>
        <w:rPr>
          <w:rFonts w:eastAsiaTheme="minorHAnsi"/>
          <w:lang w:val="en-US" w:eastAsia="ko-KR"/>
        </w:rPr>
        <w:t xml:space="preserve">connecting via the 3GPP access or </w:t>
      </w:r>
      <w:r w:rsidR="0021235D">
        <w:rPr>
          <w:rFonts w:eastAsiaTheme="minorHAnsi"/>
          <w:lang w:val="en-US" w:eastAsia="ko-KR"/>
        </w:rPr>
        <w:t>Trusted and Untrusted Non-3</w:t>
      </w:r>
      <w:r w:rsidR="006E74FD">
        <w:rPr>
          <w:rFonts w:eastAsiaTheme="minorHAnsi"/>
          <w:lang w:val="en-US" w:eastAsia="ko-KR"/>
        </w:rPr>
        <w:t>GPP access</w:t>
      </w:r>
      <w:r w:rsidR="0021235D">
        <w:rPr>
          <w:rFonts w:eastAsiaTheme="minorHAnsi"/>
          <w:lang w:val="en-US" w:eastAsia="ko-KR"/>
        </w:rPr>
        <w:t xml:space="preserve"> network</w:t>
      </w:r>
      <w:r w:rsidR="0021235D">
        <w:t>, the 5G_RG and FN-RG connected via Wireline access</w:t>
      </w:r>
      <w:r>
        <w:rPr>
          <w:rFonts w:eastAsiaTheme="minorHAnsi"/>
          <w:lang w:val="en-US" w:eastAsia="ko-KR"/>
        </w:rPr>
        <w:t xml:space="preserve"> to the SNPN </w:t>
      </w:r>
      <w:r w:rsidRPr="003C02B8">
        <w:rPr>
          <w:rFonts w:eastAsiaTheme="minorHAnsi"/>
          <w:lang w:val="en-US" w:eastAsia="ko-KR"/>
        </w:rPr>
        <w:t>uses the same permanent identity and credentials</w:t>
      </w:r>
      <w:r>
        <w:rPr>
          <w:rFonts w:eastAsiaTheme="minorHAnsi"/>
          <w:lang w:val="en-US" w:eastAsia="ko-KR"/>
        </w:rPr>
        <w:t xml:space="preserve">. </w:t>
      </w:r>
      <w:r w:rsidRPr="003C02B8">
        <w:rPr>
          <w:rFonts w:eastAsiaTheme="minorHAnsi"/>
          <w:lang w:val="en-US" w:eastAsia="ko-KR"/>
        </w:rPr>
        <w:t>The existing identity and credentials used for WLAN</w:t>
      </w:r>
      <w:r>
        <w:rPr>
          <w:rFonts w:eastAsiaTheme="minorHAnsi"/>
          <w:lang w:val="en-US" w:eastAsia="ko-KR"/>
        </w:rPr>
        <w:t xml:space="preserve"> and Wireline </w:t>
      </w:r>
      <w:r w:rsidRPr="003C02B8">
        <w:rPr>
          <w:rFonts w:eastAsiaTheme="minorHAnsi"/>
          <w:lang w:val="en-US" w:eastAsia="ko-KR"/>
        </w:rPr>
        <w:t xml:space="preserve">access authentication can be re-used for SNPN </w:t>
      </w:r>
      <w:r>
        <w:rPr>
          <w:rFonts w:eastAsiaTheme="minorHAnsi"/>
          <w:lang w:val="en-US" w:eastAsia="ko-KR"/>
        </w:rPr>
        <w:t xml:space="preserve">access </w:t>
      </w:r>
      <w:r w:rsidRPr="003C02B8">
        <w:rPr>
          <w:rFonts w:eastAsiaTheme="minorHAnsi"/>
          <w:lang w:val="en-US" w:eastAsia="ko-KR"/>
        </w:rPr>
        <w:t>using a SUPI in NAI format as defined in clause 28.7.2 of TS 23.003 [2].</w:t>
      </w:r>
      <w:r>
        <w:rPr>
          <w:rFonts w:eastAsiaTheme="minorHAnsi"/>
          <w:lang w:val="en-US" w:eastAsia="ko-KR"/>
        </w:rPr>
        <w:t xml:space="preserve"> </w:t>
      </w:r>
    </w:p>
    <w:p w14:paraId="3564BFB7" w14:textId="13CD7C11" w:rsidR="005E05C6" w:rsidRPr="003C02B8" w:rsidRDefault="005E05C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  <w:t>The SNPN</w:t>
      </w:r>
      <w:r>
        <w:rPr>
          <w:rFonts w:eastAsiaTheme="minorHAnsi"/>
          <w:lang w:val="en-US" w:eastAsia="ko-KR"/>
        </w:rPr>
        <w:t xml:space="preserve"> access via NG-RAN and 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 xml:space="preserve">) </w:t>
      </w:r>
      <w:r w:rsidRPr="003C02B8">
        <w:rPr>
          <w:rFonts w:eastAsiaTheme="minorHAnsi"/>
          <w:lang w:val="en-US" w:eastAsia="ko-KR"/>
        </w:rPr>
        <w:t>provides access to the same Data Network e.g., internet or enterprise network</w:t>
      </w:r>
      <w:r w:rsidR="00E61D35">
        <w:rPr>
          <w:rFonts w:eastAsiaTheme="minorHAnsi"/>
          <w:lang w:val="en-US" w:eastAsia="ko-KR"/>
        </w:rPr>
        <w:t>.</w:t>
      </w:r>
    </w:p>
    <w:p w14:paraId="751BA93E" w14:textId="08D43FC8" w:rsidR="005E05C6" w:rsidRDefault="005E05C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-   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 xml:space="preserve">Seamless mobility between the </w:t>
      </w:r>
      <w:r>
        <w:rPr>
          <w:rFonts w:eastAsiaTheme="minorHAnsi"/>
          <w:lang w:val="en-US" w:eastAsia="ko-KR"/>
        </w:rPr>
        <w:t xml:space="preserve">NG-RAN and the </w:t>
      </w:r>
      <w:r w:rsidR="0021235D">
        <w:rPr>
          <w:rFonts w:eastAsiaTheme="minorHAnsi"/>
          <w:lang w:val="en-US" w:eastAsia="ko-KR"/>
        </w:rPr>
        <w:t>Trusted and Untrusted Non-3GPP access network</w:t>
      </w:r>
      <w:r w:rsidR="00B12E4E">
        <w:rPr>
          <w:rFonts w:eastAsiaTheme="minorHAnsi"/>
          <w:lang w:val="en-US" w:eastAsia="ko-KR"/>
        </w:rPr>
        <w:t xml:space="preserve">, </w:t>
      </w:r>
      <w:r w:rsidR="00B12E4E">
        <w:t>the 5G_RG and FN-RG connected via Wireline access</w:t>
      </w:r>
      <w:r w:rsidR="00B12E4E">
        <w:rPr>
          <w:rFonts w:eastAsiaTheme="minorHAnsi"/>
          <w:lang w:val="en-US" w:eastAsia="ko-KR"/>
        </w:rPr>
        <w:t xml:space="preserve"> </w:t>
      </w:r>
      <w:r>
        <w:t xml:space="preserve">for accessing the SNPN </w:t>
      </w:r>
      <w:r w:rsidRPr="003C02B8">
        <w:rPr>
          <w:rFonts w:eastAsiaTheme="minorHAnsi"/>
          <w:lang w:val="en-US" w:eastAsia="ko-KR"/>
        </w:rPr>
        <w:t>is supported by this architecture.</w:t>
      </w:r>
    </w:p>
    <w:p w14:paraId="1730913F" w14:textId="16B1D6FD" w:rsidR="0021235D" w:rsidRPr="003C02B8" w:rsidRDefault="0021235D" w:rsidP="006E74FD">
      <w:pPr>
        <w:pStyle w:val="EditorsNote"/>
        <w:ind w:left="270" w:firstLine="14"/>
        <w:rPr>
          <w:rFonts w:eastAsiaTheme="minorHAnsi"/>
          <w:lang w:val="en-US"/>
        </w:rPr>
      </w:pPr>
      <w:r>
        <w:rPr>
          <w:rFonts w:eastAsiaTheme="minorHAnsi"/>
          <w:lang w:val="en-US"/>
        </w:rPr>
        <w:t xml:space="preserve">Editor’s Note: The scenario of </w:t>
      </w:r>
      <w:r w:rsidR="002B6490">
        <w:rPr>
          <w:rFonts w:eastAsiaTheme="minorHAnsi"/>
          <w:lang w:val="en-US"/>
        </w:rPr>
        <w:t xml:space="preserve">UE </w:t>
      </w:r>
      <w:r>
        <w:rPr>
          <w:rFonts w:eastAsiaTheme="minorHAnsi"/>
          <w:lang w:val="en-US"/>
        </w:rPr>
        <w:t xml:space="preserve">and N3GPP device connected to 5GC via 5G-RG/FN-RG, is FFS. This scenario shall take into account the conclusion of 5WWC SID on the support of the device behind </w:t>
      </w:r>
      <w:r w:rsidR="006E74FD">
        <w:rPr>
          <w:rFonts w:eastAsiaTheme="minorHAnsi"/>
          <w:lang w:val="en-US"/>
        </w:rPr>
        <w:t>an</w:t>
      </w:r>
      <w:r>
        <w:rPr>
          <w:rFonts w:eastAsiaTheme="minorHAnsi"/>
          <w:lang w:val="en-US"/>
        </w:rPr>
        <w:t xml:space="preserve"> RG.</w:t>
      </w:r>
    </w:p>
    <w:p w14:paraId="3161DC9C" w14:textId="3454D827" w:rsidR="005E05C6" w:rsidRDefault="005E05C6" w:rsidP="005E05C6">
      <w:pPr>
        <w:pStyle w:val="B1"/>
        <w:jc w:val="center"/>
        <w:rPr>
          <w:rFonts w:eastAsiaTheme="minorHAnsi"/>
          <w:lang w:val="en-US" w:eastAsia="ko-KR"/>
        </w:rPr>
      </w:pPr>
    </w:p>
    <w:p w14:paraId="5FCDB9CA" w14:textId="472C4043" w:rsidR="0021235D" w:rsidRDefault="0021235D" w:rsidP="005E05C6">
      <w:pPr>
        <w:pStyle w:val="B1"/>
        <w:jc w:val="center"/>
        <w:rPr>
          <w:noProof/>
        </w:rPr>
      </w:pPr>
    </w:p>
    <w:p w14:paraId="07AA16B2" w14:textId="11057C01" w:rsidR="006E74FD" w:rsidRDefault="006E74FD" w:rsidP="005E05C6">
      <w:pPr>
        <w:pStyle w:val="B1"/>
        <w:jc w:val="center"/>
        <w:rPr>
          <w:noProof/>
        </w:rPr>
      </w:pPr>
    </w:p>
    <w:p w14:paraId="1A72EBD6" w14:textId="45CE306E" w:rsidR="006E74FD" w:rsidRDefault="006E74FD" w:rsidP="005E05C6">
      <w:pPr>
        <w:pStyle w:val="B1"/>
        <w:jc w:val="center"/>
        <w:rPr>
          <w:noProof/>
        </w:rPr>
      </w:pPr>
    </w:p>
    <w:p w14:paraId="575FD3E2" w14:textId="1CD18021" w:rsidR="006E74FD" w:rsidRDefault="006E74FD" w:rsidP="006E74F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EB69A40" wp14:editId="5A69A9D2">
                <wp:simplePos x="0" y="0"/>
                <wp:positionH relativeFrom="page">
                  <wp:posOffset>6095999</wp:posOffset>
                </wp:positionH>
                <wp:positionV relativeFrom="paragraph">
                  <wp:posOffset>6350</wp:posOffset>
                </wp:positionV>
                <wp:extent cx="1114425" cy="295275"/>
                <wp:effectExtent l="0" t="0" r="28575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EB8EEA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AAA Server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B69A40" id="Rectangle 22" o:spid="_x0000_s1026" style="position:absolute;margin-left:480pt;margin-top:.5pt;width:87.75pt;height:23.25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" fillcolor="window" strokecolor="windowText" strokeweight="1.5pt">
                <v:textbox>
                  <w:txbxContent>
                    <w:p w14:paraId="7BEB8EEA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AAA Server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86DB9BA" wp14:editId="3D86D538">
                <wp:simplePos x="0" y="0"/>
                <wp:positionH relativeFrom="margin">
                  <wp:posOffset>3933825</wp:posOffset>
                </wp:positionH>
                <wp:positionV relativeFrom="paragraph">
                  <wp:posOffset>0</wp:posOffset>
                </wp:positionV>
                <wp:extent cx="1724025" cy="276225"/>
                <wp:effectExtent l="0" t="0" r="9525" b="9525"/>
                <wp:wrapSquare wrapText="bothSides"/>
                <wp:docPr id="1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74554" w14:textId="77777777" w:rsidR="006E74FD" w:rsidRPr="006E74FD" w:rsidRDefault="006E74FD" w:rsidP="006E74F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74FD">
                              <w:rPr>
                                <w:sz w:val="22"/>
                                <w:szCs w:val="22"/>
                              </w:rPr>
                              <w:t>External Credential Holder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6DB9B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309.75pt;margin-top:0;width:135.75pt;height:21.7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" stroked="f">
                <v:textbox>
                  <w:txbxContent>
                    <w:p w14:paraId="72B74554" w14:textId="77777777" w:rsidR="006E74FD" w:rsidRPr="006E74FD" w:rsidRDefault="006E74FD" w:rsidP="006E74FD">
                      <w:pPr>
                        <w:rPr>
                          <w:sz w:val="22"/>
                          <w:szCs w:val="22"/>
                        </w:rPr>
                      </w:pPr>
                      <w:r w:rsidRPr="006E74FD">
                        <w:rPr>
                          <w:sz w:val="22"/>
                          <w:szCs w:val="22"/>
                        </w:rPr>
                        <w:t>External Credential Holder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507C3E" w14:textId="77777777" w:rsidR="006E74FD" w:rsidRPr="002265ED" w:rsidRDefault="006E74FD" w:rsidP="006E74FD"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7A436D6" wp14:editId="11D86671">
                <wp:simplePos x="0" y="0"/>
                <wp:positionH relativeFrom="margin">
                  <wp:posOffset>-95250</wp:posOffset>
                </wp:positionH>
                <wp:positionV relativeFrom="paragraph">
                  <wp:posOffset>142875</wp:posOffset>
                </wp:positionV>
                <wp:extent cx="7086600" cy="9525"/>
                <wp:effectExtent l="0" t="0" r="19050" b="28575"/>
                <wp:wrapNone/>
                <wp:docPr id="106" name="Straight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8660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BD6FA9" id="Straight Connector 106" o:spid="_x0000_s1026" style="position:absolute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.5pt,11.25pt" to="550.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" strokecolor="windowText" strokeweight="1.5pt">
                <v:stroke dashstyle="dash" joinstyle="miter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5DEC775" wp14:editId="3E969524">
                <wp:simplePos x="0" y="0"/>
                <wp:positionH relativeFrom="column">
                  <wp:posOffset>6134100</wp:posOffset>
                </wp:positionH>
                <wp:positionV relativeFrom="paragraph">
                  <wp:posOffset>37465</wp:posOffset>
                </wp:positionV>
                <wp:extent cx="0" cy="247650"/>
                <wp:effectExtent l="0" t="0" r="3810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D1B091" id="Straight Connector 21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3pt,2.95pt" to="483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" strokecolor="windowText" strokeweight="1.5pt">
                <v:stroke joinstyle="miter"/>
              </v:line>
            </w:pict>
          </mc:Fallback>
        </mc:AlternateContent>
      </w:r>
    </w:p>
    <w:p w14:paraId="34BB02A8" w14:textId="179B4FEB" w:rsidR="006E74FD" w:rsidRPr="002265ED" w:rsidRDefault="006E74FD" w:rsidP="006E74FD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B035F77" wp14:editId="28B46B7E">
                <wp:simplePos x="0" y="0"/>
                <wp:positionH relativeFrom="page">
                  <wp:posOffset>6200775</wp:posOffset>
                </wp:positionH>
                <wp:positionV relativeFrom="paragraph">
                  <wp:posOffset>9525</wp:posOffset>
                </wp:positionV>
                <wp:extent cx="838200" cy="29527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8336AC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NSSAAF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035F77" id="Rectangle 10" o:spid="_x0000_s1028" style="position:absolute;margin-left:488.25pt;margin-top:.75pt;width:66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" fillcolor="window" strokecolor="windowText" strokeweight="1.5pt">
                <v:textbox>
                  <w:txbxContent>
                    <w:p w14:paraId="0B8336AC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NSSAAF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3123B17" wp14:editId="598D4C27">
                <wp:simplePos x="0" y="0"/>
                <wp:positionH relativeFrom="page">
                  <wp:posOffset>5267324</wp:posOffset>
                </wp:positionH>
                <wp:positionV relativeFrom="paragraph">
                  <wp:posOffset>9525</wp:posOffset>
                </wp:positionV>
                <wp:extent cx="695325" cy="29527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D52898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AUSF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123B17" id="Rectangle 9" o:spid="_x0000_s1029" style="position:absolute;margin-left:414.75pt;margin-top:.75pt;width:54.75pt;height:23.2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" fillcolor="window" strokecolor="windowText" strokeweight="1.5pt">
                <v:textbox>
                  <w:txbxContent>
                    <w:p w14:paraId="43D52898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AUSF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AEB8F98" wp14:editId="4B4D5265">
                <wp:simplePos x="0" y="0"/>
                <wp:positionH relativeFrom="page">
                  <wp:posOffset>4467225</wp:posOffset>
                </wp:positionH>
                <wp:positionV relativeFrom="paragraph">
                  <wp:posOffset>9525</wp:posOffset>
                </wp:positionV>
                <wp:extent cx="542925" cy="29527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3832D54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EB8F98" id="Rectangle 7" o:spid="_x0000_s1030" style="position:absolute;margin-left:351.75pt;margin-top:.75pt;width:42.75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" fillcolor="window" strokecolor="windowText" strokeweight="1.5pt">
                <v:textbox>
                  <w:txbxContent>
                    <w:p w14:paraId="63832D54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AF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DEB4F6F" wp14:editId="6D62B036">
                <wp:simplePos x="0" y="0"/>
                <wp:positionH relativeFrom="page">
                  <wp:posOffset>3686175</wp:posOffset>
                </wp:positionH>
                <wp:positionV relativeFrom="paragraph">
                  <wp:posOffset>9525</wp:posOffset>
                </wp:positionV>
                <wp:extent cx="561975" cy="29527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6ECEC0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PCF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EB4F6F" id="Rectangle 6" o:spid="_x0000_s1031" style="position:absolute;margin-left:290.25pt;margin-top:.75pt;width:44.25pt;height:23.2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" fillcolor="window" strokecolor="windowText" strokeweight="1.5pt">
                <v:textbox>
                  <w:txbxContent>
                    <w:p w14:paraId="3A6ECEC0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PCF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90C608E" wp14:editId="60146AE8">
                <wp:simplePos x="0" y="0"/>
                <wp:positionH relativeFrom="margin">
                  <wp:posOffset>2419350</wp:posOffset>
                </wp:positionH>
                <wp:positionV relativeFrom="paragraph">
                  <wp:posOffset>19050</wp:posOffset>
                </wp:positionV>
                <wp:extent cx="590550" cy="29527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FE706B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NRF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0C608E" id="Rectangle 5" o:spid="_x0000_s1032" style="position:absolute;margin-left:190.5pt;margin-top:1.5pt;width:46.5pt;height:23.2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" fillcolor="window" strokecolor="windowText" strokeweight="1.5pt">
                <v:textbox>
                  <w:txbxContent>
                    <w:p w14:paraId="47FE706B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NRF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9382E6A" wp14:editId="78B7734B">
                <wp:simplePos x="0" y="0"/>
                <wp:positionH relativeFrom="margin">
                  <wp:posOffset>1647825</wp:posOffset>
                </wp:positionH>
                <wp:positionV relativeFrom="paragraph">
                  <wp:posOffset>9525</wp:posOffset>
                </wp:positionV>
                <wp:extent cx="600075" cy="2952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E6E18F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NEF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382E6A" id="Rectangle 4" o:spid="_x0000_s1033" style="position:absolute;margin-left:129.75pt;margin-top:.75pt;width:47.25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" fillcolor="window" strokecolor="windowText" strokeweight="1.5pt">
                <v:textbox>
                  <w:txbxContent>
                    <w:p w14:paraId="25E6E18F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NEF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47BD3" wp14:editId="010AA26F">
                <wp:simplePos x="0" y="0"/>
                <wp:positionH relativeFrom="margin">
                  <wp:posOffset>828675</wp:posOffset>
                </wp:positionH>
                <wp:positionV relativeFrom="paragraph">
                  <wp:posOffset>9525</wp:posOffset>
                </wp:positionV>
                <wp:extent cx="561975" cy="2952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1DD0FA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UDM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A47BD3" id="Rectangle 3" o:spid="_x0000_s1034" style="position:absolute;margin-left:65.25pt;margin-top:.75pt;width:44.25pt;height:23.2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" fillcolor="window" strokecolor="windowText" strokeweight="1.5pt">
                <v:textbox>
                  <w:txbxContent>
                    <w:p w14:paraId="2F1DD0FA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UDM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1E4646A" wp14:editId="21ED0449">
                <wp:simplePos x="0" y="0"/>
                <wp:positionH relativeFrom="margin">
                  <wp:posOffset>3152775</wp:posOffset>
                </wp:positionH>
                <wp:positionV relativeFrom="paragraph">
                  <wp:posOffset>538480</wp:posOffset>
                </wp:positionV>
                <wp:extent cx="523875" cy="276225"/>
                <wp:effectExtent l="0" t="0" r="9525" b="9525"/>
                <wp:wrapSquare wrapText="bothSides"/>
                <wp:docPr id="1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D69A53" w14:textId="77777777" w:rsidR="006E74FD" w:rsidRDefault="006E74FD" w:rsidP="006E74FD">
                            <w:r>
                              <w:t>Nsmf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E4646A" id="_x0000_s1035" type="#_x0000_t202" style="position:absolute;margin-left:248.25pt;margin-top:42.4pt;width:41.25pt;height:21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" stroked="f">
                <v:textbox>
                  <w:txbxContent>
                    <w:p w14:paraId="16D69A53" w14:textId="77777777" w:rsidR="006E74FD" w:rsidRDefault="006E74FD" w:rsidP="006E74FD">
                      <w:r>
                        <w:t>Nsmf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1CCA2CD4" wp14:editId="13267F5C">
                <wp:simplePos x="0" y="0"/>
                <wp:positionH relativeFrom="margin">
                  <wp:posOffset>2257425</wp:posOffset>
                </wp:positionH>
                <wp:positionV relativeFrom="paragraph">
                  <wp:posOffset>571500</wp:posOffset>
                </wp:positionV>
                <wp:extent cx="552450" cy="276225"/>
                <wp:effectExtent l="0" t="0" r="0" b="9525"/>
                <wp:wrapSquare wrapText="bothSides"/>
                <wp:docPr id="1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EB2A9C" w14:textId="77777777" w:rsidR="006E74FD" w:rsidRDefault="006E74FD" w:rsidP="006E74FD">
                            <w:r>
                              <w:t>Namf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CA2CD4" id="_x0000_s1036" type="#_x0000_t202" style="position:absolute;margin-left:177.75pt;margin-top:45pt;width:43.5pt;height:21.7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" stroked="f">
                <v:textbox>
                  <w:txbxContent>
                    <w:p w14:paraId="41EB2A9C" w14:textId="77777777" w:rsidR="006E74FD" w:rsidRDefault="006E74FD" w:rsidP="006E74FD">
                      <w:r>
                        <w:t>Namf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6F0A4B1" wp14:editId="5D64AB1A">
                <wp:simplePos x="0" y="0"/>
                <wp:positionH relativeFrom="margin">
                  <wp:posOffset>6066790</wp:posOffset>
                </wp:positionH>
                <wp:positionV relativeFrom="paragraph">
                  <wp:posOffset>314325</wp:posOffset>
                </wp:positionV>
                <wp:extent cx="695325" cy="276225"/>
                <wp:effectExtent l="0" t="0" r="9525" b="9525"/>
                <wp:wrapSquare wrapText="bothSides"/>
                <wp:docPr id="1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E6EF2" w14:textId="77777777" w:rsidR="006E74FD" w:rsidRDefault="006E74FD" w:rsidP="006E74FD">
                            <w:r>
                              <w:t>Nnssaf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0A4B1" id="_x0000_s1037" type="#_x0000_t202" style="position:absolute;margin-left:477.7pt;margin-top:24.75pt;width:54.75pt;height:21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" stroked="f">
                <v:textbox>
                  <w:txbxContent>
                    <w:p w14:paraId="75CE6EF2" w14:textId="77777777" w:rsidR="006E74FD" w:rsidRDefault="006E74FD" w:rsidP="006E74FD">
                      <w:r>
                        <w:t>Nnssaf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72E2B41" wp14:editId="6427DF68">
                <wp:simplePos x="0" y="0"/>
                <wp:positionH relativeFrom="margin">
                  <wp:posOffset>57150</wp:posOffset>
                </wp:positionH>
                <wp:positionV relativeFrom="paragraph">
                  <wp:posOffset>28575</wp:posOffset>
                </wp:positionV>
                <wp:extent cx="523875" cy="2952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2B9C74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5524A"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NSSF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2E2B41" id="Rectangle 2" o:spid="_x0000_s1038" style="position:absolute;margin-left:4.5pt;margin-top:2.25pt;width:41.25pt;height:23.2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" fillcolor="window" strokecolor="windowText" strokeweight="1.5pt">
                <v:textbox>
                  <w:txbxContent>
                    <w:p w14:paraId="072B9C74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5524A"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NSSF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561C05A" w14:textId="5CAA8C8C" w:rsidR="006E74FD" w:rsidRDefault="006E74FD" w:rsidP="006E74FD"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F50B0BA" wp14:editId="63331CCE">
                <wp:simplePos x="0" y="0"/>
                <wp:positionH relativeFrom="margin">
                  <wp:posOffset>2019300</wp:posOffset>
                </wp:positionH>
                <wp:positionV relativeFrom="paragraph">
                  <wp:posOffset>511175</wp:posOffset>
                </wp:positionV>
                <wp:extent cx="609600" cy="295275"/>
                <wp:effectExtent l="0" t="0" r="19050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F771B6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50B0BA" id="Rectangle 23" o:spid="_x0000_s1039" style="position:absolute;margin-left:159pt;margin-top:40.25pt;width:48pt;height:23.2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" fillcolor="window" strokecolor="windowText" strokeweight="1.5pt">
                <v:textbox>
                  <w:txbxContent>
                    <w:p w14:paraId="0DF771B6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AMF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B975123" wp14:editId="74C6368F">
                <wp:simplePos x="0" y="0"/>
                <wp:positionH relativeFrom="margin">
                  <wp:posOffset>2895600</wp:posOffset>
                </wp:positionH>
                <wp:positionV relativeFrom="paragraph">
                  <wp:posOffset>520700</wp:posOffset>
                </wp:positionV>
                <wp:extent cx="590550" cy="295275"/>
                <wp:effectExtent l="0" t="0" r="19050" b="285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DF2766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SMF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975123" id="Rectangle 24" o:spid="_x0000_s1040" style="position:absolute;margin-left:228pt;margin-top:41pt;width:46.5pt;height:23.2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" fillcolor="window" strokecolor="windowText" strokeweight="1.5pt">
                <v:textbox>
                  <w:txbxContent>
                    <w:p w14:paraId="6ADF2766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SMF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72E6D6B" wp14:editId="61FCC862">
                <wp:simplePos x="0" y="0"/>
                <wp:positionH relativeFrom="column">
                  <wp:posOffset>771525</wp:posOffset>
                </wp:positionH>
                <wp:positionV relativeFrom="paragraph">
                  <wp:posOffset>4572635</wp:posOffset>
                </wp:positionV>
                <wp:extent cx="371475" cy="276225"/>
                <wp:effectExtent l="0" t="0" r="9525" b="9525"/>
                <wp:wrapSquare wrapText="bothSides"/>
                <wp:docPr id="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5BAD41" w14:textId="77777777" w:rsidR="006E74FD" w:rsidRDefault="006E74FD" w:rsidP="006E74FD">
                            <w:r>
                              <w:t>Uu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E6D6B" id="_x0000_s1041" type="#_x0000_t202" style="position:absolute;margin-left:60.75pt;margin-top:360.05pt;width:29.25pt;height:21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" stroked="f">
                <v:textbox>
                  <w:txbxContent>
                    <w:p w14:paraId="225BAD41" w14:textId="77777777" w:rsidR="006E74FD" w:rsidRDefault="006E74FD" w:rsidP="006E74FD">
                      <w:r>
                        <w:t>Uu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E91FD37" wp14:editId="68A058E4">
                <wp:simplePos x="0" y="0"/>
                <wp:positionH relativeFrom="column">
                  <wp:posOffset>1171575</wp:posOffset>
                </wp:positionH>
                <wp:positionV relativeFrom="paragraph">
                  <wp:posOffset>2655570</wp:posOffset>
                </wp:positionV>
                <wp:extent cx="371475" cy="276225"/>
                <wp:effectExtent l="0" t="0" r="9525" b="9525"/>
                <wp:wrapSquare wrapText="bothSides"/>
                <wp:docPr id="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0DD5A" w14:textId="77777777" w:rsidR="006E74FD" w:rsidRDefault="006E74FD" w:rsidP="006E74FD">
                            <w:r>
                              <w:t>N2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1FD37" id="_x0000_s1042" type="#_x0000_t202" style="position:absolute;margin-left:92.25pt;margin-top:209.1pt;width:29.25pt;height:21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" stroked="f">
                <v:textbox>
                  <w:txbxContent>
                    <w:p w14:paraId="1F70DD5A" w14:textId="77777777" w:rsidR="006E74FD" w:rsidRDefault="006E74FD" w:rsidP="006E74FD">
                      <w:r>
                        <w:t>N2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428018C" wp14:editId="710E9CA1">
                <wp:simplePos x="0" y="0"/>
                <wp:positionH relativeFrom="column">
                  <wp:posOffset>3028950</wp:posOffset>
                </wp:positionH>
                <wp:positionV relativeFrom="paragraph">
                  <wp:posOffset>2274570</wp:posOffset>
                </wp:positionV>
                <wp:extent cx="371475" cy="276225"/>
                <wp:effectExtent l="0" t="0" r="9525" b="9525"/>
                <wp:wrapSquare wrapText="bothSides"/>
                <wp:docPr id="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16D33" w14:textId="77777777" w:rsidR="006E74FD" w:rsidRDefault="006E74FD" w:rsidP="006E74FD">
                            <w:r>
                              <w:t>N3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8018C" id="_x0000_s1043" type="#_x0000_t202" style="position:absolute;margin-left:238.5pt;margin-top:179.1pt;width:29.25pt;height:21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" stroked="f">
                <v:textbox>
                  <w:txbxContent>
                    <w:p w14:paraId="3E016D33" w14:textId="77777777" w:rsidR="006E74FD" w:rsidRDefault="006E74FD" w:rsidP="006E74FD">
                      <w:r>
                        <w:t>N3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63AAEEA" wp14:editId="748F4660">
                <wp:simplePos x="0" y="0"/>
                <wp:positionH relativeFrom="column">
                  <wp:posOffset>4200525</wp:posOffset>
                </wp:positionH>
                <wp:positionV relativeFrom="paragraph">
                  <wp:posOffset>1712595</wp:posOffset>
                </wp:positionV>
                <wp:extent cx="371475" cy="276225"/>
                <wp:effectExtent l="0" t="0" r="9525" b="9525"/>
                <wp:wrapSquare wrapText="bothSides"/>
                <wp:docPr id="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444D6" w14:textId="77777777" w:rsidR="006E74FD" w:rsidRDefault="006E74FD" w:rsidP="006E74FD">
                            <w:r>
                              <w:t>N6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3AAEEA" id="_x0000_s1044" type="#_x0000_t202" style="position:absolute;margin-left:330.75pt;margin-top:134.85pt;width:29.25pt;height:21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" stroked="f">
                <v:textbox>
                  <w:txbxContent>
                    <w:p w14:paraId="08E444D6" w14:textId="77777777" w:rsidR="006E74FD" w:rsidRDefault="006E74FD" w:rsidP="006E74FD">
                      <w:r>
                        <w:t>N6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044C6ECE" wp14:editId="034388C4">
                <wp:simplePos x="0" y="0"/>
                <wp:positionH relativeFrom="column">
                  <wp:posOffset>2409825</wp:posOffset>
                </wp:positionH>
                <wp:positionV relativeFrom="paragraph">
                  <wp:posOffset>1648460</wp:posOffset>
                </wp:positionV>
                <wp:extent cx="371475" cy="276225"/>
                <wp:effectExtent l="0" t="0" r="9525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1826F" w14:textId="77777777" w:rsidR="006E74FD" w:rsidRDefault="006E74FD" w:rsidP="006E74FD">
                            <w:r>
                              <w:t>N3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C6ECE" id="_x0000_s1045" type="#_x0000_t202" style="position:absolute;margin-left:189.75pt;margin-top:129.8pt;width:29.25pt;height:21.7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" stroked="f">
                <v:textbox>
                  <w:txbxContent>
                    <w:p w14:paraId="3831826F" w14:textId="77777777" w:rsidR="006E74FD" w:rsidRDefault="006E74FD" w:rsidP="006E74FD">
                      <w:r>
                        <w:t>N3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0E275F5" wp14:editId="1AD41F09">
                <wp:simplePos x="0" y="0"/>
                <wp:positionH relativeFrom="column">
                  <wp:posOffset>1181100</wp:posOffset>
                </wp:positionH>
                <wp:positionV relativeFrom="paragraph">
                  <wp:posOffset>1417320</wp:posOffset>
                </wp:positionV>
                <wp:extent cx="371475" cy="276225"/>
                <wp:effectExtent l="0" t="0" r="9525" b="9525"/>
                <wp:wrapSquare wrapText="bothSides"/>
                <wp:docPr id="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65BB1B" w14:textId="77777777" w:rsidR="006E74FD" w:rsidRDefault="006E74FD" w:rsidP="006E74FD">
                            <w:r>
                              <w:t>N2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275F5" id="_x0000_s1046" type="#_x0000_t202" style="position:absolute;margin-left:93pt;margin-top:111.6pt;width:29.25pt;height:21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" stroked="f">
                <v:textbox>
                  <w:txbxContent>
                    <w:p w14:paraId="5E65BB1B" w14:textId="77777777" w:rsidR="006E74FD" w:rsidRDefault="006E74FD" w:rsidP="006E74FD">
                      <w:r>
                        <w:t>N2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6B75D62" wp14:editId="53864C85">
                <wp:simplePos x="0" y="0"/>
                <wp:positionH relativeFrom="margin">
                  <wp:align>center</wp:align>
                </wp:positionH>
                <wp:positionV relativeFrom="paragraph">
                  <wp:posOffset>1055370</wp:posOffset>
                </wp:positionV>
                <wp:extent cx="371475" cy="276225"/>
                <wp:effectExtent l="0" t="0" r="9525" b="9525"/>
                <wp:wrapSquare wrapText="bothSides"/>
                <wp:docPr id="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7F264" w14:textId="77777777" w:rsidR="006E74FD" w:rsidRDefault="006E74FD" w:rsidP="006E74FD">
                            <w:r>
                              <w:t>N4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75D62" id="_x0000_s1047" type="#_x0000_t202" style="position:absolute;margin-left:0;margin-top:83.1pt;width:29.25pt;height:21.75pt;z-index:25167052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" stroked="f">
                <v:textbox>
                  <w:txbxContent>
                    <w:p w14:paraId="7FC7F264" w14:textId="77777777" w:rsidR="006E74FD" w:rsidRDefault="006E74FD" w:rsidP="006E74FD">
                      <w:r>
                        <w:t>N4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37809E03" wp14:editId="6EBD5D33">
                <wp:simplePos x="0" y="0"/>
                <wp:positionH relativeFrom="margin">
                  <wp:posOffset>5076825</wp:posOffset>
                </wp:positionH>
                <wp:positionV relativeFrom="paragraph">
                  <wp:posOffset>19685</wp:posOffset>
                </wp:positionV>
                <wp:extent cx="552450" cy="276225"/>
                <wp:effectExtent l="0" t="0" r="0" b="9525"/>
                <wp:wrapSquare wrapText="bothSides"/>
                <wp:docPr id="1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35337" w14:textId="77777777" w:rsidR="006E74FD" w:rsidRDefault="006E74FD" w:rsidP="006E74FD">
                            <w:r>
                              <w:t>Nausf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09E03" id="_x0000_s1048" type="#_x0000_t202" style="position:absolute;margin-left:399.75pt;margin-top:1.55pt;width:43.5pt;height:21.7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" stroked="f">
                <v:textbox>
                  <w:txbxContent>
                    <w:p w14:paraId="1D635337" w14:textId="77777777" w:rsidR="006E74FD" w:rsidRDefault="006E74FD" w:rsidP="006E74FD">
                      <w:r>
                        <w:t>Nausf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F12529F" wp14:editId="0CF8755B">
                <wp:simplePos x="0" y="0"/>
                <wp:positionH relativeFrom="margin">
                  <wp:posOffset>4219575</wp:posOffset>
                </wp:positionH>
                <wp:positionV relativeFrom="paragraph">
                  <wp:posOffset>19685</wp:posOffset>
                </wp:positionV>
                <wp:extent cx="552450" cy="276225"/>
                <wp:effectExtent l="0" t="0" r="0" b="9525"/>
                <wp:wrapSquare wrapText="bothSides"/>
                <wp:docPr id="1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7C1B9B" w14:textId="77777777" w:rsidR="006E74FD" w:rsidRDefault="006E74FD" w:rsidP="006E74FD">
                            <w:r>
                              <w:t>Naf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12529F" id="_x0000_s1049" type="#_x0000_t202" style="position:absolute;margin-left:332.25pt;margin-top:1.55pt;width:43.5pt;height:21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" stroked="f">
                <v:textbox>
                  <w:txbxContent>
                    <w:p w14:paraId="067C1B9B" w14:textId="77777777" w:rsidR="006E74FD" w:rsidRDefault="006E74FD" w:rsidP="006E74FD">
                      <w:r>
                        <w:t>Naf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32BAE480" wp14:editId="46DCBE11">
                <wp:simplePos x="0" y="0"/>
                <wp:positionH relativeFrom="margin">
                  <wp:posOffset>3419475</wp:posOffset>
                </wp:positionH>
                <wp:positionV relativeFrom="paragraph">
                  <wp:posOffset>19685</wp:posOffset>
                </wp:positionV>
                <wp:extent cx="552450" cy="276225"/>
                <wp:effectExtent l="0" t="0" r="0" b="9525"/>
                <wp:wrapSquare wrapText="bothSides"/>
                <wp:docPr id="1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3BCCBE" w14:textId="77777777" w:rsidR="006E74FD" w:rsidRDefault="006E74FD" w:rsidP="006E74FD">
                            <w:r>
                              <w:t>Npcf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BAE480" id="_x0000_s1050" type="#_x0000_t202" style="position:absolute;margin-left:269.25pt;margin-top:1.55pt;width:43.5pt;height:21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" stroked="f">
                <v:textbox>
                  <w:txbxContent>
                    <w:p w14:paraId="623BCCBE" w14:textId="77777777" w:rsidR="006E74FD" w:rsidRDefault="006E74FD" w:rsidP="006E74FD">
                      <w:r>
                        <w:t>Npcf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D747B87" wp14:editId="18B3AC5B">
                <wp:simplePos x="0" y="0"/>
                <wp:positionH relativeFrom="column">
                  <wp:posOffset>2619375</wp:posOffset>
                </wp:positionH>
                <wp:positionV relativeFrom="paragraph">
                  <wp:posOffset>19685</wp:posOffset>
                </wp:positionV>
                <wp:extent cx="552450" cy="276225"/>
                <wp:effectExtent l="0" t="0" r="0" b="9525"/>
                <wp:wrapSquare wrapText="bothSides"/>
                <wp:docPr id="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A8126" w14:textId="77777777" w:rsidR="006E74FD" w:rsidRDefault="006E74FD" w:rsidP="006E74FD">
                            <w:r>
                              <w:t>Nnrf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47B87" id="_x0000_s1051" type="#_x0000_t202" style="position:absolute;margin-left:206.25pt;margin-top:1.55pt;width:43.5pt;height:21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" stroked="f">
                <v:textbox>
                  <w:txbxContent>
                    <w:p w14:paraId="2B2A8126" w14:textId="77777777" w:rsidR="006E74FD" w:rsidRDefault="006E74FD" w:rsidP="006E74FD">
                      <w:r>
                        <w:t>Nnrf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3FE7EF62" wp14:editId="3FD751A7">
                <wp:simplePos x="0" y="0"/>
                <wp:positionH relativeFrom="column">
                  <wp:posOffset>1866900</wp:posOffset>
                </wp:positionH>
                <wp:positionV relativeFrom="paragraph">
                  <wp:posOffset>48260</wp:posOffset>
                </wp:positionV>
                <wp:extent cx="552450" cy="276225"/>
                <wp:effectExtent l="0" t="0" r="0" b="9525"/>
                <wp:wrapSquare wrapText="bothSides"/>
                <wp:docPr id="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A94667" w14:textId="77777777" w:rsidR="006E74FD" w:rsidRDefault="006E74FD" w:rsidP="006E74FD">
                            <w:r>
                              <w:t>Nnef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7EF62" id="_x0000_s1052" type="#_x0000_t202" style="position:absolute;margin-left:147pt;margin-top:3.8pt;width:43.5pt;height:21.7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" stroked="f">
                <v:textbox>
                  <w:txbxContent>
                    <w:p w14:paraId="18A94667" w14:textId="77777777" w:rsidR="006E74FD" w:rsidRDefault="006E74FD" w:rsidP="006E74FD">
                      <w:r>
                        <w:t>Nnef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42643F59" wp14:editId="1ADEFE58">
                <wp:simplePos x="0" y="0"/>
                <wp:positionH relativeFrom="column">
                  <wp:posOffset>304800</wp:posOffset>
                </wp:positionH>
                <wp:positionV relativeFrom="paragraph">
                  <wp:posOffset>29210</wp:posOffset>
                </wp:positionV>
                <wp:extent cx="552450" cy="276225"/>
                <wp:effectExtent l="0" t="0" r="0" b="9525"/>
                <wp:wrapSquare wrapText="bothSides"/>
                <wp:docPr id="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FEAEB7" w14:textId="77777777" w:rsidR="006E74FD" w:rsidRDefault="006E74FD" w:rsidP="006E74FD">
                            <w:r>
                              <w:t>Nnssf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643F59" id="_x0000_s1053" type="#_x0000_t202" style="position:absolute;margin-left:24pt;margin-top:2.3pt;width:43.5pt;height:21.7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" stroked="f">
                <v:textbox>
                  <w:txbxContent>
                    <w:p w14:paraId="30FEAEB7" w14:textId="77777777" w:rsidR="006E74FD" w:rsidRDefault="006E74FD" w:rsidP="006E74FD">
                      <w:r>
                        <w:t>Nnssf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7D0349B" wp14:editId="097F18D2">
                <wp:simplePos x="0" y="0"/>
                <wp:positionH relativeFrom="column">
                  <wp:posOffset>1038225</wp:posOffset>
                </wp:positionH>
                <wp:positionV relativeFrom="paragraph">
                  <wp:posOffset>38735</wp:posOffset>
                </wp:positionV>
                <wp:extent cx="552450" cy="276225"/>
                <wp:effectExtent l="0" t="0" r="0" b="9525"/>
                <wp:wrapSquare wrapText="bothSides"/>
                <wp:docPr id="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17F64" w14:textId="77777777" w:rsidR="006E74FD" w:rsidRDefault="006E74FD" w:rsidP="006E74FD">
                            <w:r>
                              <w:t>Nudm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0349B" id="_x0000_s1054" type="#_x0000_t202" style="position:absolute;margin-left:81.75pt;margin-top:3.05pt;width:43.5pt;height:21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" stroked="f">
                <v:textbox>
                  <w:txbxContent>
                    <w:p w14:paraId="35817F64" w14:textId="77777777" w:rsidR="006E74FD" w:rsidRDefault="006E74FD" w:rsidP="006E74FD">
                      <w:r>
                        <w:t>Nudm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BE7E32A" wp14:editId="3A02A8E9">
                <wp:simplePos x="0" y="0"/>
                <wp:positionH relativeFrom="column">
                  <wp:posOffset>1057274</wp:posOffset>
                </wp:positionH>
                <wp:positionV relativeFrom="paragraph">
                  <wp:posOffset>2077085</wp:posOffset>
                </wp:positionV>
                <wp:extent cx="19050" cy="2933700"/>
                <wp:effectExtent l="0" t="0" r="19050" b="19050"/>
                <wp:wrapNone/>
                <wp:docPr id="93" name="Straight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29337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12B326" id="Straight Connector 93" o:spid="_x0000_s1026" style="position:absolute;flip:x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25pt,163.55pt" to="84.75pt,3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316C6CB" wp14:editId="6BD50C8C">
                <wp:simplePos x="0" y="0"/>
                <wp:positionH relativeFrom="column">
                  <wp:posOffset>3743325</wp:posOffset>
                </wp:positionH>
                <wp:positionV relativeFrom="paragraph">
                  <wp:posOffset>2315209</wp:posOffset>
                </wp:positionV>
                <wp:extent cx="276225" cy="0"/>
                <wp:effectExtent l="0" t="0" r="0" b="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427CA9" id="Straight Connector 83" o:spid="_x0000_s1026" style="position:absolute;flip:x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75pt,182.3pt" to="316.5pt,1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74F368A" wp14:editId="64EC4AAF">
                <wp:simplePos x="0" y="0"/>
                <wp:positionH relativeFrom="column">
                  <wp:posOffset>4019550</wp:posOffset>
                </wp:positionH>
                <wp:positionV relativeFrom="paragraph">
                  <wp:posOffset>2077085</wp:posOffset>
                </wp:positionV>
                <wp:extent cx="0" cy="247650"/>
                <wp:effectExtent l="0" t="0" r="38100" b="19050"/>
                <wp:wrapNone/>
                <wp:docPr id="82" name="Straight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CEA123" id="Straight Connector 82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6.5pt,163.55pt" to="316.5pt,1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7FA13C2" wp14:editId="2FD4E0CE">
                <wp:simplePos x="0" y="0"/>
                <wp:positionH relativeFrom="column">
                  <wp:posOffset>3743326</wp:posOffset>
                </wp:positionH>
                <wp:positionV relativeFrom="paragraph">
                  <wp:posOffset>2077086</wp:posOffset>
                </wp:positionV>
                <wp:extent cx="0" cy="247650"/>
                <wp:effectExtent l="0" t="0" r="38100" b="19050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FFE124" id="Straight Connector 81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75pt,163.55pt" to="294.75pt,1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3D808AE" wp14:editId="4413B358">
                <wp:simplePos x="0" y="0"/>
                <wp:positionH relativeFrom="column">
                  <wp:posOffset>114300</wp:posOffset>
                </wp:positionH>
                <wp:positionV relativeFrom="paragraph">
                  <wp:posOffset>591185</wp:posOffset>
                </wp:positionV>
                <wp:extent cx="19050" cy="4552950"/>
                <wp:effectExtent l="0" t="0" r="19050" b="19050"/>
                <wp:wrapNone/>
                <wp:docPr id="75" name="Straight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45529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A318D1" id="Straight Connector 75" o:spid="_x0000_s1026" style="position:absolute;flip:x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pt,46.55pt" to="10.5pt,40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A881E28" wp14:editId="22F996F6">
                <wp:simplePos x="0" y="0"/>
                <wp:positionH relativeFrom="column">
                  <wp:posOffset>133350</wp:posOffset>
                </wp:positionH>
                <wp:positionV relativeFrom="paragraph">
                  <wp:posOffset>600710</wp:posOffset>
                </wp:positionV>
                <wp:extent cx="1895475" cy="19050"/>
                <wp:effectExtent l="0" t="0" r="28575" b="19050"/>
                <wp:wrapNone/>
                <wp:docPr id="76" name="Straight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95475" cy="190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7ECE94" id="Straight Connector 76" o:spid="_x0000_s1026" style="position:absolute;flip:x 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5pt,47.3pt" to="159.7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C211835" wp14:editId="7CAA95F9">
                <wp:simplePos x="0" y="0"/>
                <wp:positionH relativeFrom="column">
                  <wp:posOffset>485140</wp:posOffset>
                </wp:positionH>
                <wp:positionV relativeFrom="paragraph">
                  <wp:posOffset>4363085</wp:posOffset>
                </wp:positionV>
                <wp:extent cx="752475" cy="9525"/>
                <wp:effectExtent l="0" t="0" r="28575" b="28575"/>
                <wp:wrapNone/>
                <wp:docPr id="74" name="Straight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2475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48871E" id="Straight Connector 74" o:spid="_x0000_s1026" style="position:absolute;flip:x 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2pt,343.55pt" to="97.45pt,3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74860CD" wp14:editId="6EB66F50">
                <wp:simplePos x="0" y="0"/>
                <wp:positionH relativeFrom="column">
                  <wp:posOffset>495300</wp:posOffset>
                </wp:positionH>
                <wp:positionV relativeFrom="paragraph">
                  <wp:posOffset>734060</wp:posOffset>
                </wp:positionV>
                <wp:extent cx="19050" cy="3619500"/>
                <wp:effectExtent l="0" t="0" r="19050" b="19050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36195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E4EDB6" id="Straight Connector 72" o:spid="_x0000_s1026" style="position:absolute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pt,57.8pt" to="40.5pt,3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7D93DE8" wp14:editId="1428D236">
                <wp:simplePos x="0" y="0"/>
                <wp:positionH relativeFrom="column">
                  <wp:posOffset>504825</wp:posOffset>
                </wp:positionH>
                <wp:positionV relativeFrom="paragraph">
                  <wp:posOffset>724534</wp:posOffset>
                </wp:positionV>
                <wp:extent cx="1524000" cy="9525"/>
                <wp:effectExtent l="0" t="0" r="19050" b="28575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2400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DDC0A3" id="Straight Connector 73" o:spid="_x0000_s1026" style="position:absolute;flip:x 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.75pt,57.05pt" to="159.75pt,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D152ECA" wp14:editId="30B0FF08">
                <wp:simplePos x="0" y="0"/>
                <wp:positionH relativeFrom="column">
                  <wp:posOffset>1362075</wp:posOffset>
                </wp:positionH>
                <wp:positionV relativeFrom="paragraph">
                  <wp:posOffset>5220335</wp:posOffset>
                </wp:positionV>
                <wp:extent cx="1076325" cy="0"/>
                <wp:effectExtent l="0" t="0" r="0" b="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9C22AE" id="Straight Connector 69" o:spid="_x0000_s1026" style="position:absolute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25pt,411.05pt" to="192pt,4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134B54B" wp14:editId="2E1BBA7D">
                <wp:simplePos x="0" y="0"/>
                <wp:positionH relativeFrom="column">
                  <wp:posOffset>2438400</wp:posOffset>
                </wp:positionH>
                <wp:positionV relativeFrom="paragraph">
                  <wp:posOffset>4820285</wp:posOffset>
                </wp:positionV>
                <wp:extent cx="0" cy="400050"/>
                <wp:effectExtent l="0" t="0" r="38100" b="19050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18B82E" id="Straight Connector 71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2pt,379.55pt" to="192pt,4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8CE28BF" wp14:editId="17FE1157">
                <wp:simplePos x="0" y="0"/>
                <wp:positionH relativeFrom="column">
                  <wp:posOffset>2428875</wp:posOffset>
                </wp:positionH>
                <wp:positionV relativeFrom="paragraph">
                  <wp:posOffset>4829810</wp:posOffset>
                </wp:positionV>
                <wp:extent cx="733425" cy="0"/>
                <wp:effectExtent l="0" t="0" r="0" b="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480784" id="Straight Connector 70" o:spid="_x0000_s1026" style="position:absolute;flip:x 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25pt,380.3pt" to="249pt,3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8EBE417" wp14:editId="5C9A03A5">
                <wp:simplePos x="0" y="0"/>
                <wp:positionH relativeFrom="column">
                  <wp:posOffset>2162176</wp:posOffset>
                </wp:positionH>
                <wp:positionV relativeFrom="paragraph">
                  <wp:posOffset>4525010</wp:posOffset>
                </wp:positionV>
                <wp:extent cx="0" cy="552450"/>
                <wp:effectExtent l="0" t="0" r="38100" b="1905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4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FFE5ED" id="Straight Connector 65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25pt,356.3pt" to="170.25pt,3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B8AC11D" wp14:editId="351F25CA">
                <wp:simplePos x="0" y="0"/>
                <wp:positionH relativeFrom="column">
                  <wp:posOffset>3152140</wp:posOffset>
                </wp:positionH>
                <wp:positionV relativeFrom="paragraph">
                  <wp:posOffset>4505960</wp:posOffset>
                </wp:positionV>
                <wp:extent cx="9525" cy="323850"/>
                <wp:effectExtent l="0" t="0" r="28575" b="19050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238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790EDE" id="Straight Connector 68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2pt,354.8pt" to="248.95pt,3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6F98F54" wp14:editId="2EFC2DEF">
                <wp:simplePos x="0" y="0"/>
                <wp:positionH relativeFrom="column">
                  <wp:posOffset>3724275</wp:posOffset>
                </wp:positionH>
                <wp:positionV relativeFrom="paragraph">
                  <wp:posOffset>4505960</wp:posOffset>
                </wp:positionV>
                <wp:extent cx="9525" cy="466725"/>
                <wp:effectExtent l="0" t="0" r="28575" b="28575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A10ADF" id="Straight Connector 67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3.25pt,354.8pt" to="294pt,3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B7AE7F1" wp14:editId="5520D247">
                <wp:simplePos x="0" y="0"/>
                <wp:positionH relativeFrom="column">
                  <wp:posOffset>1857375</wp:posOffset>
                </wp:positionH>
                <wp:positionV relativeFrom="paragraph">
                  <wp:posOffset>4495800</wp:posOffset>
                </wp:positionV>
                <wp:extent cx="0" cy="600075"/>
                <wp:effectExtent l="0" t="0" r="38100" b="28575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00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0C30CA" id="Straight Connector 63" o:spid="_x0000_s1026" style="position:absolute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6.25pt,354pt" to="146.25pt,4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72FE3CE" wp14:editId="334332E6">
                <wp:simplePos x="0" y="0"/>
                <wp:positionH relativeFrom="column">
                  <wp:posOffset>1371600</wp:posOffset>
                </wp:positionH>
                <wp:positionV relativeFrom="paragraph">
                  <wp:posOffset>5096510</wp:posOffset>
                </wp:positionV>
                <wp:extent cx="495300" cy="0"/>
                <wp:effectExtent l="0" t="0" r="0" b="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60EF90" id="Straight Connector 64" o:spid="_x0000_s1026" style="position:absolute;flip:x 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pt,401.3pt" to="147pt,40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4046BF6" wp14:editId="28AE7E02">
                <wp:simplePos x="0" y="0"/>
                <wp:positionH relativeFrom="column">
                  <wp:posOffset>3076575</wp:posOffset>
                </wp:positionH>
                <wp:positionV relativeFrom="paragraph">
                  <wp:posOffset>3010535</wp:posOffset>
                </wp:positionV>
                <wp:extent cx="9525" cy="161925"/>
                <wp:effectExtent l="0" t="0" r="28575" b="28575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619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26F727" id="Straight Connector 62" o:spid="_x0000_s1026" style="position:absolute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25pt,237.05pt" to="243pt,2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924CAB3" wp14:editId="238102CE">
                <wp:simplePos x="0" y="0"/>
                <wp:positionH relativeFrom="column">
                  <wp:posOffset>666750</wp:posOffset>
                </wp:positionH>
                <wp:positionV relativeFrom="paragraph">
                  <wp:posOffset>1019810</wp:posOffset>
                </wp:positionV>
                <wp:extent cx="9525" cy="2133600"/>
                <wp:effectExtent l="0" t="0" r="28575" b="190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1336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B97E3C" id="Straight Connector 60" o:spid="_x0000_s1026" style="position:absolute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5pt,80.3pt" to="53.25pt,2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7556125" wp14:editId="117C86C9">
                <wp:simplePos x="0" y="0"/>
                <wp:positionH relativeFrom="column">
                  <wp:posOffset>666750</wp:posOffset>
                </wp:positionH>
                <wp:positionV relativeFrom="paragraph">
                  <wp:posOffset>3153410</wp:posOffset>
                </wp:positionV>
                <wp:extent cx="2428875" cy="9525"/>
                <wp:effectExtent l="0" t="0" r="28575" b="28575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28875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AE3FBD" id="Straight Connector 61" o:spid="_x0000_s1026" style="position:absolute;flip:x 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5pt,248.3pt" to="243.75pt,2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14B854A" wp14:editId="79455187">
                <wp:simplePos x="0" y="0"/>
                <wp:positionH relativeFrom="column">
                  <wp:posOffset>666750</wp:posOffset>
                </wp:positionH>
                <wp:positionV relativeFrom="paragraph">
                  <wp:posOffset>1029335</wp:posOffset>
                </wp:positionV>
                <wp:extent cx="1476375" cy="9525"/>
                <wp:effectExtent l="0" t="0" r="28575" b="28575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76375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EF95F3" id="Straight Connector 58" o:spid="_x0000_s1026" style="position:absolute;flip:x 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5pt,81.05pt" to="168.75pt,8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355ACBD" wp14:editId="38D0C2E0">
                <wp:simplePos x="0" y="0"/>
                <wp:positionH relativeFrom="column">
                  <wp:posOffset>2152650</wp:posOffset>
                </wp:positionH>
                <wp:positionV relativeFrom="paragraph">
                  <wp:posOffset>819150</wp:posOffset>
                </wp:positionV>
                <wp:extent cx="0" cy="219075"/>
                <wp:effectExtent l="0" t="0" r="38100" b="28575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B82001" id="Straight Connector 59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5pt,64.5pt" to="169.5pt,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BD0DABA" wp14:editId="5663D2C2">
                <wp:simplePos x="0" y="0"/>
                <wp:positionH relativeFrom="column">
                  <wp:posOffset>3143250</wp:posOffset>
                </wp:positionH>
                <wp:positionV relativeFrom="paragraph">
                  <wp:posOffset>1285875</wp:posOffset>
                </wp:positionV>
                <wp:extent cx="742950" cy="0"/>
                <wp:effectExtent l="0" t="0" r="0" b="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29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092269" id="Straight Connector 57" o:spid="_x0000_s1026" style="position:absolute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5pt,101.25pt" to="306pt,1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E99375D" wp14:editId="66EDD149">
                <wp:simplePos x="0" y="0"/>
                <wp:positionH relativeFrom="column">
                  <wp:posOffset>3162299</wp:posOffset>
                </wp:positionH>
                <wp:positionV relativeFrom="paragraph">
                  <wp:posOffset>829310</wp:posOffset>
                </wp:positionV>
                <wp:extent cx="0" cy="457200"/>
                <wp:effectExtent l="0" t="0" r="38100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448408" id="Straight Connector 55" o:spid="_x0000_s1026" style="position:absolute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9pt,65.3pt" to="249pt,10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C82C9F1" wp14:editId="5089F605">
                <wp:simplePos x="0" y="0"/>
                <wp:positionH relativeFrom="column">
                  <wp:posOffset>3895725</wp:posOffset>
                </wp:positionH>
                <wp:positionV relativeFrom="paragraph">
                  <wp:posOffset>1267460</wp:posOffset>
                </wp:positionV>
                <wp:extent cx="0" cy="514350"/>
                <wp:effectExtent l="0" t="0" r="38100" b="1905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143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BD8789" id="Straight Connector 56" o:spid="_x0000_s1026" style="position:absolute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75pt,99.8pt" to="306.75pt,1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7B004FE" wp14:editId="16BC62B0">
                <wp:simplePos x="0" y="0"/>
                <wp:positionH relativeFrom="column">
                  <wp:posOffset>809624</wp:posOffset>
                </wp:positionH>
                <wp:positionV relativeFrom="paragraph">
                  <wp:posOffset>1153160</wp:posOffset>
                </wp:positionV>
                <wp:extent cx="1476375" cy="9525"/>
                <wp:effectExtent l="0" t="0" r="28575" b="2857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76375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34BDC0" id="Straight Connector 43" o:spid="_x0000_s1026" style="position:absolute;flip:x 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75pt,90.8pt" to="180pt,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422A851" wp14:editId="50A015F9">
                <wp:simplePos x="0" y="0"/>
                <wp:positionH relativeFrom="column">
                  <wp:posOffset>809624</wp:posOffset>
                </wp:positionH>
                <wp:positionV relativeFrom="paragraph">
                  <wp:posOffset>1143635</wp:posOffset>
                </wp:positionV>
                <wp:extent cx="9525" cy="1724025"/>
                <wp:effectExtent l="0" t="0" r="28575" b="28575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7240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9C54D9" id="Straight Connector 44" o:spid="_x0000_s1026" style="position:absolute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75pt,90.05pt" to="64.5pt,2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877D689" wp14:editId="186E20E3">
                <wp:simplePos x="0" y="0"/>
                <wp:positionH relativeFrom="margin">
                  <wp:posOffset>3305174</wp:posOffset>
                </wp:positionH>
                <wp:positionV relativeFrom="paragraph">
                  <wp:posOffset>2010409</wp:posOffset>
                </wp:positionV>
                <wp:extent cx="295275" cy="9525"/>
                <wp:effectExtent l="0" t="0" r="28575" b="28575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39A1BA" id="Straight Connector 54" o:spid="_x0000_s1026" style="position:absolute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60.25pt,158.3pt" to="283.5pt,1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" strokecolor="windowText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3F05325" wp14:editId="45B29280">
                <wp:simplePos x="0" y="0"/>
                <wp:positionH relativeFrom="column">
                  <wp:posOffset>3314700</wp:posOffset>
                </wp:positionH>
                <wp:positionV relativeFrom="paragraph">
                  <wp:posOffset>2019936</wp:posOffset>
                </wp:positionV>
                <wp:extent cx="0" cy="704850"/>
                <wp:effectExtent l="0" t="0" r="38100" b="190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48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C861BB" id="Straight Connector 53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1pt,159.05pt" to="261pt,2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EAB0D17" wp14:editId="33222E55">
                <wp:simplePos x="0" y="0"/>
                <wp:positionH relativeFrom="column">
                  <wp:posOffset>3371850</wp:posOffset>
                </wp:positionH>
                <wp:positionV relativeFrom="paragraph">
                  <wp:posOffset>2991485</wp:posOffset>
                </wp:positionV>
                <wp:extent cx="0" cy="600075"/>
                <wp:effectExtent l="0" t="0" r="38100" b="28575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6000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8FF3D6" id="Straight Connector 52" o:spid="_x0000_s1026" style="position:absolute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5pt,235.55pt" to="265.5pt,2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15839D6" wp14:editId="70AFA11A">
                <wp:simplePos x="0" y="0"/>
                <wp:positionH relativeFrom="column">
                  <wp:posOffset>1885951</wp:posOffset>
                </wp:positionH>
                <wp:positionV relativeFrom="paragraph">
                  <wp:posOffset>3001010</wp:posOffset>
                </wp:positionV>
                <wp:extent cx="0" cy="533400"/>
                <wp:effectExtent l="0" t="0" r="3810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9B0CF3" id="Straight Connector 51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5pt,236.3pt" to="148.5pt,2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CC464E6" wp14:editId="355F882C">
                <wp:simplePos x="0" y="0"/>
                <wp:positionH relativeFrom="column">
                  <wp:posOffset>4143374</wp:posOffset>
                </wp:positionH>
                <wp:positionV relativeFrom="paragraph">
                  <wp:posOffset>1934210</wp:posOffset>
                </wp:positionV>
                <wp:extent cx="495300" cy="0"/>
                <wp:effectExtent l="0" t="0" r="0" b="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BEEF79" id="Straight Connector 50" o:spid="_x0000_s1026" style="position:absolute;flip:x 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25pt,152.3pt" to="365.25pt,1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CF7D7CD" wp14:editId="3B1EA8D1">
                <wp:simplePos x="0" y="0"/>
                <wp:positionH relativeFrom="column">
                  <wp:posOffset>2581274</wp:posOffset>
                </wp:positionH>
                <wp:positionV relativeFrom="paragraph">
                  <wp:posOffset>657860</wp:posOffset>
                </wp:positionV>
                <wp:extent cx="314325" cy="0"/>
                <wp:effectExtent l="0" t="0" r="0" b="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AD047E" id="Straight Connector 49" o:spid="_x0000_s1026" style="position:absolute;flip:x 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3.25pt,51.8pt" to="228pt,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83A51FF" wp14:editId="6C9E4228">
                <wp:simplePos x="0" y="0"/>
                <wp:positionH relativeFrom="column">
                  <wp:posOffset>1895474</wp:posOffset>
                </wp:positionH>
                <wp:positionV relativeFrom="paragraph">
                  <wp:posOffset>1924685</wp:posOffset>
                </wp:positionV>
                <wp:extent cx="9525" cy="790575"/>
                <wp:effectExtent l="0" t="0" r="28575" b="28575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7905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7FB3C4" id="Straight Connector 48" o:spid="_x0000_s1026" style="position:absolute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25pt,151.55pt" to="150pt,2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47179AE" wp14:editId="5055EBCB">
                <wp:simplePos x="0" y="0"/>
                <wp:positionH relativeFrom="column">
                  <wp:posOffset>1885950</wp:posOffset>
                </wp:positionH>
                <wp:positionV relativeFrom="paragraph">
                  <wp:posOffset>1934209</wp:posOffset>
                </wp:positionV>
                <wp:extent cx="1714500" cy="0"/>
                <wp:effectExtent l="0" t="0" r="0" b="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D49BAE" id="Straight Connector 47" o:spid="_x0000_s1026" style="position:absolute;flip:x 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5pt,152.3pt" to="283.5pt,1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B439BF9" wp14:editId="3BC34F09">
                <wp:simplePos x="0" y="0"/>
                <wp:positionH relativeFrom="column">
                  <wp:posOffset>1533525</wp:posOffset>
                </wp:positionH>
                <wp:positionV relativeFrom="paragraph">
                  <wp:posOffset>1858009</wp:posOffset>
                </wp:positionV>
                <wp:extent cx="2076450" cy="9525"/>
                <wp:effectExtent l="0" t="0" r="19050" b="2857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7645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FDC418" id="Straight Connector 46" o:spid="_x0000_s1026" style="position:absolute;flip:x 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75pt,146.3pt" to="284.25pt,1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EBBF338" wp14:editId="1B6E9B37">
                <wp:simplePos x="0" y="0"/>
                <wp:positionH relativeFrom="column">
                  <wp:posOffset>819150</wp:posOffset>
                </wp:positionH>
                <wp:positionV relativeFrom="paragraph">
                  <wp:posOffset>2867660</wp:posOffset>
                </wp:positionV>
                <wp:extent cx="723900" cy="0"/>
                <wp:effectExtent l="0" t="0" r="0" b="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157F43" id="Straight Connector 42" o:spid="_x0000_s1026" style="position:absolute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5pt,225.8pt" to="121.5pt,2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D4547B9" wp14:editId="65DD6DA1">
                <wp:simplePos x="0" y="0"/>
                <wp:positionH relativeFrom="column">
                  <wp:posOffset>2295525</wp:posOffset>
                </wp:positionH>
                <wp:positionV relativeFrom="paragraph">
                  <wp:posOffset>810259</wp:posOffset>
                </wp:positionV>
                <wp:extent cx="9525" cy="352425"/>
                <wp:effectExtent l="0" t="0" r="28575" b="28575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524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FC6C1A" id="Straight Connector 45" o:spid="_x0000_s1026" style="position:absolute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.75pt,63.8pt" to="181.5pt,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AC3A934" wp14:editId="3F3F296D">
                <wp:simplePos x="0" y="0"/>
                <wp:positionH relativeFrom="column">
                  <wp:posOffset>2457450</wp:posOffset>
                </wp:positionH>
                <wp:positionV relativeFrom="paragraph">
                  <wp:posOffset>810260</wp:posOffset>
                </wp:positionV>
                <wp:extent cx="9525" cy="514350"/>
                <wp:effectExtent l="0" t="0" r="28575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143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B382F1" id="Straight Connector 39" o:spid="_x0000_s1026" style="position:absolute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5pt,63.8pt" to="194.25pt,10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525060C" wp14:editId="2865F731">
                <wp:simplePos x="0" y="0"/>
                <wp:positionH relativeFrom="column">
                  <wp:posOffset>1247775</wp:posOffset>
                </wp:positionH>
                <wp:positionV relativeFrom="paragraph">
                  <wp:posOffset>1324610</wp:posOffset>
                </wp:positionV>
                <wp:extent cx="1219200" cy="0"/>
                <wp:effectExtent l="0" t="0" r="0" b="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86CD9A" id="Straight Connector 41" o:spid="_x0000_s1026" style="position:absolute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25pt,104.3pt" to="194.25pt,10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AC8DDF4" wp14:editId="36F7BA99">
                <wp:simplePos x="0" y="0"/>
                <wp:positionH relativeFrom="column">
                  <wp:posOffset>1247775</wp:posOffset>
                </wp:positionH>
                <wp:positionV relativeFrom="paragraph">
                  <wp:posOffset>1315086</wp:posOffset>
                </wp:positionV>
                <wp:extent cx="0" cy="457200"/>
                <wp:effectExtent l="0" t="0" r="38100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3E7CE5" id="Straight Connector 40" o:spid="_x0000_s1026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8.25pt,103.55pt" to="98.25pt,1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57B6C0C" wp14:editId="0049C205">
                <wp:simplePos x="0" y="0"/>
                <wp:positionH relativeFrom="page">
                  <wp:align>center</wp:align>
                </wp:positionH>
                <wp:positionV relativeFrom="paragraph">
                  <wp:posOffset>3591560</wp:posOffset>
                </wp:positionV>
                <wp:extent cx="1228725" cy="923925"/>
                <wp:effectExtent l="0" t="0" r="28575" b="2857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923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1A39183" w14:textId="77777777" w:rsidR="006E74FD" w:rsidRDefault="006E74FD" w:rsidP="006E74FD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Trusted / Untrusted</w:t>
                            </w:r>
                            <w:r w:rsidRPr="00CB4248"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14:paraId="5B1249D8" w14:textId="77777777" w:rsidR="006E74FD" w:rsidRDefault="006E74FD" w:rsidP="006E74FD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B4248"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Access </w:t>
                            </w:r>
                          </w:p>
                          <w:p w14:paraId="67A7DBF4" w14:textId="77777777" w:rsidR="006E74FD" w:rsidRPr="00CB4248" w:rsidRDefault="006E74FD" w:rsidP="006E74FD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B4248"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Network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B6C0C" id="Rectangle 36" o:spid="_x0000_s1055" style="position:absolute;margin-left:0;margin-top:282.8pt;width:96.75pt;height:72.75pt;z-index:25171558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" fillcolor="window" strokecolor="windowText" strokeweight="1.5pt">
                <v:textbox>
                  <w:txbxContent>
                    <w:p w14:paraId="61A39183" w14:textId="77777777" w:rsidR="006E74FD" w:rsidRDefault="006E74FD" w:rsidP="006E74FD">
                      <w:pPr>
                        <w:spacing w:after="0"/>
                        <w:jc w:val="center"/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Trusted / Untrusted</w:t>
                      </w:r>
                      <w:r w:rsidRPr="00CB4248"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14:paraId="5B1249D8" w14:textId="77777777" w:rsidR="006E74FD" w:rsidRDefault="006E74FD" w:rsidP="006E74FD">
                      <w:pPr>
                        <w:spacing w:after="0"/>
                        <w:jc w:val="center"/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B4248"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Access </w:t>
                      </w:r>
                    </w:p>
                    <w:p w14:paraId="67A7DBF4" w14:textId="77777777" w:rsidR="006E74FD" w:rsidRPr="00CB4248" w:rsidRDefault="006E74FD" w:rsidP="006E74FD">
                      <w:pPr>
                        <w:spacing w:after="0"/>
                        <w:jc w:val="center"/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B4248"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Network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C49F4BA" wp14:editId="4C3E53BE">
                <wp:simplePos x="0" y="0"/>
                <wp:positionH relativeFrom="margin">
                  <wp:posOffset>1247775</wp:posOffset>
                </wp:positionH>
                <wp:positionV relativeFrom="paragraph">
                  <wp:posOffset>3543935</wp:posOffset>
                </wp:positionV>
                <wp:extent cx="1228725" cy="685800"/>
                <wp:effectExtent l="0" t="0" r="28575" b="1905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685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ADFC7A" w14:textId="77777777" w:rsidR="006E74FD" w:rsidRDefault="006E74FD" w:rsidP="006E74FD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B4248"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Wireline </w:t>
                            </w:r>
                          </w:p>
                          <w:p w14:paraId="06BBB030" w14:textId="77777777" w:rsidR="006E74FD" w:rsidRDefault="006E74FD" w:rsidP="006E74FD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B4248"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Access </w:t>
                            </w:r>
                          </w:p>
                          <w:p w14:paraId="6962C913" w14:textId="77777777" w:rsidR="006E74FD" w:rsidRPr="00CB4248" w:rsidRDefault="006E74FD" w:rsidP="006E74FD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B4248"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Network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49F4BA" id="Rectangle 33" o:spid="_x0000_s1056" style="position:absolute;margin-left:98.25pt;margin-top:279.05pt;width:96.75pt;height:54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" fillcolor="window" strokecolor="windowText" strokeweight="1.5pt">
                <v:textbox>
                  <w:txbxContent>
                    <w:p w14:paraId="2DADFC7A" w14:textId="77777777" w:rsidR="006E74FD" w:rsidRDefault="006E74FD" w:rsidP="006E74FD">
                      <w:pPr>
                        <w:spacing w:after="0"/>
                        <w:jc w:val="center"/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B4248"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Wireline </w:t>
                      </w:r>
                    </w:p>
                    <w:p w14:paraId="06BBB030" w14:textId="77777777" w:rsidR="006E74FD" w:rsidRDefault="006E74FD" w:rsidP="006E74FD">
                      <w:pPr>
                        <w:spacing w:after="0"/>
                        <w:jc w:val="center"/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B4248"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Access </w:t>
                      </w:r>
                    </w:p>
                    <w:p w14:paraId="6962C913" w14:textId="77777777" w:rsidR="006E74FD" w:rsidRPr="00CB4248" w:rsidRDefault="006E74FD" w:rsidP="006E74FD">
                      <w:pPr>
                        <w:spacing w:after="0"/>
                        <w:jc w:val="center"/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B4248"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Network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18C1F7D" wp14:editId="2BFE7175">
                <wp:simplePos x="0" y="0"/>
                <wp:positionH relativeFrom="margin">
                  <wp:posOffset>3609975</wp:posOffset>
                </wp:positionH>
                <wp:positionV relativeFrom="paragraph">
                  <wp:posOffset>1791335</wp:posOffset>
                </wp:positionV>
                <wp:extent cx="542925" cy="295275"/>
                <wp:effectExtent l="0" t="0" r="28575" b="2857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259E6B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UPF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8C1F7D" id="Rectangle 29" o:spid="_x0000_s1057" style="position:absolute;margin-left:284.25pt;margin-top:141.05pt;width:42.75pt;height:23.2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" fillcolor="window" strokecolor="windowText" strokeweight="1.5pt">
                <v:textbox>
                  <w:txbxContent>
                    <w:p w14:paraId="74259E6B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UPF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03EA4CD" wp14:editId="3E452E68">
                <wp:simplePos x="0" y="0"/>
                <wp:positionH relativeFrom="margin">
                  <wp:posOffset>4638675</wp:posOffset>
                </wp:positionH>
                <wp:positionV relativeFrom="paragraph">
                  <wp:posOffset>1791335</wp:posOffset>
                </wp:positionV>
                <wp:extent cx="542925" cy="295275"/>
                <wp:effectExtent l="0" t="0" r="28575" b="2857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3B5AB1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DN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3EA4CD" id="Rectangle 30" o:spid="_x0000_s1058" style="position:absolute;margin-left:365.25pt;margin-top:141.05pt;width:42.75pt;height:23.2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" fillcolor="window" strokecolor="windowText" strokeweight="1.5pt">
                <v:textbox>
                  <w:txbxContent>
                    <w:p w14:paraId="623B5AB1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DN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8F91D3B" wp14:editId="18E16ACD">
                <wp:simplePos x="0" y="0"/>
                <wp:positionH relativeFrom="column">
                  <wp:posOffset>3162300</wp:posOffset>
                </wp:positionH>
                <wp:positionV relativeFrom="paragraph">
                  <wp:posOffset>267335</wp:posOffset>
                </wp:positionV>
                <wp:extent cx="0" cy="247650"/>
                <wp:effectExtent l="0" t="0" r="3810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3F2FFF" id="Straight Connector 26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pt,21.05pt" to="249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A4C8FF6" wp14:editId="263B9F0B">
                <wp:simplePos x="0" y="0"/>
                <wp:positionH relativeFrom="column">
                  <wp:posOffset>2324100</wp:posOffset>
                </wp:positionH>
                <wp:positionV relativeFrom="paragraph">
                  <wp:posOffset>267335</wp:posOffset>
                </wp:positionV>
                <wp:extent cx="0" cy="247650"/>
                <wp:effectExtent l="0" t="0" r="38100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D3939B" id="Straight Connector 25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pt,21.05pt" to="183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8513832" wp14:editId="3EE5AFC7">
                <wp:simplePos x="0" y="0"/>
                <wp:positionH relativeFrom="column">
                  <wp:posOffset>6134100</wp:posOffset>
                </wp:positionH>
                <wp:positionV relativeFrom="paragraph">
                  <wp:posOffset>10160</wp:posOffset>
                </wp:positionV>
                <wp:extent cx="0" cy="247650"/>
                <wp:effectExtent l="0" t="0" r="3810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2CE676" id="Straight Connector 20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3pt,.8pt" to="483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C95486D" wp14:editId="56083CFC">
                <wp:simplePos x="0" y="0"/>
                <wp:positionH relativeFrom="column">
                  <wp:posOffset>4276725</wp:posOffset>
                </wp:positionH>
                <wp:positionV relativeFrom="paragraph">
                  <wp:posOffset>19685</wp:posOffset>
                </wp:positionV>
                <wp:extent cx="0" cy="247650"/>
                <wp:effectExtent l="0" t="0" r="3810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B81FFA" id="Straight Connector 19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75pt,1.55pt" to="336.7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188304" wp14:editId="6866E068">
                <wp:simplePos x="0" y="0"/>
                <wp:positionH relativeFrom="column">
                  <wp:posOffset>5143500</wp:posOffset>
                </wp:positionH>
                <wp:positionV relativeFrom="paragraph">
                  <wp:posOffset>9525</wp:posOffset>
                </wp:positionV>
                <wp:extent cx="0" cy="247650"/>
                <wp:effectExtent l="0" t="0" r="3810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0C1120" id="Straight Connector 18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5pt,.75pt" to="40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DBBD936" wp14:editId="3A88C7E1">
                <wp:simplePos x="0" y="0"/>
                <wp:positionH relativeFrom="margin">
                  <wp:posOffset>3467100</wp:posOffset>
                </wp:positionH>
                <wp:positionV relativeFrom="paragraph">
                  <wp:posOffset>19685</wp:posOffset>
                </wp:positionV>
                <wp:extent cx="0" cy="247650"/>
                <wp:effectExtent l="0" t="0" r="3810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6EA162" id="Straight Connector 16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73pt,1.55pt" to="273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" strokecolor="windowText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C68E5B8" wp14:editId="4F419BA9">
                <wp:simplePos x="0" y="0"/>
                <wp:positionH relativeFrom="column">
                  <wp:posOffset>2695575</wp:posOffset>
                </wp:positionH>
                <wp:positionV relativeFrom="paragraph">
                  <wp:posOffset>29210</wp:posOffset>
                </wp:positionV>
                <wp:extent cx="0" cy="247650"/>
                <wp:effectExtent l="0" t="0" r="28575" b="2857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9B1FD8" id="Straight Connector 1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25pt,2.3pt" to="212.2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2FD77BD" wp14:editId="70E7633A">
                <wp:simplePos x="0" y="0"/>
                <wp:positionH relativeFrom="margin">
                  <wp:posOffset>-85725</wp:posOffset>
                </wp:positionH>
                <wp:positionV relativeFrom="paragraph">
                  <wp:posOffset>267334</wp:posOffset>
                </wp:positionV>
                <wp:extent cx="7086600" cy="9525"/>
                <wp:effectExtent l="0" t="0" r="19050" b="2857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8660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C464AB" id="Straight Connector 14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75pt,21.05pt" to="551.2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" strokecolor="windowText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7D6928A" wp14:editId="7DC0BCAD">
                <wp:simplePos x="0" y="0"/>
                <wp:positionH relativeFrom="column">
                  <wp:posOffset>1914525</wp:posOffset>
                </wp:positionH>
                <wp:positionV relativeFrom="paragraph">
                  <wp:posOffset>19685</wp:posOffset>
                </wp:positionV>
                <wp:extent cx="0" cy="247650"/>
                <wp:effectExtent l="0" t="0" r="3810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E7963B" id="Straight Connector 13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75pt,1.55pt" to="150.7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613457C" wp14:editId="0C5DA401">
                <wp:simplePos x="0" y="0"/>
                <wp:positionH relativeFrom="column">
                  <wp:posOffset>1095375</wp:posOffset>
                </wp:positionH>
                <wp:positionV relativeFrom="paragraph">
                  <wp:posOffset>19685</wp:posOffset>
                </wp:positionV>
                <wp:extent cx="0" cy="247650"/>
                <wp:effectExtent l="0" t="0" r="3810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8E9BFE" id="Straight Connector 12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25pt,1.55pt" to="86.2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F697ACC" wp14:editId="0C98EC68">
                <wp:simplePos x="0" y="0"/>
                <wp:positionH relativeFrom="column">
                  <wp:posOffset>333375</wp:posOffset>
                </wp:positionH>
                <wp:positionV relativeFrom="paragraph">
                  <wp:posOffset>38735</wp:posOffset>
                </wp:positionV>
                <wp:extent cx="0" cy="247650"/>
                <wp:effectExtent l="0" t="0" r="3810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0BF426" id="Straight Connector 11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25pt,3.05pt" to="26.2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" strokecolor="windowText" strokeweight="1.5pt">
                <v:stroke joinstyle="miter"/>
              </v:line>
            </w:pict>
          </mc:Fallback>
        </mc:AlternateContent>
      </w:r>
    </w:p>
    <w:p w14:paraId="121CDD98" w14:textId="2E9C38D9" w:rsidR="006E74FD" w:rsidRDefault="006E74FD" w:rsidP="006E74F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23274F0" wp14:editId="469B1A84">
                <wp:simplePos x="0" y="0"/>
                <wp:positionH relativeFrom="column">
                  <wp:posOffset>2571115</wp:posOffset>
                </wp:positionH>
                <wp:positionV relativeFrom="paragraph">
                  <wp:posOffset>23495</wp:posOffset>
                </wp:positionV>
                <wp:extent cx="428625" cy="276225"/>
                <wp:effectExtent l="0" t="0" r="9525" b="9525"/>
                <wp:wrapSquare wrapText="bothSides"/>
                <wp:docPr id="1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AAE2A3" w14:textId="77777777" w:rsidR="006E74FD" w:rsidRDefault="006E74FD" w:rsidP="006E74FD">
                            <w:r>
                              <w:t>N11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274F0" id="_x0000_s1059" type="#_x0000_t202" style="position:absolute;margin-left:202.45pt;margin-top:1.85pt;width:33.75pt;height:21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" stroked="f">
                <v:textbox>
                  <w:txbxContent>
                    <w:p w14:paraId="34AAE2A3" w14:textId="77777777" w:rsidR="006E74FD" w:rsidRDefault="006E74FD" w:rsidP="006E74FD">
                      <w:r>
                        <w:t>N11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22CB5FCA" wp14:editId="0E0E4FDB">
                <wp:simplePos x="0" y="0"/>
                <wp:positionH relativeFrom="margin">
                  <wp:posOffset>4571365</wp:posOffset>
                </wp:positionH>
                <wp:positionV relativeFrom="paragraph">
                  <wp:posOffset>71120</wp:posOffset>
                </wp:positionV>
                <wp:extent cx="828675" cy="381000"/>
                <wp:effectExtent l="0" t="0" r="9525" b="0"/>
                <wp:wrapSquare wrapText="bothSides"/>
                <wp:docPr id="1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547E1" w14:textId="77777777" w:rsidR="006E74FD" w:rsidRPr="005378AF" w:rsidRDefault="006E74FD" w:rsidP="006E74FD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378AF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SNPN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B5FCA" id="_x0000_s1060" type="#_x0000_t202" style="position:absolute;margin-left:359.95pt;margin-top:5.6pt;width:65.25pt;height:30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" stroked="f">
                <v:textbox>
                  <w:txbxContent>
                    <w:p w14:paraId="1AC547E1" w14:textId="77777777" w:rsidR="006E74FD" w:rsidRPr="005378AF" w:rsidRDefault="006E74FD" w:rsidP="006E74FD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5378AF">
                        <w:rPr>
                          <w:b/>
                          <w:bCs/>
                          <w:sz w:val="32"/>
                          <w:szCs w:val="32"/>
                        </w:rPr>
                        <w:t>SNPN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1B214D7" wp14:editId="07D66BC1">
                <wp:simplePos x="0" y="0"/>
                <wp:positionH relativeFrom="column">
                  <wp:posOffset>2143124</wp:posOffset>
                </wp:positionH>
                <wp:positionV relativeFrom="paragraph">
                  <wp:posOffset>4425950</wp:posOffset>
                </wp:positionV>
                <wp:extent cx="619125" cy="0"/>
                <wp:effectExtent l="0" t="0" r="0" b="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91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9868D1" id="Straight Connector 66" o:spid="_x0000_s1026" style="position:absolute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75pt,348.5pt" to="217.5pt,3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" strokecolor="windowText" strokeweight="1.5pt">
                <v:stroke joinstyle="miter"/>
              </v:line>
            </w:pict>
          </mc:Fallback>
        </mc:AlternateContent>
      </w:r>
    </w:p>
    <w:p w14:paraId="6062C392" w14:textId="47F5AA3B" w:rsidR="006E74FD" w:rsidRDefault="006E74FD" w:rsidP="005E05C6">
      <w:pPr>
        <w:pStyle w:val="B1"/>
        <w:jc w:val="center"/>
        <w:rPr>
          <w:rFonts w:eastAsiaTheme="minorHAnsi"/>
          <w:lang w:val="en-US" w:eastAsia="ko-KR"/>
        </w:rPr>
      </w:pPr>
    </w:p>
    <w:p w14:paraId="36906C61" w14:textId="5D9AA1FF" w:rsidR="006E74FD" w:rsidRDefault="006E74FD" w:rsidP="005E05C6">
      <w:pPr>
        <w:pStyle w:val="B1"/>
        <w:jc w:val="center"/>
        <w:rPr>
          <w:rFonts w:eastAsiaTheme="minorHAnsi"/>
          <w:lang w:val="en-US" w:eastAsia="ko-KR"/>
        </w:rPr>
      </w:pPr>
    </w:p>
    <w:p w14:paraId="1045AEE6" w14:textId="5C535950" w:rsidR="006E74FD" w:rsidRDefault="006E74FD" w:rsidP="005E05C6">
      <w:pPr>
        <w:pStyle w:val="B1"/>
        <w:jc w:val="center"/>
        <w:rPr>
          <w:rFonts w:eastAsiaTheme="minorHAnsi"/>
          <w:lang w:val="en-US" w:eastAsia="ko-KR"/>
        </w:rPr>
      </w:pPr>
    </w:p>
    <w:p w14:paraId="04962EE7" w14:textId="2DB16F81" w:rsidR="006E74FD" w:rsidRDefault="006E74FD" w:rsidP="005E05C6">
      <w:pPr>
        <w:pStyle w:val="B1"/>
        <w:jc w:val="center"/>
        <w:rPr>
          <w:rFonts w:eastAsiaTheme="minorHAnsi"/>
          <w:lang w:val="en-US"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F120EC3" wp14:editId="1C808ADC">
                <wp:simplePos x="0" y="0"/>
                <wp:positionH relativeFrom="margin">
                  <wp:posOffset>866775</wp:posOffset>
                </wp:positionH>
                <wp:positionV relativeFrom="paragraph">
                  <wp:posOffset>125095</wp:posOffset>
                </wp:positionV>
                <wp:extent cx="685800" cy="295275"/>
                <wp:effectExtent l="0" t="0" r="19050" b="2857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1320D4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(R)AN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120EC3" id="Rectangle 28" o:spid="_x0000_s1061" style="position:absolute;left:0;text-align:left;margin-left:68.25pt;margin-top:9.85pt;width:54pt;height:23.2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" fillcolor="window" strokecolor="windowText" strokeweight="1.5pt">
                <v:textbox>
                  <w:txbxContent>
                    <w:p w14:paraId="1A1320D4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(R)AN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D801BDF" w14:textId="46BA1739" w:rsidR="006E74FD" w:rsidRDefault="006E74FD" w:rsidP="005E05C6">
      <w:pPr>
        <w:pStyle w:val="B1"/>
        <w:jc w:val="center"/>
        <w:rPr>
          <w:rFonts w:eastAsiaTheme="minorHAnsi"/>
          <w:lang w:val="en-US" w:eastAsia="ko-KR"/>
        </w:rPr>
      </w:pPr>
    </w:p>
    <w:p w14:paraId="6C19BE0C" w14:textId="15DEC861" w:rsidR="006E74FD" w:rsidRDefault="006E74FD" w:rsidP="005E05C6">
      <w:pPr>
        <w:pStyle w:val="B1"/>
        <w:jc w:val="center"/>
        <w:rPr>
          <w:rFonts w:eastAsiaTheme="minorHAnsi"/>
          <w:lang w:val="en-US" w:eastAsia="ko-KR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24E7FED" wp14:editId="6A8FE4E9">
                <wp:simplePos x="0" y="0"/>
                <wp:positionH relativeFrom="column">
                  <wp:posOffset>1857375</wp:posOffset>
                </wp:positionH>
                <wp:positionV relativeFrom="paragraph">
                  <wp:posOffset>84455</wp:posOffset>
                </wp:positionV>
                <wp:extent cx="371475" cy="276225"/>
                <wp:effectExtent l="0" t="0" r="9525" b="9525"/>
                <wp:wrapSquare wrapText="bothSides"/>
                <wp:docPr id="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88349" w14:textId="77777777" w:rsidR="006E74FD" w:rsidRDefault="006E74FD" w:rsidP="006E74FD">
                            <w:r>
                              <w:t>N3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E7FED" id="_x0000_s1062" type="#_x0000_t202" style="position:absolute;left:0;text-align:left;margin-left:146.25pt;margin-top:6.65pt;width:29.25pt;height:21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" stroked="f">
                <v:textbox>
                  <w:txbxContent>
                    <w:p w14:paraId="47E88349" w14:textId="77777777" w:rsidR="006E74FD" w:rsidRDefault="006E74FD" w:rsidP="006E74FD">
                      <w:r>
                        <w:t>N3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6549A1B" wp14:editId="1128834F">
                <wp:simplePos x="0" y="0"/>
                <wp:positionH relativeFrom="column">
                  <wp:posOffset>3705225</wp:posOffset>
                </wp:positionH>
                <wp:positionV relativeFrom="paragraph">
                  <wp:posOffset>103505</wp:posOffset>
                </wp:positionV>
                <wp:extent cx="371475" cy="276225"/>
                <wp:effectExtent l="0" t="0" r="9525" b="9525"/>
                <wp:wrapSquare wrapText="bothSides"/>
                <wp:docPr id="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C703A9" w14:textId="77777777" w:rsidR="006E74FD" w:rsidRDefault="006E74FD" w:rsidP="006E74FD">
                            <w:r>
                              <w:t>N9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49A1B" id="_x0000_s1063" type="#_x0000_t202" style="position:absolute;left:0;text-align:left;margin-left:291.75pt;margin-top:8.15pt;width:29.25pt;height:21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" stroked="f">
                <v:textbox>
                  <w:txbxContent>
                    <w:p w14:paraId="57C703A9" w14:textId="77777777" w:rsidR="006E74FD" w:rsidRDefault="006E74FD" w:rsidP="006E74FD">
                      <w:r>
                        <w:t>N9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06A0822" w14:textId="3EC6D505" w:rsidR="006E74FD" w:rsidRDefault="006E74FD" w:rsidP="005E05C6">
      <w:pPr>
        <w:pStyle w:val="B1"/>
        <w:jc w:val="center"/>
        <w:rPr>
          <w:rFonts w:eastAsiaTheme="minorHAnsi"/>
          <w:lang w:val="en-US" w:eastAsia="ko-KR"/>
        </w:rPr>
      </w:pPr>
    </w:p>
    <w:p w14:paraId="6CE70465" w14:textId="7405B022" w:rsidR="006E74FD" w:rsidRDefault="006E74FD" w:rsidP="005E05C6">
      <w:pPr>
        <w:pStyle w:val="B1"/>
        <w:jc w:val="center"/>
        <w:rPr>
          <w:rFonts w:eastAsiaTheme="minorHAnsi"/>
          <w:lang w:val="en-US"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E1F8781" wp14:editId="37C6EACB">
                <wp:simplePos x="0" y="0"/>
                <wp:positionH relativeFrom="margin">
                  <wp:posOffset>2847975</wp:posOffset>
                </wp:positionH>
                <wp:positionV relativeFrom="paragraph">
                  <wp:posOffset>17145</wp:posOffset>
                </wp:positionV>
                <wp:extent cx="1171575" cy="295275"/>
                <wp:effectExtent l="0" t="0" r="28575" b="2857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C8BB1E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N3IWF/TNGF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F8781" id="Rectangle 32" o:spid="_x0000_s1064" style="position:absolute;left:0;text-align:left;margin-left:224.25pt;margin-top:1.35pt;width:92.25pt;height:23.2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" fillcolor="window" strokecolor="windowText" strokeweight="1.5pt">
                <v:textbox>
                  <w:txbxContent>
                    <w:p w14:paraId="0DC8BB1E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N3IWF/TNGF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C7B1AF1" wp14:editId="1426A00F">
                <wp:simplePos x="0" y="0"/>
                <wp:positionH relativeFrom="margin">
                  <wp:posOffset>1552575</wp:posOffset>
                </wp:positionH>
                <wp:positionV relativeFrom="paragraph">
                  <wp:posOffset>17145</wp:posOffset>
                </wp:positionV>
                <wp:extent cx="723900" cy="295275"/>
                <wp:effectExtent l="0" t="0" r="19050" b="2857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A95B6F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W-AGF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7B1AF1" id="Rectangle 31" o:spid="_x0000_s1065" style="position:absolute;left:0;text-align:left;margin-left:122.25pt;margin-top:1.35pt;width:57pt;height:23.2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" fillcolor="window" strokecolor="windowText" strokeweight="1.5pt">
                <v:textbox>
                  <w:txbxContent>
                    <w:p w14:paraId="58A95B6F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W-AGF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9572891" w14:textId="506069CA" w:rsidR="006E74FD" w:rsidRDefault="006E74FD" w:rsidP="005E05C6">
      <w:pPr>
        <w:pStyle w:val="B1"/>
        <w:jc w:val="center"/>
        <w:rPr>
          <w:rFonts w:eastAsiaTheme="minorHAnsi"/>
          <w:lang w:val="en-US" w:eastAsia="ko-KR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9998AD1" wp14:editId="2E682F26">
                <wp:simplePos x="0" y="0"/>
                <wp:positionH relativeFrom="column">
                  <wp:posOffset>619125</wp:posOffset>
                </wp:positionH>
                <wp:positionV relativeFrom="paragraph">
                  <wp:posOffset>177165</wp:posOffset>
                </wp:positionV>
                <wp:extent cx="371475" cy="276225"/>
                <wp:effectExtent l="0" t="0" r="9525" b="9525"/>
                <wp:wrapSquare wrapText="bothSides"/>
                <wp:docPr id="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AE4A9B" w14:textId="77777777" w:rsidR="006E74FD" w:rsidRDefault="006E74FD" w:rsidP="006E74FD">
                            <w:r>
                              <w:t>N2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98AD1" id="_x0000_s1066" type="#_x0000_t202" style="position:absolute;left:0;text-align:left;margin-left:48.75pt;margin-top:13.95pt;width:29.25pt;height:21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" stroked="f">
                <v:textbox>
                  <w:txbxContent>
                    <w:p w14:paraId="1EAE4A9B" w14:textId="77777777" w:rsidR="006E74FD" w:rsidRDefault="006E74FD" w:rsidP="006E74FD">
                      <w:r>
                        <w:t>N2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E70C7B2" w14:textId="07A9C645" w:rsidR="006E74FD" w:rsidRDefault="006E74FD" w:rsidP="005E05C6">
      <w:pPr>
        <w:pStyle w:val="B1"/>
        <w:jc w:val="center"/>
        <w:rPr>
          <w:rFonts w:eastAsiaTheme="minorHAnsi"/>
          <w:lang w:val="en-US" w:eastAsia="ko-KR"/>
        </w:rPr>
      </w:pPr>
    </w:p>
    <w:p w14:paraId="1727E6F0" w14:textId="70D33C8F" w:rsidR="006E74FD" w:rsidRDefault="006E74FD" w:rsidP="005E05C6">
      <w:pPr>
        <w:pStyle w:val="B1"/>
        <w:jc w:val="center"/>
        <w:rPr>
          <w:rFonts w:eastAsiaTheme="minorHAnsi"/>
          <w:lang w:val="en-US" w:eastAsia="ko-KR"/>
        </w:rPr>
      </w:pPr>
    </w:p>
    <w:p w14:paraId="72C71CB4" w14:textId="08B3D787" w:rsidR="006E74FD" w:rsidRDefault="006E74FD" w:rsidP="005E05C6">
      <w:pPr>
        <w:pStyle w:val="B1"/>
        <w:jc w:val="center"/>
        <w:rPr>
          <w:rFonts w:eastAsiaTheme="minorHAnsi"/>
          <w:lang w:val="en-US" w:eastAsia="ko-KR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F409745" wp14:editId="0F8E74DF">
                <wp:simplePos x="0" y="0"/>
                <wp:positionH relativeFrom="column">
                  <wp:posOffset>428625</wp:posOffset>
                </wp:positionH>
                <wp:positionV relativeFrom="paragraph">
                  <wp:posOffset>129540</wp:posOffset>
                </wp:positionV>
                <wp:extent cx="371475" cy="276225"/>
                <wp:effectExtent l="0" t="0" r="9525" b="9525"/>
                <wp:wrapSquare wrapText="bothSides"/>
                <wp:docPr id="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26956" w14:textId="77777777" w:rsidR="006E74FD" w:rsidRDefault="006E74FD" w:rsidP="006E74FD">
                            <w:r>
                              <w:t>N1</w:t>
                            </w:r>
                            <w:r w:rsidRPr="00E70BE0">
                              <w:rPr>
                                <w:noProof/>
                              </w:rPr>
                              <w:drawing>
                                <wp:inline distT="0" distB="0" distL="0" distR="0" wp14:anchorId="075FD01A" wp14:editId="01BF3058">
                                  <wp:extent cx="179705" cy="134620"/>
                                  <wp:effectExtent l="0" t="0" r="0" b="0"/>
                                  <wp:docPr id="91" name="Picture 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9705" cy="134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09745" id="_x0000_s1067" type="#_x0000_t202" style="position:absolute;left:0;text-align:left;margin-left:33.75pt;margin-top:10.2pt;width:29.25pt;height:21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" stroked="f">
                <v:textbox>
                  <w:txbxContent>
                    <w:p w14:paraId="32126956" w14:textId="77777777" w:rsidR="006E74FD" w:rsidRDefault="006E74FD" w:rsidP="006E74FD">
                      <w:r>
                        <w:t>N1</w:t>
                      </w:r>
                      <w:r w:rsidRPr="00E70BE0">
                        <w:rPr>
                          <w:noProof/>
                        </w:rPr>
                        <w:drawing>
                          <wp:inline distT="0" distB="0" distL="0" distR="0" wp14:anchorId="075FD01A" wp14:editId="01BF3058">
                            <wp:extent cx="179705" cy="134620"/>
                            <wp:effectExtent l="0" t="0" r="0" b="0"/>
                            <wp:docPr id="91" name="Picture 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9705" cy="134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363147" w14:textId="17B7BC06" w:rsidR="006E74FD" w:rsidRDefault="006E74FD" w:rsidP="005E05C6">
      <w:pPr>
        <w:pStyle w:val="B1"/>
        <w:jc w:val="center"/>
        <w:rPr>
          <w:rFonts w:eastAsiaTheme="minorHAnsi"/>
          <w:lang w:val="en-US"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A87D447" wp14:editId="73D15200">
                <wp:simplePos x="0" y="0"/>
                <wp:positionH relativeFrom="margin">
                  <wp:posOffset>1857375</wp:posOffset>
                </wp:positionH>
                <wp:positionV relativeFrom="paragraph">
                  <wp:posOffset>229870</wp:posOffset>
                </wp:positionV>
                <wp:extent cx="695325" cy="295275"/>
                <wp:effectExtent l="0" t="0" r="28575" b="2857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36B423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FN-RG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87D447" id="Rectangle 35" o:spid="_x0000_s1068" style="position:absolute;left:0;text-align:left;margin-left:146.25pt;margin-top:18.1pt;width:54.75pt;height:23.2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" fillcolor="window" strokecolor="windowText" strokeweight="1.5pt">
                <v:textbox>
                  <w:txbxContent>
                    <w:p w14:paraId="0736B423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FN-RG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C75AC7E" wp14:editId="4BE6992E">
                <wp:simplePos x="0" y="0"/>
                <wp:positionH relativeFrom="margin">
                  <wp:posOffset>1247775</wp:posOffset>
                </wp:positionH>
                <wp:positionV relativeFrom="paragraph">
                  <wp:posOffset>229870</wp:posOffset>
                </wp:positionV>
                <wp:extent cx="714375" cy="295275"/>
                <wp:effectExtent l="0" t="0" r="28575" b="2857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BF1FE0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5G-RG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75AC7E" id="Rectangle 34" o:spid="_x0000_s1069" style="position:absolute;left:0;text-align:left;margin-left:98.25pt;margin-top:18.1pt;width:56.25pt;height:23.2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" fillcolor="window" strokecolor="windowText" strokeweight="1.5pt">
                <v:textbox>
                  <w:txbxContent>
                    <w:p w14:paraId="68BF1FE0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5G-RG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5B4E3D2" w14:textId="4794B7D2" w:rsidR="006E74FD" w:rsidRDefault="006E74FD" w:rsidP="005E05C6">
      <w:pPr>
        <w:pStyle w:val="B1"/>
        <w:jc w:val="center"/>
        <w:rPr>
          <w:rFonts w:eastAsiaTheme="minorHAnsi"/>
          <w:lang w:val="en-US" w:eastAsia="ko-KR"/>
        </w:rPr>
      </w:pPr>
    </w:p>
    <w:p w14:paraId="2F5CC689" w14:textId="724D51C4" w:rsidR="006E74FD" w:rsidRDefault="006E74FD" w:rsidP="005E05C6">
      <w:pPr>
        <w:pStyle w:val="B1"/>
        <w:jc w:val="center"/>
        <w:rPr>
          <w:rFonts w:eastAsiaTheme="minorHAnsi"/>
          <w:lang w:val="en-US" w:eastAsia="ko-KR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CFB4640" wp14:editId="55588266">
                <wp:simplePos x="0" y="0"/>
                <wp:positionH relativeFrom="column">
                  <wp:posOffset>57150</wp:posOffset>
                </wp:positionH>
                <wp:positionV relativeFrom="paragraph">
                  <wp:posOffset>62865</wp:posOffset>
                </wp:positionV>
                <wp:extent cx="371475" cy="276225"/>
                <wp:effectExtent l="0" t="0" r="9525" b="9525"/>
                <wp:wrapSquare wrapText="bothSides"/>
                <wp:docPr id="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80384" w14:textId="77777777" w:rsidR="006E74FD" w:rsidRDefault="006E74FD" w:rsidP="006E74FD">
                            <w:r>
                              <w:t>N1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B4640" id="_x0000_s1070" type="#_x0000_t202" style="position:absolute;left:0;text-align:left;margin-left:4.5pt;margin-top:4.95pt;width:29.25pt;height:21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" stroked="f">
                <v:textbox>
                  <w:txbxContent>
                    <w:p w14:paraId="25680384" w14:textId="77777777" w:rsidR="006E74FD" w:rsidRDefault="006E74FD" w:rsidP="006E74FD">
                      <w:r>
                        <w:t>N1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8D9268" w14:textId="5EABCA23" w:rsidR="006E74FD" w:rsidRDefault="006E74FD" w:rsidP="005E05C6">
      <w:pPr>
        <w:pStyle w:val="B1"/>
        <w:jc w:val="center"/>
        <w:rPr>
          <w:rFonts w:eastAsiaTheme="minorHAnsi"/>
          <w:lang w:val="en-US"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23F2F7F" wp14:editId="6B2AC0DC">
                <wp:simplePos x="0" y="0"/>
                <wp:positionH relativeFrom="margin">
                  <wp:posOffset>342900</wp:posOffset>
                </wp:positionH>
                <wp:positionV relativeFrom="paragraph">
                  <wp:posOffset>220345</wp:posOffset>
                </wp:positionV>
                <wp:extent cx="1047750" cy="295275"/>
                <wp:effectExtent l="0" t="0" r="19050" b="2857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010229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3GPP Device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3F2F7F" id="Rectangle 37" o:spid="_x0000_s1071" style="position:absolute;left:0;text-align:left;margin-left:27pt;margin-top:17.35pt;width:82.5pt;height:23.25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" fillcolor="window" strokecolor="windowText" strokeweight="1.5pt">
                <v:textbox>
                  <w:txbxContent>
                    <w:p w14:paraId="44010229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3GPP Device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8BE5B38" wp14:editId="19929ACD">
                <wp:simplePos x="0" y="0"/>
                <wp:positionH relativeFrom="page">
                  <wp:posOffset>3228975</wp:posOffset>
                </wp:positionH>
                <wp:positionV relativeFrom="paragraph">
                  <wp:posOffset>201295</wp:posOffset>
                </wp:positionV>
                <wp:extent cx="1181100" cy="295275"/>
                <wp:effectExtent l="0" t="0" r="19050" b="2857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BCA8C5" w14:textId="77777777" w:rsidR="006E74FD" w:rsidRPr="00F5524A" w:rsidRDefault="006E74FD" w:rsidP="006E74F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14:textOutline w14:w="317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N3GPP Device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BE5B38" id="Rectangle 38" o:spid="_x0000_s1072" style="position:absolute;left:0;text-align:left;margin-left:254.25pt;margin-top:15.85pt;width:93pt;height:23.25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" fillcolor="window" strokecolor="windowText" strokeweight="1.5pt">
                <v:textbox>
                  <w:txbxContent>
                    <w:p w14:paraId="75BCA8C5" w14:textId="77777777" w:rsidR="006E74FD" w:rsidRPr="00F5524A" w:rsidRDefault="006E74FD" w:rsidP="006E74FD">
                      <w:pP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14:textOutline w14:w="317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N3GPP Device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26F6052B" w14:textId="364071B6" w:rsidR="006E74FD" w:rsidRDefault="006E74FD" w:rsidP="005E05C6">
      <w:pPr>
        <w:pStyle w:val="B1"/>
        <w:jc w:val="center"/>
        <w:rPr>
          <w:rFonts w:eastAsiaTheme="minorHAnsi"/>
          <w:lang w:val="en-US"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4C104D2" wp14:editId="76F7DA58">
                <wp:simplePos x="0" y="0"/>
                <wp:positionH relativeFrom="column">
                  <wp:posOffset>104774</wp:posOffset>
                </wp:positionH>
                <wp:positionV relativeFrom="paragraph">
                  <wp:posOffset>102870</wp:posOffset>
                </wp:positionV>
                <wp:extent cx="228600" cy="0"/>
                <wp:effectExtent l="0" t="0" r="0" b="0"/>
                <wp:wrapNone/>
                <wp:docPr id="77" name="Straight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C55F51" id="Straight Connector 77" o:spid="_x0000_s1026" style="position:absolute;flip:x 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25pt,8.1pt" to="26.2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" strokecolor="windowText" strokeweight="1.5pt">
                <v:stroke joinstyle="miter"/>
              </v:line>
            </w:pict>
          </mc:Fallback>
        </mc:AlternateContent>
      </w:r>
    </w:p>
    <w:p w14:paraId="5D9925DD" w14:textId="77777777" w:rsidR="006E74FD" w:rsidRDefault="006E74FD" w:rsidP="005E05C6">
      <w:pPr>
        <w:jc w:val="center"/>
        <w:rPr>
          <w:b/>
          <w:bCs/>
          <w:lang w:eastAsia="ko-KR"/>
        </w:rPr>
      </w:pPr>
    </w:p>
    <w:p w14:paraId="4D65C898" w14:textId="1EB9EBD6" w:rsidR="005E05C6" w:rsidRPr="003C02B8" w:rsidRDefault="005E05C6" w:rsidP="005E05C6">
      <w:pPr>
        <w:jc w:val="center"/>
        <w:rPr>
          <w:b/>
          <w:bCs/>
          <w:lang w:eastAsia="ko-KR"/>
        </w:rPr>
      </w:pPr>
      <w:r w:rsidRPr="003C02B8">
        <w:rPr>
          <w:b/>
          <w:bCs/>
          <w:lang w:eastAsia="ko-KR"/>
        </w:rPr>
        <w:t>Figure 6.</w:t>
      </w:r>
      <w:r>
        <w:rPr>
          <w:b/>
          <w:bCs/>
          <w:lang w:eastAsia="ko-KR"/>
        </w:rPr>
        <w:t>X</w:t>
      </w:r>
      <w:r w:rsidRPr="003C02B8">
        <w:rPr>
          <w:b/>
          <w:bCs/>
          <w:lang w:eastAsia="ko-KR"/>
        </w:rPr>
        <w:t xml:space="preserve">.2.1: </w:t>
      </w:r>
      <w:r w:rsidRPr="00D56C47">
        <w:rPr>
          <w:b/>
          <w:bCs/>
          <w:lang w:eastAsia="ko-KR"/>
        </w:rPr>
        <w:t>Access to SNPN via 3GPP and non-3GPP access networks (both connected to 5GC) using the same credentials from an external credential holder</w:t>
      </w:r>
    </w:p>
    <w:p w14:paraId="0F4C85F3" w14:textId="3F168A37" w:rsidR="002F6B10" w:rsidRPr="00F41F83" w:rsidRDefault="002F6B10" w:rsidP="002F6B10">
      <w:pPr>
        <w:pStyle w:val="Heading3"/>
      </w:pPr>
      <w:r w:rsidRPr="00F41F83">
        <w:t>6.</w:t>
      </w:r>
      <w:r w:rsidR="0061423E">
        <w:t>X</w:t>
      </w:r>
      <w:r w:rsidRPr="00F41F83">
        <w:t>.</w:t>
      </w:r>
      <w:r w:rsidR="00CC316E">
        <w:t>3</w:t>
      </w:r>
      <w:r w:rsidRPr="00F41F83">
        <w:tab/>
      </w:r>
      <w:bookmarkEnd w:id="3"/>
      <w:r w:rsidR="00DD19D6" w:rsidRPr="003C02B8">
        <w:rPr>
          <w:rFonts w:cs="Arial"/>
        </w:rPr>
        <w:t>Procedures</w:t>
      </w:r>
    </w:p>
    <w:p w14:paraId="2130E1A0" w14:textId="0512881E" w:rsidR="005E05C6" w:rsidRPr="003C02B8" w:rsidRDefault="00DD19D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0</w:t>
      </w:r>
      <w:r w:rsidR="005E05C6" w:rsidRPr="005E05C6">
        <w:rPr>
          <w:rFonts w:eastAsiaTheme="minorHAnsi"/>
          <w:lang w:val="en-US" w:eastAsia="ko-KR"/>
        </w:rPr>
        <w:t xml:space="preserve"> </w:t>
      </w:r>
      <w:r w:rsidR="005E05C6" w:rsidRPr="003C02B8">
        <w:rPr>
          <w:rFonts w:eastAsiaTheme="minorHAnsi"/>
          <w:lang w:val="en-US" w:eastAsia="ko-KR"/>
        </w:rPr>
        <w:tab/>
        <w:t xml:space="preserve">If the SNPN supports the architecture as in Figure 6.X.2-1 and wants the </w:t>
      </w:r>
      <w:r w:rsidR="002B6490">
        <w:rPr>
          <w:rFonts w:eastAsiaTheme="minorHAnsi"/>
          <w:lang w:val="en-US" w:eastAsia="ko-KR"/>
        </w:rPr>
        <w:t xml:space="preserve">UE </w:t>
      </w:r>
      <w:r w:rsidR="005E05C6" w:rsidRPr="003C02B8">
        <w:rPr>
          <w:rFonts w:eastAsiaTheme="minorHAnsi"/>
          <w:lang w:val="en-US" w:eastAsia="ko-KR"/>
        </w:rPr>
        <w:t>to use the same credentials for access</w:t>
      </w:r>
      <w:r w:rsidR="005E05C6">
        <w:rPr>
          <w:rFonts w:eastAsiaTheme="minorHAnsi"/>
          <w:lang w:val="en-US" w:eastAsia="ko-KR"/>
        </w:rPr>
        <w:t xml:space="preserve">ing SNPN via 3GPP or </w:t>
      </w:r>
      <w:r w:rsidR="0021235D">
        <w:rPr>
          <w:rFonts w:eastAsiaTheme="minorHAnsi"/>
          <w:lang w:val="en-US" w:eastAsia="ko-KR"/>
        </w:rPr>
        <w:t xml:space="preserve">Trusted and Untrusted Non-3GPP  access network and </w:t>
      </w:r>
      <w:r w:rsidR="002B6490">
        <w:t>wireline access network</w:t>
      </w:r>
      <w:r w:rsidR="002B6490" w:rsidDel="002B6490">
        <w:rPr>
          <w:rFonts w:eastAsiaTheme="minorHAnsi"/>
          <w:lang w:val="en-US" w:eastAsia="ko-KR"/>
        </w:rPr>
        <w:t xml:space="preserve"> </w:t>
      </w:r>
      <w:r w:rsidR="005E05C6" w:rsidRPr="003C02B8">
        <w:rPr>
          <w:rFonts w:eastAsiaTheme="minorHAnsi"/>
          <w:lang w:val="en-US" w:eastAsia="ko-KR"/>
        </w:rPr>
        <w:t xml:space="preserve">, then </w:t>
      </w:r>
      <w:r w:rsidR="005E05C6">
        <w:rPr>
          <w:rFonts w:eastAsiaTheme="minorHAnsi"/>
          <w:lang w:val="en-US" w:eastAsia="ko-KR"/>
        </w:rPr>
        <w:t xml:space="preserve">it </w:t>
      </w:r>
      <w:r w:rsidR="005E05C6" w:rsidRPr="003C02B8">
        <w:rPr>
          <w:rFonts w:eastAsiaTheme="minorHAnsi"/>
          <w:lang w:val="en-US" w:eastAsia="ko-KR"/>
        </w:rPr>
        <w:t xml:space="preserve">is configured with the same permanent identity and credentials for primary authentication with the </w:t>
      </w:r>
      <w:r w:rsidR="005E05C6">
        <w:rPr>
          <w:rFonts w:eastAsiaTheme="minorHAnsi"/>
          <w:lang w:val="en-US" w:eastAsia="ko-KR"/>
        </w:rPr>
        <w:t xml:space="preserve">NG-RAN and </w:t>
      </w:r>
      <w:r w:rsidR="005E05C6">
        <w:t>the non-3GPP access network (</w:t>
      </w:r>
      <w:r w:rsidR="0021235D">
        <w:rPr>
          <w:rFonts w:eastAsiaTheme="minorHAnsi"/>
          <w:lang w:val="en-US" w:eastAsia="ko-KR"/>
        </w:rPr>
        <w:t>Trusted and Untrusted Non-3GPP  access network</w:t>
      </w:r>
      <w:r w:rsidR="0021235D">
        <w:t>, and wireline access network</w:t>
      </w:r>
      <w:r w:rsidR="005E05C6">
        <w:t>)</w:t>
      </w:r>
      <w:r w:rsidR="005E05C6" w:rsidRPr="003C02B8">
        <w:rPr>
          <w:rFonts w:eastAsiaTheme="minorHAnsi"/>
          <w:lang w:val="en-US" w:eastAsia="ko-KR"/>
        </w:rPr>
        <w:t>.</w:t>
      </w:r>
    </w:p>
    <w:p w14:paraId="6B4C8559" w14:textId="44279999" w:rsidR="005E05C6" w:rsidRDefault="005E05C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1) A connection is established between a </w:t>
      </w:r>
      <w:r w:rsidR="006B6110">
        <w:rPr>
          <w:rFonts w:eastAsiaTheme="minorHAnsi"/>
          <w:lang w:val="en-US" w:eastAsia="ko-KR"/>
        </w:rPr>
        <w:t>UE</w:t>
      </w:r>
      <w:r w:rsidRPr="003C02B8">
        <w:rPr>
          <w:rFonts w:eastAsiaTheme="minorHAnsi"/>
          <w:lang w:val="en-US" w:eastAsia="ko-KR"/>
        </w:rPr>
        <w:t xml:space="preserve"> </w:t>
      </w:r>
      <w:r>
        <w:rPr>
          <w:rFonts w:eastAsiaTheme="minorHAnsi"/>
          <w:lang w:val="en-US" w:eastAsia="ko-KR"/>
        </w:rPr>
        <w:t>towards 5GC via</w:t>
      </w:r>
      <w:r w:rsidRPr="003C02B8">
        <w:rPr>
          <w:rFonts w:eastAsiaTheme="minorHAnsi"/>
          <w:lang w:val="en-US" w:eastAsia="ko-KR"/>
        </w:rPr>
        <w:t xml:space="preserve"> the </w:t>
      </w:r>
      <w:r>
        <w:rPr>
          <w:rFonts w:eastAsiaTheme="minorHAnsi"/>
          <w:lang w:val="en-US" w:eastAsia="ko-KR"/>
        </w:rPr>
        <w:t xml:space="preserve">untrusted non-3GPP access using the procedures </w:t>
      </w:r>
      <w:r w:rsidRPr="003C02B8">
        <w:rPr>
          <w:rFonts w:eastAsiaTheme="minorHAnsi"/>
          <w:lang w:val="en-US" w:eastAsia="ko-KR"/>
        </w:rPr>
        <w:t>as defined in clause 4.</w:t>
      </w:r>
      <w:r>
        <w:rPr>
          <w:rFonts w:eastAsiaTheme="minorHAnsi"/>
          <w:lang w:val="en-US" w:eastAsia="ko-KR"/>
        </w:rPr>
        <w:t>12</w:t>
      </w:r>
      <w:r w:rsidRPr="003C02B8">
        <w:rPr>
          <w:rFonts w:eastAsiaTheme="minorHAnsi"/>
          <w:lang w:val="en-US" w:eastAsia="ko-KR"/>
        </w:rPr>
        <w:t xml:space="preserve"> of TS 23.</w:t>
      </w:r>
      <w:r>
        <w:rPr>
          <w:rFonts w:eastAsiaTheme="minorHAnsi"/>
          <w:lang w:val="en-US" w:eastAsia="ko-KR"/>
        </w:rPr>
        <w:t xml:space="preserve">502 [4] or a connection is established between </w:t>
      </w:r>
      <w:r w:rsidRPr="003C02B8">
        <w:rPr>
          <w:rFonts w:eastAsiaTheme="minorHAnsi"/>
          <w:lang w:val="en-US" w:eastAsia="ko-KR"/>
        </w:rPr>
        <w:t xml:space="preserve">a 3GPP capable device </w:t>
      </w:r>
      <w:r>
        <w:rPr>
          <w:rFonts w:eastAsiaTheme="minorHAnsi"/>
          <w:lang w:val="en-US" w:eastAsia="ko-KR"/>
        </w:rPr>
        <w:t>towards 5GC via</w:t>
      </w:r>
      <w:r w:rsidRPr="003C02B8">
        <w:rPr>
          <w:rFonts w:eastAsiaTheme="minorHAnsi"/>
          <w:lang w:val="en-US" w:eastAsia="ko-KR"/>
        </w:rPr>
        <w:t xml:space="preserve"> the </w:t>
      </w:r>
      <w:r>
        <w:rPr>
          <w:rFonts w:eastAsiaTheme="minorHAnsi"/>
          <w:lang w:val="en-US" w:eastAsia="ko-KR"/>
        </w:rPr>
        <w:t xml:space="preserve">trusted non-3GPP access using the procedures </w:t>
      </w:r>
      <w:r w:rsidRPr="003C02B8">
        <w:rPr>
          <w:rFonts w:eastAsiaTheme="minorHAnsi"/>
          <w:lang w:val="en-US" w:eastAsia="ko-KR"/>
        </w:rPr>
        <w:t>as defined in clause 4.</w:t>
      </w:r>
      <w:r>
        <w:rPr>
          <w:rFonts w:eastAsiaTheme="minorHAnsi"/>
          <w:lang w:val="en-US" w:eastAsia="ko-KR"/>
        </w:rPr>
        <w:t>12a</w:t>
      </w:r>
      <w:r w:rsidRPr="003C02B8">
        <w:rPr>
          <w:rFonts w:eastAsiaTheme="minorHAnsi"/>
          <w:lang w:val="en-US" w:eastAsia="ko-KR"/>
        </w:rPr>
        <w:t xml:space="preserve"> of TS 23.</w:t>
      </w:r>
      <w:r>
        <w:rPr>
          <w:rFonts w:eastAsiaTheme="minorHAnsi"/>
          <w:lang w:val="en-US" w:eastAsia="ko-KR"/>
        </w:rPr>
        <w:t xml:space="preserve">502 [4] or a connection is established between </w:t>
      </w:r>
      <w:r w:rsidR="0021235D">
        <w:rPr>
          <w:rFonts w:eastAsiaTheme="minorHAnsi"/>
          <w:lang w:val="en-US" w:eastAsia="ko-KR"/>
        </w:rPr>
        <w:t xml:space="preserve">the </w:t>
      </w:r>
      <w:r w:rsidR="006B6110">
        <w:rPr>
          <w:rFonts w:eastAsiaTheme="minorHAnsi"/>
          <w:lang w:val="en-US" w:eastAsia="ko-KR"/>
        </w:rPr>
        <w:t>UE</w:t>
      </w:r>
      <w:r w:rsidR="00B12E4E">
        <w:rPr>
          <w:rFonts w:eastAsiaTheme="minorHAnsi"/>
          <w:lang w:val="en-US" w:eastAsia="ko-KR"/>
        </w:rPr>
        <w:t xml:space="preserve"> behind </w:t>
      </w:r>
      <w:r w:rsidR="0021235D">
        <w:rPr>
          <w:rFonts w:eastAsiaTheme="minorHAnsi"/>
          <w:lang w:val="en-US" w:eastAsia="ko-KR"/>
        </w:rPr>
        <w:t xml:space="preserve">5G_RG </w:t>
      </w:r>
      <w:r w:rsidR="00B12E4E">
        <w:rPr>
          <w:rFonts w:eastAsiaTheme="minorHAnsi"/>
          <w:lang w:val="en-US" w:eastAsia="ko-KR"/>
        </w:rPr>
        <w:t>/</w:t>
      </w:r>
      <w:r w:rsidR="0021235D">
        <w:rPr>
          <w:rFonts w:eastAsiaTheme="minorHAnsi"/>
          <w:lang w:val="en-US" w:eastAsia="ko-KR"/>
        </w:rPr>
        <w:t xml:space="preserve"> FN-RG</w:t>
      </w:r>
      <w:r w:rsidRPr="003C02B8">
        <w:rPr>
          <w:rFonts w:eastAsiaTheme="minorHAnsi"/>
          <w:lang w:val="en-US" w:eastAsia="ko-KR"/>
        </w:rPr>
        <w:t xml:space="preserve"> </w:t>
      </w:r>
      <w:r>
        <w:rPr>
          <w:rFonts w:eastAsiaTheme="minorHAnsi"/>
          <w:lang w:val="en-US" w:eastAsia="ko-KR"/>
        </w:rPr>
        <w:t>towards 5GC via</w:t>
      </w:r>
      <w:r w:rsidRPr="003C02B8">
        <w:rPr>
          <w:rFonts w:eastAsiaTheme="minorHAnsi"/>
          <w:lang w:val="en-US" w:eastAsia="ko-KR"/>
        </w:rPr>
        <w:t xml:space="preserve"> the </w:t>
      </w:r>
      <w:r>
        <w:rPr>
          <w:rFonts w:eastAsiaTheme="minorHAnsi"/>
          <w:lang w:val="en-US" w:eastAsia="ko-KR"/>
        </w:rPr>
        <w:t xml:space="preserve">wireline access using the procedures </w:t>
      </w:r>
      <w:r w:rsidRPr="003C02B8">
        <w:rPr>
          <w:rFonts w:eastAsiaTheme="minorHAnsi"/>
          <w:lang w:val="en-US" w:eastAsia="ko-KR"/>
        </w:rPr>
        <w:t>as defined in clause </w:t>
      </w:r>
      <w:r w:rsidR="006B6110">
        <w:rPr>
          <w:rFonts w:eastAsiaTheme="minorHAnsi"/>
          <w:lang w:val="en-US" w:eastAsia="ko-KR"/>
        </w:rPr>
        <w:t>4.10</w:t>
      </w:r>
      <w:r w:rsidRPr="003C02B8">
        <w:rPr>
          <w:rFonts w:eastAsiaTheme="minorHAnsi"/>
          <w:lang w:val="en-US" w:eastAsia="ko-KR"/>
        </w:rPr>
        <w:t xml:space="preserve"> of TS 23.</w:t>
      </w:r>
      <w:r>
        <w:rPr>
          <w:rFonts w:eastAsiaTheme="minorHAnsi"/>
          <w:lang w:val="en-US" w:eastAsia="ko-KR"/>
        </w:rPr>
        <w:t xml:space="preserve">316 [5]. </w:t>
      </w:r>
    </w:p>
    <w:p w14:paraId="71A49972" w14:textId="3E3C5441" w:rsidR="005E05C6" w:rsidRDefault="005E05C6" w:rsidP="005E05C6">
      <w:pPr>
        <w:pStyle w:val="B1"/>
        <w:rPr>
          <w:rFonts w:eastAsiaTheme="minorHAnsi"/>
          <w:lang w:val="en-US" w:eastAsia="ko-KR"/>
        </w:rPr>
      </w:pPr>
      <w:r>
        <w:rPr>
          <w:rFonts w:eastAsiaTheme="minorHAnsi"/>
          <w:lang w:val="en-US" w:eastAsia="ko-KR"/>
        </w:rPr>
        <w:t xml:space="preserve"> 2) </w:t>
      </w:r>
      <w:r w:rsidRPr="003C02B8">
        <w:rPr>
          <w:rFonts w:eastAsiaTheme="minorHAnsi"/>
          <w:lang w:val="en-US" w:eastAsia="ko-KR"/>
        </w:rPr>
        <w:t xml:space="preserve">A connection is established between a </w:t>
      </w:r>
      <w:r w:rsidR="002B6490">
        <w:rPr>
          <w:rFonts w:eastAsiaTheme="minorHAnsi"/>
          <w:lang w:val="en-US" w:eastAsia="ko-KR"/>
        </w:rPr>
        <w:t xml:space="preserve">UE </w:t>
      </w:r>
      <w:r w:rsidRPr="003C02B8">
        <w:rPr>
          <w:rFonts w:eastAsiaTheme="minorHAnsi"/>
          <w:lang w:val="en-US" w:eastAsia="ko-KR"/>
        </w:rPr>
        <w:t>and the SNPN network via NG-RAN and 5GC as defined in clause 5.30.2 of TS 23.501 [1].</w:t>
      </w:r>
    </w:p>
    <w:p w14:paraId="529F9CD4" w14:textId="77777777" w:rsidR="005E05C6" w:rsidRDefault="005E05C6" w:rsidP="005E05C6">
      <w:pPr>
        <w:pStyle w:val="B1"/>
        <w:ind w:firstLine="0"/>
        <w:rPr>
          <w:rFonts w:eastAsiaTheme="minorHAnsi"/>
          <w:lang w:val="en-US" w:eastAsia="ko-KR"/>
        </w:rPr>
      </w:pPr>
      <w:r>
        <w:rPr>
          <w:rFonts w:eastAsiaTheme="minorHAnsi"/>
          <w:lang w:val="en-US" w:eastAsia="ko-KR"/>
        </w:rPr>
        <w:t>The same credentials are used for authentication by an ex</w:t>
      </w:r>
      <w:r w:rsidRPr="003C02B8">
        <w:rPr>
          <w:rFonts w:eastAsiaTheme="minorHAnsi"/>
          <w:lang w:val="en-US" w:eastAsia="ko-KR"/>
        </w:rPr>
        <w:t xml:space="preserve">ternal </w:t>
      </w:r>
      <w:r>
        <w:rPr>
          <w:rFonts w:eastAsiaTheme="minorHAnsi"/>
          <w:lang w:val="en-US" w:eastAsia="ko-KR"/>
        </w:rPr>
        <w:t>credential holder (</w:t>
      </w:r>
      <w:r w:rsidRPr="003C02B8">
        <w:rPr>
          <w:rFonts w:eastAsiaTheme="minorHAnsi"/>
          <w:lang w:val="en-US" w:eastAsia="ko-KR"/>
        </w:rPr>
        <w:t>AAA server</w:t>
      </w:r>
      <w:r>
        <w:rPr>
          <w:rFonts w:eastAsiaTheme="minorHAnsi"/>
          <w:lang w:val="en-US" w:eastAsia="ko-KR"/>
        </w:rPr>
        <w:t>)</w:t>
      </w:r>
      <w:r w:rsidRPr="003C02B8">
        <w:rPr>
          <w:rFonts w:eastAsiaTheme="minorHAnsi"/>
          <w:lang w:val="en-US" w:eastAsia="ko-KR"/>
        </w:rPr>
        <w:t xml:space="preserve"> for primary authentication </w:t>
      </w:r>
      <w:r>
        <w:rPr>
          <w:rFonts w:eastAsiaTheme="minorHAnsi"/>
          <w:lang w:val="en-US" w:eastAsia="ko-KR"/>
        </w:rPr>
        <w:t xml:space="preserve">of a device accessing the SNPN via 3GPP or </w:t>
      </w:r>
      <w:r>
        <w:t xml:space="preserve">the non-3GPP access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 xml:space="preserve">), </w:t>
      </w:r>
      <w:r w:rsidRPr="003C02B8">
        <w:rPr>
          <w:rFonts w:eastAsiaTheme="minorHAnsi"/>
          <w:lang w:val="en-US" w:eastAsia="ko-KR"/>
        </w:rPr>
        <w:t>re-us</w:t>
      </w:r>
      <w:r>
        <w:rPr>
          <w:rFonts w:eastAsiaTheme="minorHAnsi"/>
          <w:lang w:val="en-US" w:eastAsia="ko-KR"/>
        </w:rPr>
        <w:t>es</w:t>
      </w:r>
      <w:r w:rsidRPr="003C02B8">
        <w:rPr>
          <w:rFonts w:eastAsiaTheme="minorHAnsi"/>
          <w:lang w:val="en-US" w:eastAsia="ko-KR"/>
        </w:rPr>
        <w:t xml:space="preserve"> the architecture defined for "Credentials Holder for primary authentication and authorization" as defined in clause 5.30.2.9.2 of TS 23.501 [1]</w:t>
      </w:r>
    </w:p>
    <w:p w14:paraId="07D53904" w14:textId="5B687674" w:rsidR="00DD19D6" w:rsidRPr="003C02B8" w:rsidRDefault="005E05C6" w:rsidP="005E05C6">
      <w:pPr>
        <w:pStyle w:val="B1"/>
        <w:ind w:left="270" w:firstLine="14"/>
        <w:rPr>
          <w:rFonts w:eastAsiaTheme="minorHAnsi"/>
          <w:lang w:val="en-US" w:eastAsia="ko-KR"/>
        </w:rPr>
      </w:pPr>
      <w:r>
        <w:rPr>
          <w:rFonts w:eastAsiaTheme="minorHAnsi"/>
          <w:lang w:val="en-US" w:eastAsia="ko-KR"/>
        </w:rPr>
        <w:lastRenderedPageBreak/>
        <w:t>A</w:t>
      </w:r>
      <w:r w:rsidRPr="003C02B8">
        <w:rPr>
          <w:rFonts w:eastAsiaTheme="minorHAnsi"/>
          <w:lang w:val="en-US" w:eastAsia="ko-KR"/>
        </w:rPr>
        <w:t xml:space="preserve"> </w:t>
      </w:r>
      <w:r w:rsidR="0021235D">
        <w:rPr>
          <w:rFonts w:eastAsiaTheme="minorHAnsi"/>
          <w:lang w:val="en-US" w:eastAsia="ko-KR"/>
        </w:rPr>
        <w:t xml:space="preserve">UE </w:t>
      </w:r>
      <w:r w:rsidRPr="003C02B8">
        <w:rPr>
          <w:rFonts w:eastAsiaTheme="minorHAnsi"/>
          <w:lang w:val="en-US" w:eastAsia="ko-KR"/>
        </w:rPr>
        <w:t xml:space="preserve">may establish connection towards </w:t>
      </w:r>
      <w:r>
        <w:rPr>
          <w:rFonts w:eastAsiaTheme="minorHAnsi"/>
          <w:lang w:val="en-US" w:eastAsia="ko-KR"/>
        </w:rPr>
        <w:t xml:space="preserve">SNPN 5GC using </w:t>
      </w:r>
      <w:r w:rsidRPr="003C02B8">
        <w:rPr>
          <w:rFonts w:eastAsiaTheme="minorHAnsi"/>
          <w:lang w:val="en-US" w:eastAsia="ko-KR"/>
        </w:rPr>
        <w:t xml:space="preserve">either or both </w:t>
      </w:r>
      <w:r>
        <w:rPr>
          <w:rFonts w:eastAsiaTheme="minorHAnsi"/>
          <w:lang w:val="en-US" w:eastAsia="ko-KR"/>
        </w:rPr>
        <w:t xml:space="preserve">3GPP and </w:t>
      </w:r>
      <w:r>
        <w:t>non-3GPP access network (</w:t>
      </w:r>
      <w:r w:rsidR="002B6490">
        <w:rPr>
          <w:rFonts w:eastAsiaTheme="minorHAnsi"/>
          <w:lang w:val="en-US" w:eastAsia="ko-KR"/>
        </w:rPr>
        <w:t>Trusted and Untrusted Non-3</w:t>
      </w:r>
      <w:r w:rsidR="006E74FD">
        <w:rPr>
          <w:rFonts w:eastAsiaTheme="minorHAnsi"/>
          <w:lang w:val="en-US" w:eastAsia="ko-KR"/>
        </w:rPr>
        <w:t>GPP access</w:t>
      </w:r>
      <w:r w:rsidR="002B6490">
        <w:rPr>
          <w:rFonts w:eastAsiaTheme="minorHAnsi"/>
          <w:lang w:val="en-US" w:eastAsia="ko-KR"/>
        </w:rPr>
        <w:t xml:space="preserve"> network</w:t>
      </w:r>
      <w:r w:rsidR="002B6490">
        <w:t>, and wireline access network</w:t>
      </w:r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simultaneously</w:t>
      </w:r>
      <w:r w:rsidR="0021235D">
        <w:rPr>
          <w:rFonts w:eastAsiaTheme="minorHAnsi"/>
          <w:lang w:val="en-US" w:eastAsia="ko-KR"/>
        </w:rPr>
        <w:t>.</w:t>
      </w:r>
    </w:p>
    <w:p w14:paraId="3121A2AE" w14:textId="2C795181" w:rsidR="00DD19D6" w:rsidRPr="00F41F83" w:rsidRDefault="00DD19D6" w:rsidP="00DD19D6">
      <w:pPr>
        <w:pStyle w:val="Heading3"/>
      </w:pPr>
      <w:r w:rsidRPr="00F41F83">
        <w:t>6.</w:t>
      </w:r>
      <w:r>
        <w:t>X</w:t>
      </w:r>
      <w:r w:rsidRPr="00F41F83">
        <w:t>.</w:t>
      </w:r>
      <w:r>
        <w:t>4</w:t>
      </w:r>
      <w:r w:rsidRPr="00F41F83">
        <w:tab/>
        <w:t>Impacts on services, entities, and interfaces</w:t>
      </w:r>
    </w:p>
    <w:p w14:paraId="513BEFD6" w14:textId="77777777" w:rsidR="005E05C6" w:rsidRPr="003C02B8" w:rsidRDefault="005E05C6" w:rsidP="005E05C6">
      <w:pPr>
        <w:rPr>
          <w:lang w:eastAsia="ko-KR"/>
        </w:rPr>
      </w:pPr>
      <w:r w:rsidRPr="003C02B8">
        <w:rPr>
          <w:lang w:eastAsia="ko-KR"/>
        </w:rPr>
        <w:t>UE:</w:t>
      </w:r>
    </w:p>
    <w:p w14:paraId="036CB3B8" w14:textId="4F70955E" w:rsidR="005E05C6" w:rsidRDefault="005E05C6" w:rsidP="005E05C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  <w:t xml:space="preserve">Use the same permanent identity and credentials for primary authentication </w:t>
      </w:r>
      <w:r>
        <w:rPr>
          <w:rFonts w:eastAsiaTheme="minorHAnsi"/>
          <w:lang w:val="en-US" w:eastAsia="ko-KR"/>
        </w:rPr>
        <w:t>for accessing the</w:t>
      </w:r>
      <w:r w:rsidRPr="003C02B8">
        <w:rPr>
          <w:rFonts w:eastAsiaTheme="minorHAnsi"/>
          <w:lang w:val="en-US" w:eastAsia="ko-KR"/>
        </w:rPr>
        <w:t xml:space="preserve"> SNPN</w:t>
      </w:r>
      <w:r>
        <w:rPr>
          <w:rFonts w:eastAsiaTheme="minorHAnsi"/>
          <w:lang w:val="en-US" w:eastAsia="ko-KR"/>
        </w:rPr>
        <w:t xml:space="preserve"> via NG-RAN and </w:t>
      </w:r>
      <w:r>
        <w:t>the non-3GPP network (</w:t>
      </w:r>
      <w:r w:rsidR="002B6490">
        <w:rPr>
          <w:rFonts w:eastAsiaTheme="minorHAnsi"/>
          <w:lang w:val="en-US" w:eastAsia="ko-KR"/>
        </w:rPr>
        <w:t>Trusted and Untrusted Non-3</w:t>
      </w:r>
      <w:r w:rsidR="006E74FD">
        <w:rPr>
          <w:rFonts w:eastAsiaTheme="minorHAnsi"/>
          <w:lang w:val="en-US" w:eastAsia="ko-KR"/>
        </w:rPr>
        <w:t>GPP access</w:t>
      </w:r>
      <w:r w:rsidR="002B6490">
        <w:rPr>
          <w:rFonts w:eastAsiaTheme="minorHAnsi"/>
          <w:lang w:val="en-US" w:eastAsia="ko-KR"/>
        </w:rPr>
        <w:t xml:space="preserve"> network</w:t>
      </w:r>
      <w:r w:rsidR="002B6490">
        <w:t>, and wireline access network</w:t>
      </w:r>
      <w:r>
        <w:t>)</w:t>
      </w:r>
      <w:r>
        <w:rPr>
          <w:rFonts w:eastAsiaTheme="minorHAnsi"/>
          <w:lang w:val="en-US" w:eastAsia="ko-KR"/>
        </w:rPr>
        <w:t>.</w:t>
      </w:r>
    </w:p>
    <w:p w14:paraId="7C375E8D" w14:textId="77777777" w:rsidR="005E05C6" w:rsidRPr="003C02B8" w:rsidRDefault="005E05C6" w:rsidP="005E05C6">
      <w:pPr>
        <w:pStyle w:val="B1"/>
        <w:ind w:left="0" w:firstLine="0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No other impacts in the UE, NG-RAN, and 5GC are identified.</w:t>
      </w:r>
    </w:p>
    <w:p w14:paraId="7EC2E836" w14:textId="77777777" w:rsidR="004127C9" w:rsidRDefault="004127C9" w:rsidP="00412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4127C9" w:rsidSect="003B5E2F">
      <w:footerReference w:type="default" r:id="rId14"/>
      <w:footnotePr>
        <w:numRestart w:val="eachSect"/>
      </w:footnotePr>
      <w:pgSz w:w="11907" w:h="16840" w:code="9"/>
      <w:pgMar w:top="360" w:right="657" w:bottom="720" w:left="720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30B9D" w14:textId="77777777" w:rsidR="00F81F42" w:rsidRDefault="00F81F42">
      <w:r>
        <w:separator/>
      </w:r>
    </w:p>
  </w:endnote>
  <w:endnote w:type="continuationSeparator" w:id="0">
    <w:p w14:paraId="788F1CD2" w14:textId="77777777" w:rsidR="00F81F42" w:rsidRDefault="00F81F42">
      <w:r>
        <w:continuationSeparator/>
      </w:r>
    </w:p>
  </w:endnote>
  <w:endnote w:type="continuationNotice" w:id="1">
    <w:p w14:paraId="4884E312" w14:textId="77777777" w:rsidR="00F81F42" w:rsidRDefault="00F81F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61DCD" w14:textId="77777777" w:rsidR="00F81F42" w:rsidRDefault="00F81F42">
      <w:r>
        <w:separator/>
      </w:r>
    </w:p>
  </w:footnote>
  <w:footnote w:type="continuationSeparator" w:id="0">
    <w:p w14:paraId="08700CB9" w14:textId="77777777" w:rsidR="00F81F42" w:rsidRDefault="00F81F42">
      <w:r>
        <w:continuationSeparator/>
      </w:r>
    </w:p>
  </w:footnote>
  <w:footnote w:type="continuationNotice" w:id="1">
    <w:p w14:paraId="47490103" w14:textId="77777777" w:rsidR="00F81F42" w:rsidRDefault="00F81F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3B320C"/>
    <w:multiLevelType w:val="hybridMultilevel"/>
    <w:tmpl w:val="91F8479C"/>
    <w:lvl w:ilvl="0" w:tplc="FE32856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8656D5F"/>
    <w:multiLevelType w:val="hybridMultilevel"/>
    <w:tmpl w:val="7F02DC0A"/>
    <w:lvl w:ilvl="0" w:tplc="75C68CA0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0364AC"/>
    <w:multiLevelType w:val="hybridMultilevel"/>
    <w:tmpl w:val="FCFC023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 w16cid:durableId="10537734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56813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20453443">
    <w:abstractNumId w:val="1"/>
  </w:num>
  <w:num w:numId="4" w16cid:durableId="1257978413">
    <w:abstractNumId w:val="5"/>
  </w:num>
  <w:num w:numId="5" w16cid:durableId="112601815">
    <w:abstractNumId w:val="2"/>
  </w:num>
  <w:num w:numId="6" w16cid:durableId="925967514">
    <w:abstractNumId w:val="3"/>
  </w:num>
  <w:num w:numId="7" w16cid:durableId="519124037">
    <w:abstractNumId w:val="6"/>
  </w:num>
  <w:num w:numId="8" w16cid:durableId="9015245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18DC"/>
    <w:rsid w:val="000237B2"/>
    <w:rsid w:val="00023CAA"/>
    <w:rsid w:val="00024BFD"/>
    <w:rsid w:val="000311B5"/>
    <w:rsid w:val="00033397"/>
    <w:rsid w:val="00040095"/>
    <w:rsid w:val="00040BB3"/>
    <w:rsid w:val="00051834"/>
    <w:rsid w:val="00053558"/>
    <w:rsid w:val="00054A22"/>
    <w:rsid w:val="00062023"/>
    <w:rsid w:val="000655A6"/>
    <w:rsid w:val="00080512"/>
    <w:rsid w:val="0008107A"/>
    <w:rsid w:val="000825CB"/>
    <w:rsid w:val="00083E28"/>
    <w:rsid w:val="00085A2C"/>
    <w:rsid w:val="00086C2C"/>
    <w:rsid w:val="00090AB9"/>
    <w:rsid w:val="00090BF5"/>
    <w:rsid w:val="00094204"/>
    <w:rsid w:val="00094A0D"/>
    <w:rsid w:val="000A57D1"/>
    <w:rsid w:val="000C47C3"/>
    <w:rsid w:val="000C555F"/>
    <w:rsid w:val="000D58AB"/>
    <w:rsid w:val="000E26D1"/>
    <w:rsid w:val="000E453B"/>
    <w:rsid w:val="000E4941"/>
    <w:rsid w:val="000F574F"/>
    <w:rsid w:val="000F768B"/>
    <w:rsid w:val="00103463"/>
    <w:rsid w:val="0011672F"/>
    <w:rsid w:val="00133525"/>
    <w:rsid w:val="00164C2A"/>
    <w:rsid w:val="00166566"/>
    <w:rsid w:val="001666FD"/>
    <w:rsid w:val="00167839"/>
    <w:rsid w:val="00167AA5"/>
    <w:rsid w:val="00190D7E"/>
    <w:rsid w:val="00196D3C"/>
    <w:rsid w:val="001A4C42"/>
    <w:rsid w:val="001A7420"/>
    <w:rsid w:val="001B6637"/>
    <w:rsid w:val="001C21C3"/>
    <w:rsid w:val="001C55C7"/>
    <w:rsid w:val="001C60EF"/>
    <w:rsid w:val="001D02C2"/>
    <w:rsid w:val="001D51F8"/>
    <w:rsid w:val="001E02FF"/>
    <w:rsid w:val="001E54E8"/>
    <w:rsid w:val="001F0C1D"/>
    <w:rsid w:val="001F1132"/>
    <w:rsid w:val="001F168B"/>
    <w:rsid w:val="00207C05"/>
    <w:rsid w:val="0021235D"/>
    <w:rsid w:val="00213892"/>
    <w:rsid w:val="00213A2A"/>
    <w:rsid w:val="00215F74"/>
    <w:rsid w:val="00216013"/>
    <w:rsid w:val="00221BFD"/>
    <w:rsid w:val="0023229E"/>
    <w:rsid w:val="002347A2"/>
    <w:rsid w:val="00235DB2"/>
    <w:rsid w:val="00240442"/>
    <w:rsid w:val="00247AA2"/>
    <w:rsid w:val="00253B72"/>
    <w:rsid w:val="002607AC"/>
    <w:rsid w:val="00265AB6"/>
    <w:rsid w:val="002675F0"/>
    <w:rsid w:val="002760EE"/>
    <w:rsid w:val="0028064B"/>
    <w:rsid w:val="002A28A8"/>
    <w:rsid w:val="002B6073"/>
    <w:rsid w:val="002B6339"/>
    <w:rsid w:val="002B6490"/>
    <w:rsid w:val="002C119E"/>
    <w:rsid w:val="002C2F48"/>
    <w:rsid w:val="002D7174"/>
    <w:rsid w:val="002D7210"/>
    <w:rsid w:val="002E00EE"/>
    <w:rsid w:val="002E20BA"/>
    <w:rsid w:val="002F6B10"/>
    <w:rsid w:val="0030254E"/>
    <w:rsid w:val="00302D72"/>
    <w:rsid w:val="00304620"/>
    <w:rsid w:val="003118C1"/>
    <w:rsid w:val="00313859"/>
    <w:rsid w:val="003172DC"/>
    <w:rsid w:val="00332C27"/>
    <w:rsid w:val="00345E22"/>
    <w:rsid w:val="00347267"/>
    <w:rsid w:val="00347EC0"/>
    <w:rsid w:val="00351A0A"/>
    <w:rsid w:val="003540D0"/>
    <w:rsid w:val="0035462D"/>
    <w:rsid w:val="00356555"/>
    <w:rsid w:val="00356B0F"/>
    <w:rsid w:val="00361C0C"/>
    <w:rsid w:val="00362ACB"/>
    <w:rsid w:val="0036516F"/>
    <w:rsid w:val="00366B2B"/>
    <w:rsid w:val="003765B8"/>
    <w:rsid w:val="003818EF"/>
    <w:rsid w:val="00387D5C"/>
    <w:rsid w:val="00393716"/>
    <w:rsid w:val="003A5D5F"/>
    <w:rsid w:val="003A7765"/>
    <w:rsid w:val="003B5E2F"/>
    <w:rsid w:val="003C1F3D"/>
    <w:rsid w:val="003C3971"/>
    <w:rsid w:val="003C3B45"/>
    <w:rsid w:val="003D1E49"/>
    <w:rsid w:val="003D46B0"/>
    <w:rsid w:val="003E3088"/>
    <w:rsid w:val="003F44FF"/>
    <w:rsid w:val="00410398"/>
    <w:rsid w:val="00410483"/>
    <w:rsid w:val="004127C9"/>
    <w:rsid w:val="00423334"/>
    <w:rsid w:val="004345EC"/>
    <w:rsid w:val="004455DD"/>
    <w:rsid w:val="00452177"/>
    <w:rsid w:val="00465515"/>
    <w:rsid w:val="004743CB"/>
    <w:rsid w:val="004755E1"/>
    <w:rsid w:val="0049299B"/>
    <w:rsid w:val="0049751D"/>
    <w:rsid w:val="004A3AE5"/>
    <w:rsid w:val="004B2ED6"/>
    <w:rsid w:val="004B5AB7"/>
    <w:rsid w:val="004C30AC"/>
    <w:rsid w:val="004D0988"/>
    <w:rsid w:val="004D1600"/>
    <w:rsid w:val="004D3578"/>
    <w:rsid w:val="004D4A4A"/>
    <w:rsid w:val="004D4ED4"/>
    <w:rsid w:val="004E213A"/>
    <w:rsid w:val="004F0988"/>
    <w:rsid w:val="004F09A7"/>
    <w:rsid w:val="004F3340"/>
    <w:rsid w:val="004F4682"/>
    <w:rsid w:val="004F560B"/>
    <w:rsid w:val="004F74A8"/>
    <w:rsid w:val="00505C5F"/>
    <w:rsid w:val="00507583"/>
    <w:rsid w:val="00511E0A"/>
    <w:rsid w:val="00512D43"/>
    <w:rsid w:val="00514A0F"/>
    <w:rsid w:val="005219E5"/>
    <w:rsid w:val="0052448B"/>
    <w:rsid w:val="005273E5"/>
    <w:rsid w:val="00531D95"/>
    <w:rsid w:val="0053388B"/>
    <w:rsid w:val="00535773"/>
    <w:rsid w:val="005401FC"/>
    <w:rsid w:val="00541BA4"/>
    <w:rsid w:val="00543E6C"/>
    <w:rsid w:val="005459D8"/>
    <w:rsid w:val="00551D82"/>
    <w:rsid w:val="00555756"/>
    <w:rsid w:val="00565087"/>
    <w:rsid w:val="00567575"/>
    <w:rsid w:val="00583E0C"/>
    <w:rsid w:val="00597B11"/>
    <w:rsid w:val="005A49FA"/>
    <w:rsid w:val="005B499D"/>
    <w:rsid w:val="005C068A"/>
    <w:rsid w:val="005D2E01"/>
    <w:rsid w:val="005D7526"/>
    <w:rsid w:val="005E05C6"/>
    <w:rsid w:val="005E4BB2"/>
    <w:rsid w:val="005F0F01"/>
    <w:rsid w:val="005F14C4"/>
    <w:rsid w:val="005F3A16"/>
    <w:rsid w:val="005F788A"/>
    <w:rsid w:val="006021AF"/>
    <w:rsid w:val="00602AEA"/>
    <w:rsid w:val="0061423E"/>
    <w:rsid w:val="00614FDF"/>
    <w:rsid w:val="00624728"/>
    <w:rsid w:val="0062768B"/>
    <w:rsid w:val="0063543D"/>
    <w:rsid w:val="00637307"/>
    <w:rsid w:val="006437F5"/>
    <w:rsid w:val="00645581"/>
    <w:rsid w:val="00647114"/>
    <w:rsid w:val="006479B9"/>
    <w:rsid w:val="00656FE9"/>
    <w:rsid w:val="00665EE9"/>
    <w:rsid w:val="00672FA8"/>
    <w:rsid w:val="00674EA8"/>
    <w:rsid w:val="006912E9"/>
    <w:rsid w:val="00693D17"/>
    <w:rsid w:val="0069761D"/>
    <w:rsid w:val="006A0082"/>
    <w:rsid w:val="006A0EFE"/>
    <w:rsid w:val="006A323F"/>
    <w:rsid w:val="006B12FE"/>
    <w:rsid w:val="006B30D0"/>
    <w:rsid w:val="006B6110"/>
    <w:rsid w:val="006C08D6"/>
    <w:rsid w:val="006C307F"/>
    <w:rsid w:val="006C3D95"/>
    <w:rsid w:val="006C54B5"/>
    <w:rsid w:val="006C78EC"/>
    <w:rsid w:val="006D13A0"/>
    <w:rsid w:val="006D6CB6"/>
    <w:rsid w:val="006E1CF3"/>
    <w:rsid w:val="006E33E4"/>
    <w:rsid w:val="006E5C86"/>
    <w:rsid w:val="006E74FD"/>
    <w:rsid w:val="00701116"/>
    <w:rsid w:val="0071174C"/>
    <w:rsid w:val="00713C44"/>
    <w:rsid w:val="00721CBE"/>
    <w:rsid w:val="00734A5B"/>
    <w:rsid w:val="0074026F"/>
    <w:rsid w:val="007429F6"/>
    <w:rsid w:val="00744E76"/>
    <w:rsid w:val="007546D6"/>
    <w:rsid w:val="00765EA3"/>
    <w:rsid w:val="00774DA4"/>
    <w:rsid w:val="00781C69"/>
    <w:rsid w:val="00781F0F"/>
    <w:rsid w:val="0079242B"/>
    <w:rsid w:val="007A51B9"/>
    <w:rsid w:val="007B600E"/>
    <w:rsid w:val="007C154F"/>
    <w:rsid w:val="007C1CEC"/>
    <w:rsid w:val="007C57E6"/>
    <w:rsid w:val="007C70D7"/>
    <w:rsid w:val="007D4066"/>
    <w:rsid w:val="007D736D"/>
    <w:rsid w:val="007D7C16"/>
    <w:rsid w:val="007F0F4A"/>
    <w:rsid w:val="007F41B0"/>
    <w:rsid w:val="008028A4"/>
    <w:rsid w:val="00807039"/>
    <w:rsid w:val="0080715E"/>
    <w:rsid w:val="00810BF4"/>
    <w:rsid w:val="008146A2"/>
    <w:rsid w:val="00821EBD"/>
    <w:rsid w:val="00830442"/>
    <w:rsid w:val="00830747"/>
    <w:rsid w:val="00831750"/>
    <w:rsid w:val="008432CF"/>
    <w:rsid w:val="00850D8B"/>
    <w:rsid w:val="00856928"/>
    <w:rsid w:val="008768CA"/>
    <w:rsid w:val="00876F8F"/>
    <w:rsid w:val="008818C0"/>
    <w:rsid w:val="00882418"/>
    <w:rsid w:val="0089540A"/>
    <w:rsid w:val="008A4EE3"/>
    <w:rsid w:val="008B032A"/>
    <w:rsid w:val="008C384C"/>
    <w:rsid w:val="008D5226"/>
    <w:rsid w:val="008D767D"/>
    <w:rsid w:val="008E2D68"/>
    <w:rsid w:val="008E56B8"/>
    <w:rsid w:val="008E6756"/>
    <w:rsid w:val="008F4393"/>
    <w:rsid w:val="008F4D10"/>
    <w:rsid w:val="008F6BAC"/>
    <w:rsid w:val="0090271F"/>
    <w:rsid w:val="00902E23"/>
    <w:rsid w:val="00906120"/>
    <w:rsid w:val="009114D7"/>
    <w:rsid w:val="0091348E"/>
    <w:rsid w:val="00917CCB"/>
    <w:rsid w:val="00923DB8"/>
    <w:rsid w:val="00926BC2"/>
    <w:rsid w:val="00930CA7"/>
    <w:rsid w:val="00933FB0"/>
    <w:rsid w:val="009343D9"/>
    <w:rsid w:val="00941D3D"/>
    <w:rsid w:val="00942EC2"/>
    <w:rsid w:val="009475A3"/>
    <w:rsid w:val="0095447B"/>
    <w:rsid w:val="00954541"/>
    <w:rsid w:val="00956E83"/>
    <w:rsid w:val="00961BE5"/>
    <w:rsid w:val="009717C0"/>
    <w:rsid w:val="00980E0C"/>
    <w:rsid w:val="00996F74"/>
    <w:rsid w:val="009B117E"/>
    <w:rsid w:val="009B1488"/>
    <w:rsid w:val="009B52AD"/>
    <w:rsid w:val="009B6232"/>
    <w:rsid w:val="009C0B28"/>
    <w:rsid w:val="009C7A05"/>
    <w:rsid w:val="009E375B"/>
    <w:rsid w:val="009E3F71"/>
    <w:rsid w:val="009F27C8"/>
    <w:rsid w:val="009F3647"/>
    <w:rsid w:val="009F37B7"/>
    <w:rsid w:val="00A0233D"/>
    <w:rsid w:val="00A03ECD"/>
    <w:rsid w:val="00A10250"/>
    <w:rsid w:val="00A10F02"/>
    <w:rsid w:val="00A11842"/>
    <w:rsid w:val="00A11A61"/>
    <w:rsid w:val="00A13C72"/>
    <w:rsid w:val="00A164B4"/>
    <w:rsid w:val="00A1691C"/>
    <w:rsid w:val="00A26697"/>
    <w:rsid w:val="00A26956"/>
    <w:rsid w:val="00A27486"/>
    <w:rsid w:val="00A4348F"/>
    <w:rsid w:val="00A444AB"/>
    <w:rsid w:val="00A462F4"/>
    <w:rsid w:val="00A51A5B"/>
    <w:rsid w:val="00A53724"/>
    <w:rsid w:val="00A56066"/>
    <w:rsid w:val="00A60A5A"/>
    <w:rsid w:val="00A61810"/>
    <w:rsid w:val="00A6625A"/>
    <w:rsid w:val="00A73129"/>
    <w:rsid w:val="00A82346"/>
    <w:rsid w:val="00A837FF"/>
    <w:rsid w:val="00A92BA1"/>
    <w:rsid w:val="00A95A32"/>
    <w:rsid w:val="00AA7332"/>
    <w:rsid w:val="00AB4A5D"/>
    <w:rsid w:val="00AB5186"/>
    <w:rsid w:val="00AC6BC6"/>
    <w:rsid w:val="00AD0FC2"/>
    <w:rsid w:val="00AE50CE"/>
    <w:rsid w:val="00AE520D"/>
    <w:rsid w:val="00AE65E2"/>
    <w:rsid w:val="00AF1460"/>
    <w:rsid w:val="00B03AC0"/>
    <w:rsid w:val="00B0577B"/>
    <w:rsid w:val="00B12E4E"/>
    <w:rsid w:val="00B140FA"/>
    <w:rsid w:val="00B15449"/>
    <w:rsid w:val="00B23303"/>
    <w:rsid w:val="00B31A5B"/>
    <w:rsid w:val="00B33876"/>
    <w:rsid w:val="00B4205A"/>
    <w:rsid w:val="00B43284"/>
    <w:rsid w:val="00B52271"/>
    <w:rsid w:val="00B55072"/>
    <w:rsid w:val="00B64051"/>
    <w:rsid w:val="00B66805"/>
    <w:rsid w:val="00B82A42"/>
    <w:rsid w:val="00B93086"/>
    <w:rsid w:val="00B93C21"/>
    <w:rsid w:val="00B957B9"/>
    <w:rsid w:val="00BA0F90"/>
    <w:rsid w:val="00BA19ED"/>
    <w:rsid w:val="00BA4B8D"/>
    <w:rsid w:val="00BA7539"/>
    <w:rsid w:val="00BB005A"/>
    <w:rsid w:val="00BC0F7D"/>
    <w:rsid w:val="00BC2ACB"/>
    <w:rsid w:val="00BD7D31"/>
    <w:rsid w:val="00BE1F6F"/>
    <w:rsid w:val="00BE3255"/>
    <w:rsid w:val="00BF128E"/>
    <w:rsid w:val="00C00DFE"/>
    <w:rsid w:val="00C01248"/>
    <w:rsid w:val="00C014DC"/>
    <w:rsid w:val="00C074DD"/>
    <w:rsid w:val="00C07DF8"/>
    <w:rsid w:val="00C1496A"/>
    <w:rsid w:val="00C3048C"/>
    <w:rsid w:val="00C33079"/>
    <w:rsid w:val="00C45231"/>
    <w:rsid w:val="00C46785"/>
    <w:rsid w:val="00C551FF"/>
    <w:rsid w:val="00C5523F"/>
    <w:rsid w:val="00C64AC3"/>
    <w:rsid w:val="00C7200B"/>
    <w:rsid w:val="00C72833"/>
    <w:rsid w:val="00C73062"/>
    <w:rsid w:val="00C7798B"/>
    <w:rsid w:val="00C80F1D"/>
    <w:rsid w:val="00C84E96"/>
    <w:rsid w:val="00C91962"/>
    <w:rsid w:val="00C93F40"/>
    <w:rsid w:val="00CA3D0C"/>
    <w:rsid w:val="00CB517A"/>
    <w:rsid w:val="00CC2C24"/>
    <w:rsid w:val="00CC316E"/>
    <w:rsid w:val="00CC53BE"/>
    <w:rsid w:val="00CC78CB"/>
    <w:rsid w:val="00CF5DB3"/>
    <w:rsid w:val="00D13F2E"/>
    <w:rsid w:val="00D170B0"/>
    <w:rsid w:val="00D2039F"/>
    <w:rsid w:val="00D22AED"/>
    <w:rsid w:val="00D24661"/>
    <w:rsid w:val="00D56F4F"/>
    <w:rsid w:val="00D57972"/>
    <w:rsid w:val="00D6146B"/>
    <w:rsid w:val="00D635C8"/>
    <w:rsid w:val="00D675A9"/>
    <w:rsid w:val="00D738D6"/>
    <w:rsid w:val="00D755EB"/>
    <w:rsid w:val="00D76048"/>
    <w:rsid w:val="00D80570"/>
    <w:rsid w:val="00D81E1F"/>
    <w:rsid w:val="00D824A0"/>
    <w:rsid w:val="00D82E6F"/>
    <w:rsid w:val="00D87E00"/>
    <w:rsid w:val="00D9134D"/>
    <w:rsid w:val="00DA6BD1"/>
    <w:rsid w:val="00DA7A03"/>
    <w:rsid w:val="00DB1818"/>
    <w:rsid w:val="00DC309B"/>
    <w:rsid w:val="00DC4DA2"/>
    <w:rsid w:val="00DD19D6"/>
    <w:rsid w:val="00DD4C17"/>
    <w:rsid w:val="00DD74A5"/>
    <w:rsid w:val="00DE5DF6"/>
    <w:rsid w:val="00DF2B1F"/>
    <w:rsid w:val="00DF62CD"/>
    <w:rsid w:val="00E16509"/>
    <w:rsid w:val="00E2048A"/>
    <w:rsid w:val="00E3236A"/>
    <w:rsid w:val="00E40B49"/>
    <w:rsid w:val="00E43B41"/>
    <w:rsid w:val="00E44582"/>
    <w:rsid w:val="00E46E0F"/>
    <w:rsid w:val="00E479D5"/>
    <w:rsid w:val="00E61D35"/>
    <w:rsid w:val="00E63A81"/>
    <w:rsid w:val="00E71AB7"/>
    <w:rsid w:val="00E76DC2"/>
    <w:rsid w:val="00E77645"/>
    <w:rsid w:val="00E915D1"/>
    <w:rsid w:val="00EA15B0"/>
    <w:rsid w:val="00EA5EA7"/>
    <w:rsid w:val="00EB087D"/>
    <w:rsid w:val="00EC4A25"/>
    <w:rsid w:val="00EE144C"/>
    <w:rsid w:val="00EE3959"/>
    <w:rsid w:val="00EF31B0"/>
    <w:rsid w:val="00EF608C"/>
    <w:rsid w:val="00F01457"/>
    <w:rsid w:val="00F025A2"/>
    <w:rsid w:val="00F04712"/>
    <w:rsid w:val="00F13360"/>
    <w:rsid w:val="00F22EC7"/>
    <w:rsid w:val="00F23E3E"/>
    <w:rsid w:val="00F30924"/>
    <w:rsid w:val="00F325C8"/>
    <w:rsid w:val="00F33CFD"/>
    <w:rsid w:val="00F37F88"/>
    <w:rsid w:val="00F462ED"/>
    <w:rsid w:val="00F54A0D"/>
    <w:rsid w:val="00F5607B"/>
    <w:rsid w:val="00F653B8"/>
    <w:rsid w:val="00F675B1"/>
    <w:rsid w:val="00F676D1"/>
    <w:rsid w:val="00F81F42"/>
    <w:rsid w:val="00F82A77"/>
    <w:rsid w:val="00F861DC"/>
    <w:rsid w:val="00F86AFB"/>
    <w:rsid w:val="00F9008D"/>
    <w:rsid w:val="00F91247"/>
    <w:rsid w:val="00F96472"/>
    <w:rsid w:val="00F96A55"/>
    <w:rsid w:val="00FA1266"/>
    <w:rsid w:val="00FA2D9F"/>
    <w:rsid w:val="00FA694D"/>
    <w:rsid w:val="00FC1192"/>
    <w:rsid w:val="00FC491C"/>
    <w:rsid w:val="00FD54DC"/>
    <w:rsid w:val="00FE7B53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B518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ja-JP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AB518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  <w:rsid w:val="00AB518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AB51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B5186"/>
    <w:pPr>
      <w:overflowPunct w:val="0"/>
      <w:autoSpaceDE w:val="0"/>
      <w:autoSpaceDN w:val="0"/>
      <w:adjustRightInd w:val="0"/>
      <w:textAlignment w:val="baseline"/>
      <w:outlineLvl w:val="9"/>
    </w:pPr>
    <w:rPr>
      <w:lang w:eastAsia="ja-JP"/>
    </w:rPr>
  </w:style>
  <w:style w:type="paragraph" w:customStyle="1" w:styleId="NF">
    <w:name w:val="NF"/>
    <w:basedOn w:val="NO"/>
    <w:rsid w:val="00AB51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B518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PL">
    <w:name w:val="PL"/>
    <w:rsid w:val="00AB51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5186"/>
    <w:pPr>
      <w:jc w:val="right"/>
    </w:pPr>
  </w:style>
  <w:style w:type="paragraph" w:customStyle="1" w:styleId="TAL">
    <w:name w:val="TAL"/>
    <w:basedOn w:val="Normal"/>
    <w:rsid w:val="00AB51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AB5186"/>
    <w:rPr>
      <w:b/>
    </w:rPr>
  </w:style>
  <w:style w:type="paragraph" w:customStyle="1" w:styleId="TAC">
    <w:name w:val="TAC"/>
    <w:basedOn w:val="TAL"/>
    <w:rsid w:val="00AB5186"/>
    <w:pPr>
      <w:jc w:val="center"/>
    </w:pPr>
  </w:style>
  <w:style w:type="paragraph" w:customStyle="1" w:styleId="LD">
    <w:name w:val="LD"/>
    <w:rsid w:val="00AB51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ar"/>
    <w:rsid w:val="00AB518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rsid w:val="00AB5186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rsid w:val="00AB5186"/>
    <w:pPr>
      <w:spacing w:after="0"/>
    </w:pPr>
  </w:style>
  <w:style w:type="paragraph" w:customStyle="1" w:styleId="EW">
    <w:name w:val="EW"/>
    <w:basedOn w:val="EX"/>
    <w:rsid w:val="00AB5186"/>
    <w:pPr>
      <w:spacing w:after="0"/>
    </w:pPr>
  </w:style>
  <w:style w:type="paragraph" w:customStyle="1" w:styleId="B1">
    <w:name w:val="B1"/>
    <w:basedOn w:val="List"/>
    <w:link w:val="B1Char"/>
    <w:qFormat/>
    <w:rsid w:val="00AB51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B5186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rsid w:val="00AB51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AB51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B51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AB51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B51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AB5186"/>
    <w:pPr>
      <w:ind w:left="851" w:hanging="851"/>
    </w:pPr>
  </w:style>
  <w:style w:type="paragraph" w:customStyle="1" w:styleId="ZH">
    <w:name w:val="ZH"/>
    <w:rsid w:val="00AB51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AB5186"/>
    <w:pPr>
      <w:keepNext w:val="0"/>
      <w:spacing w:before="0" w:after="240"/>
    </w:pPr>
  </w:style>
  <w:style w:type="paragraph" w:customStyle="1" w:styleId="ZG">
    <w:name w:val="ZG"/>
    <w:rsid w:val="00AB51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AB51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rsid w:val="00AB51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AB5186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AB5186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rsid w:val="00AB51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518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094A0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0346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AB5186"/>
    <w:rPr>
      <w:color w:val="FF0000"/>
      <w:lang w:val="en-GB" w:eastAsia="ja-JP"/>
    </w:rPr>
  </w:style>
  <w:style w:type="character" w:customStyle="1" w:styleId="TAHCar">
    <w:name w:val="TAH Car"/>
    <w:link w:val="TAH"/>
    <w:rsid w:val="005A49FA"/>
    <w:rPr>
      <w:rFonts w:ascii="Arial" w:hAnsi="Arial"/>
      <w:b/>
      <w:color w:val="000000"/>
      <w:sz w:val="18"/>
      <w:lang w:val="en-GB" w:eastAsia="ja-JP"/>
    </w:rPr>
  </w:style>
  <w:style w:type="character" w:customStyle="1" w:styleId="B1Char">
    <w:name w:val="B1 Char"/>
    <w:link w:val="B1"/>
    <w:qFormat/>
    <w:rsid w:val="00656FE9"/>
    <w:rPr>
      <w:color w:val="000000"/>
      <w:lang w:val="en-GB" w:eastAsia="ja-JP"/>
    </w:rPr>
  </w:style>
  <w:style w:type="character" w:customStyle="1" w:styleId="EXCar">
    <w:name w:val="EX Car"/>
    <w:link w:val="EX"/>
    <w:rsid w:val="00A11A61"/>
    <w:rPr>
      <w:color w:val="000000"/>
      <w:lang w:val="en-GB" w:eastAsia="ja-JP"/>
    </w:rPr>
  </w:style>
  <w:style w:type="paragraph" w:customStyle="1" w:styleId="HE">
    <w:name w:val="HE"/>
    <w:basedOn w:val="Normal"/>
    <w:rsid w:val="00164C2A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color w:val="000000"/>
    </w:rPr>
  </w:style>
  <w:style w:type="character" w:customStyle="1" w:styleId="B2Char">
    <w:name w:val="B2 Char"/>
    <w:link w:val="B2"/>
    <w:rsid w:val="00BC2ACB"/>
    <w:rPr>
      <w:color w:val="000000"/>
      <w:lang w:val="en-GB" w:eastAsia="ja-JP"/>
    </w:rPr>
  </w:style>
  <w:style w:type="character" w:customStyle="1" w:styleId="NOChar">
    <w:name w:val="NO Char"/>
    <w:link w:val="NO"/>
    <w:qFormat/>
    <w:rsid w:val="003540D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345E22"/>
    <w:pPr>
      <w:ind w:left="720"/>
      <w:contextualSpacing/>
    </w:pPr>
  </w:style>
  <w:style w:type="character" w:customStyle="1" w:styleId="THChar">
    <w:name w:val="TH Char"/>
    <w:link w:val="TH"/>
    <w:rsid w:val="00AB51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FE7B53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sid w:val="002F6B10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0715E"/>
    <w:rPr>
      <w:lang w:eastAsia="en-US"/>
    </w:rPr>
  </w:style>
  <w:style w:type="paragraph" w:styleId="List">
    <w:name w:val="List"/>
    <w:basedOn w:val="Normal"/>
    <w:rsid w:val="00AB5186"/>
    <w:pPr>
      <w:ind w:left="283" w:hanging="283"/>
      <w:contextualSpacing/>
    </w:pPr>
  </w:style>
  <w:style w:type="paragraph" w:styleId="List2">
    <w:name w:val="List 2"/>
    <w:basedOn w:val="Normal"/>
    <w:rsid w:val="00AB5186"/>
    <w:pPr>
      <w:ind w:left="566" w:hanging="283"/>
      <w:contextualSpacing/>
    </w:pPr>
  </w:style>
  <w:style w:type="paragraph" w:styleId="List3">
    <w:name w:val="List 3"/>
    <w:basedOn w:val="Normal"/>
    <w:rsid w:val="00AB5186"/>
    <w:pPr>
      <w:ind w:left="849" w:hanging="283"/>
      <w:contextualSpacing/>
    </w:pPr>
  </w:style>
  <w:style w:type="paragraph" w:styleId="List4">
    <w:name w:val="List 4"/>
    <w:basedOn w:val="Normal"/>
    <w:rsid w:val="00AB5186"/>
    <w:pPr>
      <w:ind w:left="1132" w:hanging="283"/>
      <w:contextualSpacing/>
    </w:pPr>
  </w:style>
  <w:style w:type="paragraph" w:styleId="List5">
    <w:name w:val="List 5"/>
    <w:basedOn w:val="Normal"/>
    <w:rsid w:val="00AB5186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996F74"/>
    <w:rPr>
      <w:lang w:val="en-GB" w:eastAsia="en-US"/>
    </w:rPr>
  </w:style>
  <w:style w:type="character" w:styleId="CommentReference">
    <w:name w:val="annotation reference"/>
    <w:basedOn w:val="DefaultParagraphFont"/>
    <w:rsid w:val="009B62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232"/>
  </w:style>
  <w:style w:type="character" w:customStyle="1" w:styleId="CommentTextChar">
    <w:name w:val="Comment Text Char"/>
    <w:basedOn w:val="DefaultParagraphFont"/>
    <w:link w:val="CommentText"/>
    <w:rsid w:val="009B623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2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6232"/>
    <w:rPr>
      <w:b/>
      <w:bCs/>
      <w:lang w:val="en-GB" w:eastAsia="en-US"/>
    </w:rPr>
  </w:style>
  <w:style w:type="paragraph" w:customStyle="1" w:styleId="CRCoverPage">
    <w:name w:val="CR Cover Page"/>
    <w:rsid w:val="003A776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A7765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0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04EA2B-2009-45DF-A719-59ABBC138E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23.700-08</vt:lpstr>
    </vt:vector>
  </TitlesOfParts>
  <Company>ETSI</Company>
  <LinksUpToDate>false</LinksUpToDate>
  <CharactersWithSpaces>5127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23.700-08</dc:title>
  <dc:subject>Study on enhanced support of Non-Public Networks; Phase 2; (Release 18)</dc:subject>
  <dc:creator>MCC Support</dc:creator>
  <cp:keywords/>
  <dc:description/>
  <cp:lastModifiedBy>Omkar Dharmadhikari</cp:lastModifiedBy>
  <cp:revision>5</cp:revision>
  <cp:lastPrinted>2019-02-25T14:05:00Z</cp:lastPrinted>
  <dcterms:created xsi:type="dcterms:W3CDTF">2022-05-21T15:36:00Z</dcterms:created>
  <dcterms:modified xsi:type="dcterms:W3CDTF">2022-05-23T04:09:00Z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