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28E4" w14:textId="19F3EA8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w:t>
      </w:r>
      <w:r w:rsidR="004A464E">
        <w:rPr>
          <w:rFonts w:eastAsia="Arial Unicode MS" w:cs="Arial"/>
          <w:bCs/>
          <w:sz w:val="24"/>
        </w:rPr>
        <w:t>3554</w:t>
      </w:r>
    </w:p>
    <w:p w14:paraId="58C46C12" w14:textId="6BFF2F89"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4A464E">
        <w:rPr>
          <w:rFonts w:eastAsia="Arial Unicode MS" w:cs="Arial"/>
          <w:bCs/>
        </w:rPr>
        <w:t>2038</w:t>
      </w:r>
      <w:r w:rsidR="00602CFF" w:rsidRPr="00602CFF">
        <w:rPr>
          <w:rFonts w:eastAsia="Arial Unicode MS" w:cs="Arial"/>
          <w:bCs/>
        </w:rPr>
        <w:t>)</w:t>
      </w:r>
    </w:p>
    <w:p w14:paraId="0272E60E" w14:textId="77777777" w:rsidR="00602CFF" w:rsidRDefault="00602CFF" w:rsidP="00602CFF">
      <w:pPr>
        <w:rPr>
          <w:rFonts w:ascii="Arial" w:hAnsi="Arial" w:cs="Arial"/>
        </w:rPr>
      </w:pPr>
    </w:p>
    <w:p w14:paraId="0CF04FB3" w14:textId="37CF902F"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r w:rsidR="00544BD0">
        <w:rPr>
          <w:rFonts w:ascii="Arial" w:eastAsiaTheme="minorEastAsia" w:hAnsi="Arial" w:cs="Arial"/>
          <w:b/>
          <w:lang w:val="en-US" w:eastAsia="zh-CN"/>
        </w:rPr>
        <w:t>, vivo</w:t>
      </w:r>
      <w:r w:rsidR="006226E8">
        <w:rPr>
          <w:rFonts w:ascii="Arial" w:eastAsiaTheme="minorEastAsia" w:hAnsi="Arial" w:cs="Arial"/>
          <w:b/>
          <w:lang w:val="en-US" w:eastAsia="zh-CN"/>
        </w:rPr>
        <w:t>, Samsung</w:t>
      </w:r>
      <w:r w:rsidR="00F33B75">
        <w:rPr>
          <w:rFonts w:ascii="Arial" w:eastAsiaTheme="minorEastAsia" w:hAnsi="Arial" w:cs="Arial"/>
          <w:b/>
          <w:lang w:val="en-US" w:eastAsia="zh-CN"/>
        </w:rPr>
        <w:t xml:space="preserve">, </w:t>
      </w:r>
      <w:r w:rsidR="00F33B75" w:rsidRPr="00F33B75">
        <w:rPr>
          <w:rFonts w:ascii="Arial" w:eastAsiaTheme="minorEastAsia" w:hAnsi="Arial" w:cs="Arial"/>
          <w:b/>
          <w:lang w:val="en-US" w:eastAsia="zh-CN"/>
        </w:rPr>
        <w:t>Ericsson</w:t>
      </w:r>
      <w:r w:rsidR="00F33B75">
        <w:rPr>
          <w:rFonts w:ascii="Arial" w:eastAsiaTheme="minorEastAsia" w:hAnsi="Arial" w:cs="Arial"/>
          <w:b/>
          <w:lang w:val="en-US" w:eastAsia="zh-CN"/>
        </w:rPr>
        <w:t>, ETRI</w:t>
      </w:r>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rFonts w:eastAsia="DengXian"/>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r w:rsidR="00CA7C07" w:rsidRPr="00CA7C07">
        <w:rPr>
          <w:rFonts w:eastAsiaTheme="minorEastAsia"/>
          <w:lang w:eastAsia="zh-CN"/>
        </w:rPr>
        <w:t xml:space="preserve"> </w:t>
      </w:r>
      <w:r w:rsidR="00CA7C07" w:rsidRPr="00CA7C07">
        <w:rPr>
          <w:rFonts w:eastAsia="DengXian"/>
          <w:lang w:eastAsia="zh-CN"/>
        </w:rPr>
        <w:t>As described in the K</w:t>
      </w:r>
      <w:r w:rsidR="00CA7C07" w:rsidRPr="00CA7C07">
        <w:rPr>
          <w:rFonts w:eastAsia="DengXian" w:hint="eastAsia"/>
          <w:lang w:eastAsia="zh-CN"/>
        </w:rPr>
        <w:t>ey</w:t>
      </w:r>
      <w:r w:rsidR="00CA7C07" w:rsidRPr="00CA7C07">
        <w:rPr>
          <w:rFonts w:eastAsia="DengXian"/>
          <w:lang w:eastAsia="zh-CN"/>
        </w:rPr>
        <w:t xml:space="preserve"> Issue #2, there is a need</w:t>
      </w:r>
      <w:r w:rsidR="00CA7C07" w:rsidRPr="00217721">
        <w:t xml:space="preserve"> </w:t>
      </w:r>
      <w:r w:rsidR="00CA7C07" w:rsidRPr="00CA7C07">
        <w:rPr>
          <w:rFonts w:eastAsia="DengXian"/>
          <w:lang w:eastAsia="zh-CN"/>
        </w:rPr>
        <w:t>for enabling 5G system information exposure extensions to the UE to facilitate its Application AI/ML operation (</w:t>
      </w:r>
      <w:proofErr w:type="gramStart"/>
      <w:r w:rsidR="00CA7C07" w:rsidRPr="00CA7C07">
        <w:rPr>
          <w:rFonts w:eastAsia="DengXian"/>
          <w:lang w:eastAsia="zh-CN"/>
        </w:rPr>
        <w:t>e.g.</w:t>
      </w:r>
      <w:proofErr w:type="gramEnd"/>
      <w:r w:rsidR="00CA7C07" w:rsidRPr="00CA7C07">
        <w:rPr>
          <w:rFonts w:eastAsia="DengXian"/>
          <w:lang w:eastAsia="zh-CN"/>
        </w:rPr>
        <w:t xml:space="preserve"> Model Training, Splitting and inference feedback etc.). </w:t>
      </w:r>
    </w:p>
    <w:p w14:paraId="6094EE34" w14:textId="77777777" w:rsidR="007546CC" w:rsidRDefault="00CA7C07" w:rsidP="00CA7C07">
      <w:pPr>
        <w:rPr>
          <w:lang w:eastAsia="ko-KR"/>
        </w:rPr>
      </w:pPr>
      <w:r w:rsidRPr="00CA7C07">
        <w:rPr>
          <w:rFonts w:eastAsia="DengXian"/>
          <w:lang w:eastAsia="zh-CN"/>
        </w:rPr>
        <w:t xml:space="preserve">In the current specification, the data analytics can only be provided for the CN NFs and the authorized AF. To resolve </w:t>
      </w:r>
      <w:bookmarkStart w:id="0" w:name="_Hlk97730426"/>
      <w:r w:rsidRPr="00CA7C07">
        <w:rPr>
          <w:rFonts w:eastAsia="DengXian"/>
          <w:lang w:eastAsia="zh-CN"/>
        </w:rPr>
        <w:t>the KI#2</w:t>
      </w:r>
      <w:bookmarkEnd w:id="0"/>
      <w:r w:rsidRPr="00CA7C07">
        <w:rPr>
          <w:rFonts w:eastAsia="DengXian"/>
          <w:lang w:eastAsia="zh-CN"/>
        </w:rPr>
        <w:t xml:space="preserve">, Data Collection AF [x] is used to send data analytics to the target UE </w:t>
      </w:r>
      <w:proofErr w:type="gramStart"/>
      <w:r w:rsidRPr="00CA7C07">
        <w:rPr>
          <w:rFonts w:eastAsia="DengXian"/>
          <w:lang w:eastAsia="zh-CN"/>
        </w:rPr>
        <w:t>so as to</w:t>
      </w:r>
      <w:proofErr w:type="gramEnd"/>
      <w:r w:rsidRPr="00CA7C07">
        <w:rPr>
          <w:rFonts w:eastAsia="DengXian"/>
          <w:lang w:eastAsia="zh-CN"/>
        </w:rPr>
        <w:t xml:space="preserve"> support the Application AI/ML operation.</w:t>
      </w:r>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Heading2"/>
      </w:pPr>
      <w:bookmarkStart w:id="2" w:name="_Toc97271690"/>
      <w:bookmarkEnd w:id="1"/>
      <w:r>
        <w:t>6.X</w:t>
      </w:r>
      <w:r>
        <w:tab/>
        <w:t xml:space="preserve">Solution #X: </w:t>
      </w:r>
      <w:bookmarkStart w:id="3" w:name="_Toc326248710"/>
      <w:bookmarkStart w:id="4" w:name="_Toc20147942"/>
      <w:bookmarkStart w:id="5" w:name="_Toc23145942"/>
      <w:bookmarkEnd w:id="2"/>
      <w:r w:rsidRPr="00FC7E7E">
        <w:t>User Plane solution for 5GC information exposure to UE</w:t>
      </w:r>
    </w:p>
    <w:p w14:paraId="5F975C2E" w14:textId="77777777" w:rsidR="00FC7E7E" w:rsidRDefault="00FC7E7E" w:rsidP="00FC7E7E">
      <w:pPr>
        <w:pStyle w:val="Heading3"/>
      </w:pPr>
      <w:bookmarkStart w:id="6" w:name="_Toc97271691"/>
      <w:r>
        <w:t>6.X.1</w:t>
      </w:r>
      <w:r>
        <w:tab/>
      </w:r>
      <w:bookmarkEnd w:id="3"/>
      <w:r>
        <w:t>Description</w:t>
      </w:r>
      <w:bookmarkEnd w:id="4"/>
      <w:bookmarkEnd w:id="5"/>
      <w:bookmarkEnd w:id="6"/>
    </w:p>
    <w:p w14:paraId="4CB83DBB" w14:textId="77777777" w:rsidR="00FC7E7E" w:rsidRDefault="00FC7E7E" w:rsidP="00FC7E7E">
      <w:pPr>
        <w:rPr>
          <w:lang w:eastAsia="ko-KR"/>
        </w:rPr>
      </w:pPr>
      <w:bookmarkStart w:id="7" w:name="_Toc326248711"/>
      <w:bookmarkStart w:id="8" w:name="_Toc20147943"/>
      <w:bookmarkStart w:id="9"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66486395"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r w:rsidR="00243EDD">
        <w:rPr>
          <w:lang w:eastAsia="ko-KR"/>
        </w:rPr>
        <w:t xml:space="preserve">, e.g., the UE application client may decide </w:t>
      </w:r>
      <w:r w:rsidR="004277B8">
        <w:rPr>
          <w:lang w:eastAsia="ko-KR"/>
        </w:rPr>
        <w:t xml:space="preserve">to perform the AI/ML operation when </w:t>
      </w:r>
      <w:r w:rsidR="00D91B4F">
        <w:rPr>
          <w:lang w:eastAsia="ko-KR"/>
        </w:rPr>
        <w:t xml:space="preserve">the </w:t>
      </w:r>
      <w:r w:rsidR="00B663CE">
        <w:rPr>
          <w:lang w:eastAsia="ko-KR"/>
        </w:rPr>
        <w:t xml:space="preserve">Network Slice load is </w:t>
      </w:r>
      <w:r w:rsidR="00B0787D">
        <w:rPr>
          <w:lang w:eastAsia="ko-KR"/>
        </w:rPr>
        <w:t xml:space="preserve">not high, </w:t>
      </w:r>
      <w:r w:rsidR="002D6E48">
        <w:rPr>
          <w:lang w:eastAsia="ko-KR"/>
        </w:rPr>
        <w:t xml:space="preserve">the </w:t>
      </w:r>
      <w:proofErr w:type="spellStart"/>
      <w:r w:rsidR="002D6E48">
        <w:rPr>
          <w:lang w:eastAsia="ko-KR"/>
        </w:rPr>
        <w:t>gNB</w:t>
      </w:r>
      <w:proofErr w:type="spellEnd"/>
      <w:r w:rsidR="002D6E48">
        <w:rPr>
          <w:lang w:eastAsia="ko-KR"/>
        </w:rPr>
        <w:t xml:space="preserve"> status and resource usage that indicated in Network performance analytics output is in good condition</w:t>
      </w:r>
      <w:r>
        <w:rPr>
          <w:lang w:eastAsia="ko-KR"/>
        </w:rPr>
        <w:t>.</w:t>
      </w:r>
    </w:p>
    <w:p w14:paraId="5074F297" w14:textId="30DB26D4" w:rsidR="006B2646" w:rsidRDefault="009D7AC4" w:rsidP="00FC7E7E">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w:t>
      </w:r>
      <w:proofErr w:type="gramStart"/>
      <w:r w:rsidR="00581464">
        <w:t>in order to</w:t>
      </w:r>
      <w:proofErr w:type="gramEnd"/>
      <w:r w:rsidR="00581464">
        <w:t xml:space="preserve"> reduce the impacts to the non-FL traffic </w:t>
      </w:r>
      <w:r w:rsidR="00625DEC">
        <w:t>it is also beneficial to expose the NW load related prediction to FL UEs and AI server. The FL UEs and AI server can use this information to select a proper time for the FL related data transmission</w:t>
      </w:r>
      <w:r w:rsidR="00A5475B">
        <w:t xml:space="preserve">, e.g., the UE may decide </w:t>
      </w:r>
      <w:r w:rsidR="000C53D0">
        <w:t xml:space="preserve">to accept the FL learning operation when the </w:t>
      </w:r>
      <w:r w:rsidR="000C53D0" w:rsidRPr="00CA7C07">
        <w:rPr>
          <w:rFonts w:eastAsia="DengXian"/>
          <w:lang w:eastAsia="zh-CN"/>
        </w:rPr>
        <w:t>QoS Sustainability Analytics</w:t>
      </w:r>
      <w:r w:rsidR="000C53D0">
        <w:rPr>
          <w:rFonts w:eastAsia="DengXian"/>
          <w:lang w:eastAsia="zh-CN"/>
        </w:rPr>
        <w:t xml:space="preserve"> </w:t>
      </w:r>
      <w:r w:rsidR="004E22C9">
        <w:rPr>
          <w:rFonts w:eastAsia="DengXian"/>
          <w:lang w:eastAsia="zh-CN"/>
        </w:rPr>
        <w:t xml:space="preserve">predict </w:t>
      </w:r>
      <w:r w:rsidR="004E22C9">
        <w:rPr>
          <w:rFonts w:eastAsia="DengXian"/>
          <w:lang w:eastAsia="zh-CN"/>
        </w:rPr>
        <w:lastRenderedPageBreak/>
        <w:t xml:space="preserve">the QoS </w:t>
      </w:r>
      <w:r w:rsidR="00950F80">
        <w:rPr>
          <w:rFonts w:eastAsia="DengXian"/>
          <w:lang w:eastAsia="zh-CN"/>
        </w:rPr>
        <w:t xml:space="preserve">will not change </w:t>
      </w:r>
      <w:r w:rsidR="009719D8">
        <w:rPr>
          <w:rFonts w:eastAsia="DengXian"/>
          <w:lang w:eastAsia="zh-CN"/>
        </w:rPr>
        <w:t xml:space="preserve">during </w:t>
      </w:r>
      <w:proofErr w:type="gramStart"/>
      <w:r w:rsidR="009719D8">
        <w:rPr>
          <w:rFonts w:eastAsia="DengXian"/>
          <w:lang w:eastAsia="zh-CN"/>
        </w:rPr>
        <w:t>a time period</w:t>
      </w:r>
      <w:proofErr w:type="gramEnd"/>
      <w:r w:rsidR="009719D8">
        <w:rPr>
          <w:rFonts w:eastAsia="DengXian"/>
          <w:lang w:eastAsia="zh-CN"/>
        </w:rPr>
        <w:t xml:space="preserve"> and the </w:t>
      </w:r>
      <w:proofErr w:type="spellStart"/>
      <w:r w:rsidR="007252A8">
        <w:rPr>
          <w:lang w:eastAsia="ko-KR"/>
        </w:rPr>
        <w:t>gNB</w:t>
      </w:r>
      <w:proofErr w:type="spellEnd"/>
      <w:r w:rsidR="007252A8">
        <w:rPr>
          <w:lang w:eastAsia="ko-KR"/>
        </w:rPr>
        <w:t xml:space="preserve"> status and resource usage</w:t>
      </w:r>
      <w:r w:rsidR="007252A8">
        <w:t xml:space="preserve"> </w:t>
      </w:r>
      <w:r w:rsidR="007252A8">
        <w:rPr>
          <w:lang w:eastAsia="ko-KR"/>
        </w:rPr>
        <w:t>that indicated in Network performance analytics output is also good enough</w:t>
      </w:r>
    </w:p>
    <w:p w14:paraId="60B9C8CD" w14:textId="626D5EFE" w:rsidR="004E5116" w:rsidRPr="004E5116" w:rsidRDefault="004E5116" w:rsidP="004E5116">
      <w:pPr>
        <w:pStyle w:val="EditorsNote"/>
        <w:rPr>
          <w:lang w:val="en-GB" w:eastAsia="zh-CN"/>
        </w:rPr>
      </w:pPr>
      <w:r>
        <w:rPr>
          <w:lang w:eastAsia="zh-CN"/>
        </w:rPr>
        <w:t>Editor's note:</w:t>
      </w:r>
      <w:r>
        <w:rPr>
          <w:lang w:eastAsia="zh-CN"/>
        </w:rPr>
        <w:tab/>
      </w:r>
      <w:r w:rsidRPr="004E5116">
        <w:rPr>
          <w:lang w:val="en-GB" w:eastAsia="zh-CN"/>
        </w:rPr>
        <w:t>Whether and h</w:t>
      </w:r>
      <w:r>
        <w:rPr>
          <w:lang w:val="en-GB" w:eastAsia="zh-CN"/>
        </w:rPr>
        <w:t>ow the UE can use 5GC information for AI/ML operations is FFS</w:t>
      </w:r>
      <w:r w:rsidR="005F0F88">
        <w:rPr>
          <w:lang w:val="en-GB" w:eastAsia="zh-CN"/>
        </w:rPr>
        <w:t xml:space="preserve"> and needs to be describe</w:t>
      </w:r>
      <w:r w:rsidR="00B96234">
        <w:rPr>
          <w:lang w:val="en-GB" w:eastAsia="zh-CN"/>
        </w:rPr>
        <w:t xml:space="preserve"> with valid justification</w:t>
      </w:r>
      <w:r w:rsidR="005F0F88">
        <w:rPr>
          <w:lang w:val="en-GB" w:eastAsia="zh-CN"/>
        </w:rPr>
        <w:t xml:space="preserve"> before solution can be adopted</w:t>
      </w:r>
      <w:r>
        <w:rPr>
          <w:lang w:val="en-GB" w:eastAsia="zh-CN"/>
        </w:rPr>
        <w:t>, considering</w:t>
      </w:r>
      <w:r w:rsidR="005F0F88">
        <w:rPr>
          <w:lang w:val="en-GB" w:eastAsia="zh-CN"/>
        </w:rPr>
        <w:t xml:space="preserve"> also</w:t>
      </w:r>
      <w:r>
        <w:rPr>
          <w:lang w:val="en-GB" w:eastAsia="zh-CN"/>
        </w:rPr>
        <w:t xml:space="preserve"> that the same information will be used by the AI/ML application server as well.</w:t>
      </w:r>
    </w:p>
    <w:p w14:paraId="318B6C43" w14:textId="77777777" w:rsidR="00CA7C07" w:rsidRPr="00CA7C07" w:rsidRDefault="00CA7C07" w:rsidP="00CA7C07">
      <w:pPr>
        <w:rPr>
          <w:rFonts w:eastAsia="DengXian"/>
          <w:lang w:eastAsia="zh-CN"/>
        </w:rPr>
      </w:pPr>
      <w:r w:rsidRPr="00CA7C07">
        <w:rPr>
          <w:rFonts w:eastAsia="DengXian"/>
          <w:lang w:val="en-US"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DengXian"/>
          <w:lang w:eastAsia="zh-CN"/>
        </w:rPr>
        <w:t xml:space="preserve">Application AI/ML operation. </w:t>
      </w:r>
    </w:p>
    <w:p w14:paraId="4CC52546" w14:textId="77777777" w:rsidR="00CA7C07" w:rsidRDefault="00CA7C07" w:rsidP="00CA7C07">
      <w:r>
        <w:t>The following assumptions are made by this solution:</w:t>
      </w:r>
    </w:p>
    <w:p w14:paraId="4233CD97" w14:textId="77777777" w:rsidR="00CA7C07" w:rsidRDefault="00CA7C07" w:rsidP="00CA7C07">
      <w:r>
        <w:t>-</w:t>
      </w:r>
      <w:r>
        <w:tab/>
        <w:t>The UE can Subscribe/Request to NWDAF via DCAF to request the information from 5GC (</w:t>
      </w:r>
      <w:proofErr w:type="gramStart"/>
      <w:r>
        <w:t>e.g.</w:t>
      </w:r>
      <w:proofErr w:type="gramEnd"/>
      <w:r>
        <w:t xml:space="preserve"> the Analytics result from the NWDAF).</w:t>
      </w:r>
    </w:p>
    <w:p w14:paraId="5862E78E" w14:textId="77777777" w:rsidR="00CA7C07" w:rsidRDefault="00CA7C07" w:rsidP="00CA7C07">
      <w:r>
        <w:t>-</w:t>
      </w:r>
      <w:r>
        <w:tab/>
        <w:t xml:space="preserve">The communication services and functional architecture between UE and DCAF is in the scope of SA4 and shall be compatible with the existing architecture.  </w:t>
      </w:r>
    </w:p>
    <w:p w14:paraId="4CAF4B58" w14:textId="56AFCEEE" w:rsidR="00CA7C07" w:rsidRPr="00CA7C07" w:rsidRDefault="00CA7C07" w:rsidP="00CA7C07"/>
    <w:p w14:paraId="7BEA4D3A" w14:textId="77777777" w:rsidR="00FC7E7E" w:rsidRDefault="00FC7E7E" w:rsidP="00FC7E7E">
      <w:pPr>
        <w:pStyle w:val="Heading3"/>
        <w:rPr>
          <w:lang w:eastAsia="zh-CN"/>
        </w:rPr>
      </w:pPr>
      <w:bookmarkStart w:id="10" w:name="_Toc97271692"/>
      <w:r>
        <w:rPr>
          <w:lang w:eastAsia="zh-CN"/>
        </w:rPr>
        <w:t>6.X.2</w:t>
      </w:r>
      <w:r>
        <w:rPr>
          <w:lang w:eastAsia="zh-CN"/>
        </w:rPr>
        <w:tab/>
      </w:r>
      <w:r>
        <w:t>Procedures</w:t>
      </w:r>
      <w:bookmarkEnd w:id="10"/>
    </w:p>
    <w:p w14:paraId="66A1973D" w14:textId="31A277BF"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D4CD086" w:rsidR="00FA6159" w:rsidRDefault="00FA6159" w:rsidP="00FC7E7E">
      <w:r>
        <w:t>The same user plane connection between UE application and DCAF is used by the UE Application Client to request data exposure from NWDAF</w:t>
      </w:r>
      <w:r w:rsidR="00CA7C07">
        <w:t>.</w:t>
      </w:r>
      <w:r>
        <w:t xml:space="preserve">, </w:t>
      </w:r>
    </w:p>
    <w:p w14:paraId="43D8BB7A" w14:textId="77777777" w:rsidR="00CA7C07" w:rsidRPr="00CA7C07" w:rsidRDefault="00CA7C07" w:rsidP="00CA7C07">
      <w:pPr>
        <w:rPr>
          <w:rFonts w:eastAsia="DengXian"/>
          <w:lang w:eastAsia="zh-CN"/>
        </w:rPr>
      </w:pPr>
      <w:bookmarkStart w:id="11" w:name="_Hlk99360485"/>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p>
    <w:p w14:paraId="6C9D155A" w14:textId="77777777" w:rsidR="00CA7C07" w:rsidRDefault="00CA7C07" w:rsidP="00CA7C07">
      <w:pPr>
        <w:ind w:firstLine="284"/>
        <w:rPr>
          <w:rFonts w:eastAsia="DengXian"/>
          <w:lang w:eastAsia="zh-CN"/>
        </w:rPr>
      </w:pPr>
      <w:r w:rsidRPr="00CA7C07">
        <w:rPr>
          <w:rFonts w:eastAsia="DengXian"/>
          <w:lang w:eastAsia="zh-CN"/>
        </w:rPr>
        <w:t xml:space="preserve">-  QoS Sustainability </w:t>
      </w:r>
      <w:proofErr w:type="gramStart"/>
      <w:r w:rsidRPr="00CA7C07">
        <w:rPr>
          <w:rFonts w:eastAsia="DengXian"/>
          <w:lang w:eastAsia="zh-CN"/>
        </w:rPr>
        <w:t>Analytics;</w:t>
      </w:r>
      <w:proofErr w:type="gramEnd"/>
      <w:r w:rsidRPr="00CA7C07">
        <w:rPr>
          <w:rFonts w:eastAsia="DengXian"/>
          <w:lang w:eastAsia="zh-CN"/>
        </w:rPr>
        <w:t xml:space="preserve"> </w:t>
      </w:r>
    </w:p>
    <w:p w14:paraId="61491C53" w14:textId="77777777" w:rsidR="00CA7C07" w:rsidRDefault="00CA7C07" w:rsidP="00CA7C07">
      <w:pPr>
        <w:ind w:firstLine="284"/>
        <w:rPr>
          <w:lang w:eastAsia="ko-KR"/>
        </w:rPr>
      </w:pPr>
      <w:r>
        <w:rPr>
          <w:lang w:eastAsia="ko-KR"/>
        </w:rPr>
        <w:t>-  Network Slice load predictions information</w:t>
      </w:r>
    </w:p>
    <w:p w14:paraId="4CD07517" w14:textId="77777777" w:rsidR="00CA7C07" w:rsidRPr="00CA7C07" w:rsidRDefault="00CA7C07" w:rsidP="00CA7C07">
      <w:pPr>
        <w:ind w:firstLine="284"/>
        <w:rPr>
          <w:rFonts w:eastAsia="DengXian"/>
          <w:lang w:eastAsia="zh-CN"/>
        </w:rPr>
      </w:pPr>
      <w:r>
        <w:rPr>
          <w:rFonts w:eastAsia="DengXian" w:hint="eastAsia"/>
          <w:lang w:eastAsia="zh-CN"/>
        </w:rPr>
        <w:t>-</w:t>
      </w:r>
      <w:r>
        <w:rPr>
          <w:rFonts w:eastAsia="DengXian"/>
          <w:lang w:eastAsia="zh-CN"/>
        </w:rPr>
        <w:t xml:space="preserve">  </w:t>
      </w:r>
      <w:r>
        <w:rPr>
          <w:lang w:eastAsia="ko-KR"/>
        </w:rPr>
        <w:t>NF load analytics</w:t>
      </w:r>
    </w:p>
    <w:p w14:paraId="7428E47F" w14:textId="77777777" w:rsidR="00CA7C07" w:rsidRPr="00CA7C07" w:rsidRDefault="00CA7C07" w:rsidP="00CA7C07">
      <w:pPr>
        <w:ind w:firstLine="284"/>
        <w:rPr>
          <w:rFonts w:eastAsia="DengXian"/>
          <w:lang w:eastAsia="zh-CN"/>
        </w:rPr>
      </w:pPr>
      <w:r w:rsidRPr="00CA7C07">
        <w:rPr>
          <w:rFonts w:eastAsia="DengXian"/>
          <w:lang w:eastAsia="zh-CN"/>
        </w:rPr>
        <w:t xml:space="preserve">-  User Data Congestion </w:t>
      </w:r>
      <w:proofErr w:type="gramStart"/>
      <w:r w:rsidRPr="00CA7C07">
        <w:rPr>
          <w:rFonts w:eastAsia="DengXian"/>
          <w:lang w:eastAsia="zh-CN"/>
        </w:rPr>
        <w:t>Analytics;</w:t>
      </w:r>
      <w:proofErr w:type="gramEnd"/>
      <w:r w:rsidRPr="00CA7C07">
        <w:rPr>
          <w:rFonts w:eastAsia="DengXian"/>
          <w:lang w:eastAsia="zh-CN"/>
        </w:rPr>
        <w:t xml:space="preserve"> </w:t>
      </w:r>
    </w:p>
    <w:p w14:paraId="5FD2C09D" w14:textId="77777777" w:rsidR="00CA7C07" w:rsidRPr="00CA7C07" w:rsidRDefault="00CA7C07" w:rsidP="00CA7C07">
      <w:pPr>
        <w:ind w:firstLine="284"/>
        <w:rPr>
          <w:rFonts w:eastAsia="DengXian"/>
          <w:lang w:eastAsia="zh-CN"/>
        </w:rPr>
      </w:pPr>
      <w:r w:rsidRPr="00CA7C07">
        <w:rPr>
          <w:rFonts w:eastAsia="DengXian"/>
          <w:lang w:eastAsia="zh-CN"/>
        </w:rPr>
        <w:t xml:space="preserve">-  Network Performance Analytics; and </w:t>
      </w:r>
    </w:p>
    <w:bookmarkEnd w:id="11"/>
    <w:p w14:paraId="33343734" w14:textId="26E86678" w:rsidR="00CA7C07" w:rsidRPr="00CA7C07" w:rsidRDefault="00CA7C07" w:rsidP="00CA7C07">
      <w:pPr>
        <w:ind w:firstLine="284"/>
        <w:rPr>
          <w:rFonts w:eastAsia="DengXian"/>
          <w:lang w:eastAsia="zh-CN"/>
        </w:rPr>
      </w:pPr>
      <w:r w:rsidRPr="00CA7C07">
        <w:rPr>
          <w:rFonts w:eastAsia="DengXian"/>
          <w:lang w:eastAsia="zh-CN"/>
        </w:rPr>
        <w:t xml:space="preserve">  </w:t>
      </w:r>
    </w:p>
    <w:p w14:paraId="75369C81" w14:textId="77777777" w:rsidR="00CA7C07" w:rsidRPr="00620935" w:rsidRDefault="00CA7C07" w:rsidP="00CA7C07">
      <w:pPr>
        <w:pStyle w:val="EditorsNote"/>
        <w:rPr>
          <w:lang w:eastAsia="ko-KR"/>
        </w:rPr>
      </w:pPr>
      <w:r w:rsidRPr="00484E26">
        <w:rPr>
          <w:lang w:eastAsia="ko-KR"/>
        </w:rPr>
        <w:t>Editor’s note: How to extend the interaction between UE and DCAF as defined in 26.531 to enable UE to subscribe/request information to/from 5GC NF (e.g., NWDAF) via DCAF is in SA4 scope.</w:t>
      </w:r>
    </w:p>
    <w:p w14:paraId="7F1E6935" w14:textId="5D3774BB" w:rsidR="00504CC4" w:rsidRDefault="001E5DDE" w:rsidP="00FC7E7E">
      <w:pPr>
        <w:rPr>
          <w:lang w:eastAsia="ko-KR"/>
        </w:rPr>
      </w:pPr>
      <w:r>
        <w:rPr>
          <w:lang w:eastAsia="ko-KR"/>
        </w:rPr>
        <w:t xml:space="preserve">The </w:t>
      </w:r>
      <w:r w:rsidR="009B111F">
        <w:rPr>
          <w:lang w:eastAsia="ko-KR"/>
        </w:rPr>
        <w:t>SLA between the operator and the Application Service Provider further in</w:t>
      </w:r>
      <w:r w:rsidR="00504CC4">
        <w:rPr>
          <w:lang w:eastAsia="ko-KR"/>
        </w:rPr>
        <w:t>clude</w:t>
      </w:r>
      <w:r w:rsidR="00A57DD2">
        <w:rPr>
          <w:lang w:eastAsia="ko-KR"/>
        </w:rPr>
        <w:t xml:space="preserve"> </w:t>
      </w:r>
      <w:r w:rsidR="00504CC4">
        <w:rPr>
          <w:lang w:eastAsia="ko-KR"/>
        </w:rPr>
        <w:t xml:space="preserve">the </w:t>
      </w:r>
      <w:r w:rsidR="00A57DD2">
        <w:rPr>
          <w:lang w:eastAsia="ko-KR"/>
        </w:rPr>
        <w:t>S</w:t>
      </w:r>
      <w:r w:rsidR="00504CC4">
        <w:rPr>
          <w:lang w:eastAsia="ko-KR"/>
        </w:rPr>
        <w:t>upported Analytics ID list</w:t>
      </w:r>
      <w:r w:rsidR="00A57DD2">
        <w:rPr>
          <w:lang w:eastAsia="ko-KR"/>
        </w:rPr>
        <w:t>.</w:t>
      </w:r>
    </w:p>
    <w:p w14:paraId="5B136CDF" w14:textId="36E13963" w:rsidR="00504CC4" w:rsidRDefault="00504CC4" w:rsidP="00FC7E7E">
      <w:pPr>
        <w:rPr>
          <w:lang w:eastAsia="ko-KR"/>
        </w:rPr>
      </w:pPr>
      <w:r>
        <w:rPr>
          <w:lang w:eastAsia="ko-KR"/>
        </w:rPr>
        <w:t xml:space="preserve">The </w:t>
      </w:r>
      <w:r w:rsidR="00A57DD2">
        <w:rPr>
          <w:lang w:eastAsia="ko-KR"/>
        </w:rPr>
        <w:t>S</w:t>
      </w:r>
      <w:r>
        <w:rPr>
          <w:lang w:eastAsia="ko-KR"/>
        </w:rPr>
        <w:t xml:space="preserve">upported Analytics ID indicates the </w:t>
      </w:r>
      <w:r w:rsidR="002F33B1">
        <w:rPr>
          <w:lang w:eastAsia="ko-KR"/>
        </w:rPr>
        <w:t xml:space="preserve">Analytics outputs that allowed by the operator to expose </w:t>
      </w:r>
      <w:r w:rsidR="00911209">
        <w:rPr>
          <w:lang w:eastAsia="ko-KR"/>
        </w:rPr>
        <w:t>to the UE application Client and AF.</w:t>
      </w:r>
      <w:r w:rsidR="00560207">
        <w:rPr>
          <w:lang w:eastAsia="ko-KR"/>
        </w:rPr>
        <w:t xml:space="preserve"> The </w:t>
      </w:r>
      <w:r w:rsidR="00A57DD2">
        <w:rPr>
          <w:lang w:eastAsia="ko-KR"/>
        </w:rPr>
        <w:t>S</w:t>
      </w:r>
      <w:r w:rsidR="00560207">
        <w:rPr>
          <w:lang w:eastAsia="ko-KR"/>
        </w:rPr>
        <w:t>upported Analytics ID list will be stored in DCAF.</w:t>
      </w:r>
    </w:p>
    <w:p w14:paraId="1CC3A093" w14:textId="12C2ECC5" w:rsidR="00911209" w:rsidRDefault="00E65DEA" w:rsidP="00FC7E7E">
      <w:pPr>
        <w:rPr>
          <w:lang w:eastAsia="ko-KR"/>
        </w:rPr>
      </w:pPr>
      <w:r>
        <w:rPr>
          <w:lang w:eastAsia="ko-KR"/>
        </w:rPr>
        <w:t xml:space="preserve">The </w:t>
      </w:r>
      <w:r w:rsidR="006C69B9">
        <w:rPr>
          <w:lang w:eastAsia="ko-KR"/>
        </w:rPr>
        <w:t xml:space="preserve">Application Service Provider will provision the </w:t>
      </w:r>
      <w:r w:rsidR="00A57DD2">
        <w:rPr>
          <w:lang w:eastAsia="ko-KR"/>
        </w:rPr>
        <w:t>S</w:t>
      </w:r>
      <w:r w:rsidR="006C69B9">
        <w:rPr>
          <w:lang w:eastAsia="ko-KR"/>
        </w:rPr>
        <w:t>upported Analytics ID</w:t>
      </w:r>
      <w:r w:rsidR="00560207">
        <w:rPr>
          <w:lang w:eastAsia="ko-KR"/>
        </w:rPr>
        <w:t xml:space="preserve">s </w:t>
      </w:r>
      <w:r w:rsidR="006675CB">
        <w:rPr>
          <w:lang w:eastAsia="ko-KR"/>
        </w:rPr>
        <w:t xml:space="preserve">to UE when UE performs application layer </w:t>
      </w:r>
      <w:proofErr w:type="gramStart"/>
      <w:r w:rsidR="006675CB">
        <w:rPr>
          <w:lang w:eastAsia="ko-KR"/>
        </w:rPr>
        <w:t>registration.</w:t>
      </w:r>
      <w:r w:rsidR="0032559C">
        <w:rPr>
          <w:lang w:eastAsia="ko-KR"/>
        </w:rPr>
        <w:t>.</w:t>
      </w:r>
      <w:proofErr w:type="gramEnd"/>
    </w:p>
    <w:p w14:paraId="7F563C79" w14:textId="4378F8A4" w:rsidR="002B6ADA" w:rsidRDefault="002B6ADA" w:rsidP="00FC7E7E">
      <w:pPr>
        <w:rPr>
          <w:lang w:eastAsia="ko-KR"/>
        </w:rPr>
      </w:pPr>
      <w:r>
        <w:rPr>
          <w:lang w:eastAsia="ko-KR"/>
        </w:rPr>
        <w:t>The UE requested data exposure procedure is described in Figure 6.x.2-1.</w:t>
      </w:r>
    </w:p>
    <w:p w14:paraId="12E78306" w14:textId="14B4FF4F" w:rsidR="000171E8" w:rsidRDefault="005A6258" w:rsidP="000171E8">
      <w:pPr>
        <w:jc w:val="center"/>
        <w:rPr>
          <w:lang w:eastAsia="ko-KR"/>
        </w:rPr>
      </w:pPr>
      <w:r>
        <w:object w:dxaOrig="9195" w:dyaOrig="7441" w14:anchorId="569A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371.8pt" o:ole="">
            <v:imagedata r:id="rId11" o:title=""/>
          </v:shape>
          <o:OLEObject Type="Embed" ProgID="Visio.Drawing.15" ShapeID="_x0000_i1025" DrawAspect="Content" ObjectID="_1711277767" r:id="rId12"/>
        </w:object>
      </w:r>
    </w:p>
    <w:p w14:paraId="2A5AD968" w14:textId="20675297" w:rsidR="00FA6159" w:rsidRDefault="00FA6159" w:rsidP="002F2A4C">
      <w:pPr>
        <w:pStyle w:val="TH"/>
      </w:pPr>
    </w:p>
    <w:p w14:paraId="7A533089" w14:textId="77777777" w:rsidR="00FA6159" w:rsidRDefault="00FA6159" w:rsidP="002F2A4C">
      <w:pPr>
        <w:pStyle w:val="TF"/>
      </w:pPr>
      <w:r>
        <w:t xml:space="preserve">Figure </w:t>
      </w:r>
      <w:r w:rsidR="002B6ADA">
        <w:t>6.x.2-1 UE requested data exposure procedure</w:t>
      </w:r>
    </w:p>
    <w:p w14:paraId="6479FC17" w14:textId="00701248" w:rsidR="006C4437" w:rsidRDefault="002B6ADA" w:rsidP="002F2A4C">
      <w:pPr>
        <w:pStyle w:val="B1"/>
      </w:pPr>
      <w:r>
        <w:t xml:space="preserve">1. </w:t>
      </w:r>
      <w:r w:rsidR="00CA7C07">
        <w:tab/>
      </w:r>
      <w:r>
        <w:t xml:space="preserve">UE sends the Analytics Request to DCAF via an application layer signaling. The DCAF address is provided by </w:t>
      </w:r>
      <w:r w:rsidR="006226E8" w:rsidRPr="009E0516">
        <w:t>application server</w:t>
      </w:r>
      <w:r w:rsidR="006226E8">
        <w:t xml:space="preserve"> </w:t>
      </w:r>
      <w:r>
        <w:t>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 are included in the application layer request message</w:t>
      </w:r>
      <w:r w:rsidR="006226E8">
        <w:t xml:space="preserve"> to DCAF</w:t>
      </w:r>
      <w:r w:rsidR="006C4437">
        <w:t xml:space="preserve">. UE may also provide the </w:t>
      </w:r>
      <w:r w:rsidR="004B5CC2">
        <w:t>S-NSSAI</w:t>
      </w:r>
      <w:r w:rsidR="006C4437">
        <w:t xml:space="preserve"> to DCAF.</w:t>
      </w:r>
    </w:p>
    <w:p w14:paraId="36C8F62B" w14:textId="3E220329" w:rsidR="007815EF" w:rsidRDefault="007815EF" w:rsidP="006F1EDA">
      <w:pPr>
        <w:pStyle w:val="B1"/>
        <w:ind w:firstLine="0"/>
      </w:pPr>
      <w:r w:rsidRPr="00700874">
        <w:t>DCAF can retrieve the UE IP address from the source IP address of the received packet.</w:t>
      </w:r>
    </w:p>
    <w:p w14:paraId="39E00001" w14:textId="28D37292" w:rsidR="00700874" w:rsidRDefault="00700874" w:rsidP="006F1EDA">
      <w:pPr>
        <w:pStyle w:val="B1"/>
        <w:ind w:firstLine="0"/>
      </w:pPr>
      <w:r>
        <w:t xml:space="preserve">Since the supported </w:t>
      </w:r>
      <w:r w:rsidR="00C332FE">
        <w:t xml:space="preserve">pairs of </w:t>
      </w:r>
      <w:r>
        <w:t>S-NSSAI+DNN for the PDU session establis</w:t>
      </w:r>
      <w:r w:rsidR="00C332FE">
        <w:t xml:space="preserve">hed for UE to DCAF are configured in the </w:t>
      </w:r>
      <w:r w:rsidR="0047154B">
        <w:t>DCAF, DCAF may also retrieve the S-NSSAI+DNN for the PDU sessions that used by the UE sent the Analytics request.</w:t>
      </w:r>
    </w:p>
    <w:p w14:paraId="52DF137E" w14:textId="14E02EF2" w:rsidR="006226E8" w:rsidRPr="009E0516" w:rsidRDefault="006226E8" w:rsidP="009E0516">
      <w:pPr>
        <w:pStyle w:val="EditorsNote"/>
      </w:pPr>
      <w:r w:rsidRPr="009E0516">
        <w:t>Editors’ note: This is possible when the DCAF is deployed in the trusted domain. Whether and how to provide S-NSSAI and DNN information when the DCAF is in the untrusted domain is FFS.</w:t>
      </w:r>
    </w:p>
    <w:p w14:paraId="3676AA66" w14:textId="747AACE4" w:rsidR="006C4437" w:rsidRDefault="006C4437" w:rsidP="002F2A4C">
      <w:pPr>
        <w:pStyle w:val="B1"/>
      </w:pPr>
      <w:r>
        <w:t xml:space="preserve">2. DCAF sends </w:t>
      </w:r>
      <w:proofErr w:type="spellStart"/>
      <w:r>
        <w:t>Nnrf_nwdafdiscovery</w:t>
      </w:r>
      <w:proofErr w:type="spellEnd"/>
      <w:r>
        <w:t xml:space="preserve"> _request to NRF to discover the NWDAF that supports the UE requested Analytics ID(s). DCAF may also provide the </w:t>
      </w:r>
      <w:r w:rsidR="00A57DD2">
        <w:rPr>
          <w:lang w:val="en-US"/>
        </w:rPr>
        <w:t xml:space="preserve"> </w:t>
      </w:r>
      <w:r w:rsidR="00CE302B">
        <w:t>S-NSSAI for NWDAF selection</w:t>
      </w:r>
      <w:r w:rsidR="00B237FD">
        <w:t>.</w:t>
      </w:r>
    </w:p>
    <w:p w14:paraId="0173D5B0" w14:textId="77777777" w:rsidR="00B237FD" w:rsidRDefault="007815EF" w:rsidP="002F2A4C">
      <w:pPr>
        <w:pStyle w:val="B1"/>
      </w:pPr>
      <w:r>
        <w:t>3</w:t>
      </w:r>
      <w:r w:rsidR="00B237FD">
        <w:t xml:space="preserve">. NRF sends the </w:t>
      </w:r>
      <w:proofErr w:type="spellStart"/>
      <w:r w:rsidR="00B237FD">
        <w:t>Nnrf_nwdafdiscovery_response</w:t>
      </w:r>
      <w:proofErr w:type="spellEnd"/>
      <w:r w:rsidR="00B237FD">
        <w:t xml:space="preserve"> with the discovered NWDAF identity.</w:t>
      </w:r>
    </w:p>
    <w:p w14:paraId="2F7F0E60" w14:textId="21479367" w:rsidR="006F1EDA" w:rsidRDefault="004B5CC2" w:rsidP="005A2F9C">
      <w:pPr>
        <w:pStyle w:val="B1"/>
        <w:rPr>
          <w:rFonts w:eastAsia="DengXian"/>
          <w:lang w:eastAsia="zh-CN"/>
        </w:rPr>
      </w:pPr>
      <w:r w:rsidRPr="00EC1680">
        <w:rPr>
          <w:rFonts w:eastAsia="DengXian"/>
          <w:lang w:eastAsia="zh-CN"/>
        </w:rPr>
        <w:t xml:space="preserve">4. DCAF retrieves UE </w:t>
      </w:r>
      <w:r w:rsidR="004649A2" w:rsidRPr="001064D4">
        <w:rPr>
          <w:rFonts w:eastAsia="DengXian"/>
          <w:lang w:eastAsia="zh-CN"/>
        </w:rPr>
        <w:t>Identity</w:t>
      </w:r>
      <w:r w:rsidR="004649A2" w:rsidRPr="00EC1680">
        <w:rPr>
          <w:rFonts w:eastAsia="DengXian"/>
          <w:lang w:eastAsia="zh-CN"/>
        </w:rPr>
        <w:t xml:space="preserve"> </w:t>
      </w:r>
      <w:r w:rsidRPr="00EC1680">
        <w:rPr>
          <w:rFonts w:eastAsia="DengXian"/>
          <w:lang w:eastAsia="zh-CN"/>
        </w:rPr>
        <w:t>as described in clause 4.15.10 in TS 23.502</w:t>
      </w:r>
      <w:r w:rsidR="00AD6F02">
        <w:rPr>
          <w:rFonts w:eastAsia="DengXian"/>
          <w:lang w:eastAsia="zh-CN"/>
        </w:rPr>
        <w:t xml:space="preserve"> [4]</w:t>
      </w:r>
      <w:r w:rsidRPr="00EC1680">
        <w:rPr>
          <w:rFonts w:eastAsia="DengXian"/>
          <w:lang w:eastAsia="zh-CN"/>
        </w:rPr>
        <w:t xml:space="preserve"> based on UE IP address and optionally the S-NSSAI.</w:t>
      </w:r>
      <w:r w:rsidR="00ED7FC5" w:rsidRPr="00EC1680">
        <w:rPr>
          <w:rFonts w:eastAsia="DengXian"/>
          <w:lang w:eastAsia="zh-CN"/>
        </w:rPr>
        <w:t xml:space="preserve"> For DCAF in trusted domain, the UE Identity is the SUPI, for DCAF in untrusted domain, the UE ID is the GPSI.</w:t>
      </w:r>
    </w:p>
    <w:p w14:paraId="0939304E" w14:textId="51EE9189" w:rsidR="00E46656" w:rsidRPr="006F1EDA" w:rsidRDefault="00E46656" w:rsidP="009E0516">
      <w:pPr>
        <w:pStyle w:val="EditorsNote"/>
        <w:rPr>
          <w:lang w:eastAsia="zh-CN"/>
        </w:rPr>
      </w:pPr>
      <w:bookmarkStart w:id="12" w:name="_Hlk100306241"/>
      <w:r w:rsidRPr="009E0516">
        <w:rPr>
          <w:rFonts w:hint="eastAsia"/>
        </w:rPr>
        <w:t>Editor</w:t>
      </w:r>
      <w:r w:rsidRPr="009E0516">
        <w:t xml:space="preserve"> N</w:t>
      </w:r>
      <w:r w:rsidRPr="009E0516">
        <w:rPr>
          <w:rFonts w:hint="eastAsia"/>
        </w:rPr>
        <w:t>o</w:t>
      </w:r>
      <w:r w:rsidRPr="009E0516">
        <w:t xml:space="preserve">te: </w:t>
      </w:r>
      <w:r w:rsidR="004C319F" w:rsidRPr="009E0516">
        <w:t xml:space="preserve">Whether and how to improve </w:t>
      </w:r>
      <w:r w:rsidR="004A0C27" w:rsidRPr="009E0516">
        <w:t xml:space="preserve">the </w:t>
      </w:r>
      <w:r w:rsidR="004C319F" w:rsidRPr="009E0516">
        <w:t xml:space="preserve">efficiency </w:t>
      </w:r>
      <w:r w:rsidR="004A0C27" w:rsidRPr="009E0516">
        <w:t>for</w:t>
      </w:r>
      <w:r w:rsidR="004C319F" w:rsidRPr="009E0516">
        <w:t xml:space="preserve"> </w:t>
      </w:r>
      <w:r w:rsidRPr="009E0516">
        <w:t>UE Identi</w:t>
      </w:r>
      <w:r w:rsidR="004649A2" w:rsidRPr="009E0516">
        <w:t>ty</w:t>
      </w:r>
      <w:r w:rsidR="004A0C27" w:rsidRPr="009E0516">
        <w:t xml:space="preserve"> retrieving procedure</w:t>
      </w:r>
      <w:r w:rsidRPr="009E0516">
        <w:t xml:space="preserve"> is FFS.</w:t>
      </w:r>
    </w:p>
    <w:bookmarkEnd w:id="12"/>
    <w:p w14:paraId="385754F6" w14:textId="1E8B292A" w:rsidR="00B237FD" w:rsidRDefault="005D5D11" w:rsidP="002F2A4C">
      <w:pPr>
        <w:pStyle w:val="B1"/>
        <w:rPr>
          <w:rFonts w:eastAsia="DengXian"/>
          <w:lang w:eastAsia="zh-CN"/>
        </w:rPr>
      </w:pPr>
      <w:r w:rsidRPr="00EC1680">
        <w:rPr>
          <w:rFonts w:eastAsia="DengXian"/>
          <w:lang w:eastAsia="zh-CN"/>
        </w:rPr>
        <w:lastRenderedPageBreak/>
        <w:t>5</w:t>
      </w:r>
      <w:r w:rsidR="00B237FD" w:rsidRPr="00EC1680">
        <w:rPr>
          <w:rFonts w:eastAsia="DengXian"/>
          <w:lang w:eastAsia="zh-CN"/>
        </w:rPr>
        <w:t xml:space="preserve">. </w:t>
      </w:r>
      <w:r w:rsidR="006F1EDA" w:rsidRPr="007252A8">
        <w:rPr>
          <w:rFonts w:eastAsia="DengXian"/>
          <w:lang w:eastAsia="zh-CN"/>
        </w:rPr>
        <w:t>DCAF subscribes to</w:t>
      </w:r>
      <w:r w:rsidR="00FD4B2F" w:rsidRPr="007252A8">
        <w:rPr>
          <w:rFonts w:eastAsia="DengXian"/>
          <w:lang w:eastAsia="zh-CN"/>
        </w:rPr>
        <w:t xml:space="preserve"> NWDAF for the</w:t>
      </w:r>
      <w:r w:rsidR="006F1EDA" w:rsidRPr="007252A8">
        <w:rPr>
          <w:rFonts w:eastAsia="DengXian"/>
          <w:lang w:eastAsia="zh-CN"/>
        </w:rPr>
        <w:t xml:space="preserve"> </w:t>
      </w:r>
      <w:r w:rsidR="00DA21E7" w:rsidRPr="00EC1680">
        <w:rPr>
          <w:rFonts w:eastAsia="DengXian"/>
          <w:lang w:eastAsia="zh-CN"/>
        </w:rPr>
        <w:t>analytics request</w:t>
      </w:r>
      <w:r w:rsidR="007815EF" w:rsidRPr="00EC1680">
        <w:rPr>
          <w:rFonts w:eastAsia="DengXian"/>
          <w:lang w:eastAsia="zh-CN"/>
        </w:rPr>
        <w:t xml:space="preserve"> with UE Identity and Analytics ID(s). </w:t>
      </w:r>
      <w:r w:rsidR="00ED7FC5" w:rsidRPr="00EC1680">
        <w:rPr>
          <w:rFonts w:eastAsia="DengXian"/>
          <w:lang w:eastAsia="zh-CN"/>
        </w:rPr>
        <w:t>step 5a is for DCAF in trusted domain and step 5b is for DCAF in untrusted domain.</w:t>
      </w:r>
    </w:p>
    <w:p w14:paraId="1531139B" w14:textId="35DF4BC0" w:rsidR="00544BD0" w:rsidRPr="00335F88" w:rsidRDefault="00544BD0" w:rsidP="00544BD0">
      <w:pPr>
        <w:pStyle w:val="ListParagraph"/>
        <w:ind w:left="360"/>
        <w:rPr>
          <w:rFonts w:eastAsia="DengXian"/>
          <w:lang w:eastAsia="zh-CN"/>
        </w:rPr>
      </w:pPr>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p>
    <w:p w14:paraId="09634447" w14:textId="77777777" w:rsidR="007815EF" w:rsidRPr="00EC1680" w:rsidRDefault="007815EF" w:rsidP="002F2A4C">
      <w:pPr>
        <w:pStyle w:val="B1"/>
        <w:rPr>
          <w:rFonts w:eastAsia="DengXian"/>
          <w:lang w:eastAsia="zh-CN"/>
        </w:rPr>
      </w:pPr>
      <w:r w:rsidRPr="00EC1680">
        <w:rPr>
          <w:rFonts w:eastAsia="DengXian"/>
          <w:lang w:eastAsia="zh-CN"/>
        </w:rPr>
        <w:t>6</w:t>
      </w:r>
      <w:r w:rsidR="00816907" w:rsidRPr="00EC1680">
        <w:rPr>
          <w:rFonts w:eastAsia="DengXian"/>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DengXian"/>
          <w:lang w:eastAsia="zh-CN"/>
        </w:rPr>
      </w:pPr>
      <w:r w:rsidRPr="00EC1680">
        <w:rPr>
          <w:rFonts w:eastAsia="DengXian"/>
          <w:lang w:eastAsia="zh-CN"/>
        </w:rPr>
        <w:t>7. Analytics procedure is performed as described in TS 23.288</w:t>
      </w:r>
      <w:r w:rsidR="00AD6F02">
        <w:rPr>
          <w:rFonts w:eastAsia="DengXian"/>
          <w:lang w:eastAsia="zh-CN"/>
        </w:rPr>
        <w:t xml:space="preserve"> [6]</w:t>
      </w:r>
      <w:r w:rsidRPr="00EC1680">
        <w:rPr>
          <w:rFonts w:eastAsia="DengXian"/>
          <w:lang w:eastAsia="zh-CN"/>
        </w:rPr>
        <w:t>.</w:t>
      </w:r>
    </w:p>
    <w:p w14:paraId="4C473742" w14:textId="60A4CDD8" w:rsidR="00816907" w:rsidRDefault="00816907" w:rsidP="002F2A4C">
      <w:pPr>
        <w:pStyle w:val="B1"/>
        <w:rPr>
          <w:rFonts w:eastAsia="DengXian"/>
          <w:lang w:eastAsia="zh-CN"/>
        </w:rPr>
      </w:pPr>
      <w:r w:rsidRPr="00EC1680">
        <w:rPr>
          <w:rFonts w:eastAsia="DengXian"/>
          <w:lang w:eastAsia="zh-CN"/>
        </w:rPr>
        <w:t xml:space="preserve">8. NWDAF </w:t>
      </w:r>
      <w:r w:rsidR="00DA21E7" w:rsidRPr="00EC1680">
        <w:rPr>
          <w:rFonts w:eastAsia="DengXian"/>
          <w:lang w:eastAsia="zh-CN"/>
        </w:rPr>
        <w:t>sends analytics result</w:t>
      </w:r>
      <w:r w:rsidR="00227BA1" w:rsidRPr="00EC1680">
        <w:rPr>
          <w:rFonts w:eastAsia="DengXian"/>
          <w:lang w:eastAsia="zh-CN"/>
        </w:rPr>
        <w:t xml:space="preserve"> to DCAF.</w:t>
      </w:r>
      <w:r w:rsidR="00DA21E7" w:rsidRPr="00EC1680">
        <w:rPr>
          <w:rFonts w:eastAsia="DengXian"/>
          <w:lang w:eastAsia="zh-CN"/>
        </w:rPr>
        <w:t xml:space="preserve"> Step 8a is for DCAF in trusted domain and step 8b is for DCAF in untrusted domain.</w:t>
      </w:r>
    </w:p>
    <w:p w14:paraId="2D79BF3F" w14:textId="1362DF0E" w:rsidR="00365AD8" w:rsidRPr="00365AD8" w:rsidRDefault="00365AD8" w:rsidP="00365AD8">
      <w:pPr>
        <w:pStyle w:val="NO"/>
        <w:rPr>
          <w:rFonts w:eastAsia="Times New Roman"/>
          <w:lang w:eastAsia="zh-CN"/>
        </w:rPr>
      </w:pPr>
      <w:bookmarkStart w:id="13" w:name="_Hlk100239800"/>
      <w:r w:rsidRPr="002C6AC2">
        <w:rPr>
          <w:rFonts w:eastAsia="Times New Roman"/>
          <w:lang w:eastAsia="zh-CN"/>
        </w:rPr>
        <w:t xml:space="preserve">NOTE </w:t>
      </w:r>
      <w:r>
        <w:rPr>
          <w:rFonts w:eastAsia="Times New Roman"/>
          <w:lang w:val="en-US" w:eastAsia="zh-CN"/>
        </w:rPr>
        <w:t>X</w:t>
      </w:r>
      <w:r w:rsidRPr="002C6AC2">
        <w:rPr>
          <w:rFonts w:eastAsia="Times New Roman"/>
          <w:lang w:eastAsia="zh-CN"/>
        </w:rPr>
        <w:t>:</w:t>
      </w:r>
      <w:r w:rsidRPr="002C6AC2">
        <w:rPr>
          <w:rFonts w:eastAsia="Times New Roman"/>
          <w:lang w:eastAsia="zh-CN"/>
        </w:rPr>
        <w:tab/>
      </w:r>
      <w:bookmarkEnd w:id="13"/>
      <w:r w:rsidRPr="00365AD8">
        <w:rPr>
          <w:rFonts w:eastAsia="Times New Roman"/>
          <w:lang w:val="en-US" w:eastAsia="zh-CN"/>
        </w:rPr>
        <w:t>The security aspect</w:t>
      </w:r>
      <w:r>
        <w:rPr>
          <w:rFonts w:eastAsia="Times New Roman"/>
          <w:lang w:val="en-US" w:eastAsia="zh-CN"/>
        </w:rPr>
        <w:t>s</w:t>
      </w:r>
      <w:r w:rsidRPr="00365AD8">
        <w:rPr>
          <w:rFonts w:eastAsia="Times New Roman"/>
          <w:lang w:val="en-US" w:eastAsia="zh-CN"/>
        </w:rPr>
        <w:t xml:space="preserve"> of </w:t>
      </w:r>
      <w:r>
        <w:rPr>
          <w:rFonts w:eastAsia="Times New Roman"/>
          <w:lang w:val="en-US" w:eastAsia="zh-CN"/>
        </w:rPr>
        <w:t>exposure</w:t>
      </w:r>
      <w:r w:rsidRPr="00365AD8">
        <w:rPr>
          <w:rFonts w:eastAsia="Times New Roman"/>
          <w:lang w:val="en-US" w:eastAsia="zh-CN"/>
        </w:rPr>
        <w:t xml:space="preserve"> of network </w:t>
      </w:r>
      <w:r>
        <w:rPr>
          <w:rFonts w:eastAsia="Times New Roman"/>
          <w:lang w:val="en-US" w:eastAsia="zh-CN"/>
        </w:rPr>
        <w:t>data</w:t>
      </w:r>
      <w:r w:rsidRPr="00365AD8">
        <w:rPr>
          <w:rFonts w:eastAsia="Times New Roman"/>
          <w:lang w:val="en-US" w:eastAsia="zh-CN"/>
        </w:rPr>
        <w:t xml:space="preserve"> must be evaluated by SA3.</w:t>
      </w:r>
    </w:p>
    <w:p w14:paraId="631FB42B" w14:textId="48521AAC" w:rsidR="00227BA1" w:rsidRDefault="00227BA1" w:rsidP="002F2A4C">
      <w:pPr>
        <w:pStyle w:val="B1"/>
        <w:rPr>
          <w:rFonts w:eastAsia="DengXian"/>
          <w:lang w:eastAsia="zh-CN"/>
        </w:rPr>
      </w:pPr>
      <w:r w:rsidRPr="00EC1680">
        <w:rPr>
          <w:rFonts w:eastAsia="DengXian"/>
          <w:lang w:eastAsia="zh-CN"/>
        </w:rPr>
        <w:t>9. DCAF sends the analytics result to UE application client via application layer signaling.</w:t>
      </w:r>
    </w:p>
    <w:p w14:paraId="591050C0" w14:textId="107C1E73" w:rsidR="006F1EDA" w:rsidRPr="00B76628" w:rsidRDefault="00AD0D03" w:rsidP="00AD0D03">
      <w:pPr>
        <w:overflowPunct w:val="0"/>
        <w:autoSpaceDE w:val="0"/>
        <w:autoSpaceDN w:val="0"/>
        <w:adjustRightInd w:val="0"/>
        <w:ind w:left="284"/>
        <w:jc w:val="left"/>
        <w:textAlignment w:val="baseline"/>
      </w:pPr>
      <w:r>
        <w:t xml:space="preserve">10-11. </w:t>
      </w:r>
      <w:r w:rsidR="006F1EDA" w:rsidRPr="00085C8F">
        <w:t>If a Subscribe/</w:t>
      </w:r>
      <w:r w:rsidR="006F1EDA" w:rsidRPr="002747B3">
        <w:t>N</w:t>
      </w:r>
      <w:r w:rsidR="006F1EDA" w:rsidRPr="00085C8F">
        <w:t>otify service operation is invoked in step</w:t>
      </w:r>
      <w:r w:rsidR="001064D4">
        <w:t xml:space="preserve"> </w:t>
      </w:r>
      <w:r w:rsidR="006F1EDA">
        <w:t>5</w:t>
      </w:r>
      <w:r w:rsidR="006F1EDA" w:rsidRPr="00085C8F">
        <w:t xml:space="preserve">, the NWDAF may further notify the analytics to UE </w:t>
      </w:r>
      <w:proofErr w:type="gramStart"/>
      <w:r w:rsidR="006F1EDA" w:rsidRPr="00085C8F">
        <w:t>e.g.</w:t>
      </w:r>
      <w:proofErr w:type="gramEnd"/>
      <w:r w:rsidR="006F1EDA" w:rsidRPr="00085C8F">
        <w:t xml:space="preserve"> periodically).</w:t>
      </w:r>
      <w:r w:rsidR="006F1EDA">
        <w:t xml:space="preserve"> </w:t>
      </w:r>
      <w:r w:rsidR="006F1EDA" w:rsidRPr="00B76628">
        <w:t>NWDAF notifies</w:t>
      </w:r>
      <w:r w:rsidR="006F1EDA">
        <w:t xml:space="preserve"> </w:t>
      </w:r>
      <w:r w:rsidR="006F1EDA" w:rsidRPr="00B76628">
        <w:t>the</w:t>
      </w:r>
      <w:r w:rsidR="006F1EDA">
        <w:t xml:space="preserve"> </w:t>
      </w:r>
      <w:r w:rsidRPr="00AD0D03">
        <w:t xml:space="preserve">analytics result to DCAF. Step </w:t>
      </w:r>
      <w:r>
        <w:t>11</w:t>
      </w:r>
      <w:r w:rsidRPr="00AD0D03">
        <w:t xml:space="preserve">a is for DCAF in trusted domain and step </w:t>
      </w:r>
      <w:r>
        <w:t>11</w:t>
      </w:r>
      <w:r w:rsidRPr="00AD0D03">
        <w:t>b is for DCAF in untrusted domain.</w:t>
      </w:r>
    </w:p>
    <w:p w14:paraId="61F6B31C" w14:textId="0EA10051" w:rsidR="006F1EDA" w:rsidRPr="00534890" w:rsidRDefault="006F1EDA" w:rsidP="00AD0D03">
      <w:pPr>
        <w:pStyle w:val="ListParagraph"/>
        <w:numPr>
          <w:ilvl w:val="0"/>
          <w:numId w:val="5"/>
        </w:numPr>
        <w:overflowPunct w:val="0"/>
        <w:autoSpaceDE w:val="0"/>
        <w:autoSpaceDN w:val="0"/>
        <w:adjustRightInd w:val="0"/>
        <w:jc w:val="left"/>
        <w:textAlignment w:val="baseline"/>
      </w:pPr>
      <w:r w:rsidRPr="00B76628">
        <w:t xml:space="preserve">DCAF exposes the </w:t>
      </w:r>
      <w:r>
        <w:t xml:space="preserve">requested </w:t>
      </w:r>
      <w:r w:rsidRPr="00B76628">
        <w:t>analytics to UE.</w:t>
      </w:r>
    </w:p>
    <w:p w14:paraId="13BD564C" w14:textId="77777777" w:rsidR="00FA6159" w:rsidRPr="001064D4" w:rsidRDefault="00FA6159" w:rsidP="00FC7E7E">
      <w:pPr>
        <w:rPr>
          <w:rFonts w:eastAsiaTheme="minorEastAsia" w:hint="eastAsia"/>
          <w:lang w:eastAsia="zh-CN"/>
        </w:rPr>
      </w:pPr>
    </w:p>
    <w:p w14:paraId="61A45B14" w14:textId="77777777" w:rsidR="00FC7E7E" w:rsidRDefault="00FC7E7E" w:rsidP="00FC7E7E">
      <w:pPr>
        <w:pStyle w:val="Heading3"/>
        <w:rPr>
          <w:lang w:eastAsia="zh-CN"/>
        </w:rPr>
      </w:pPr>
      <w:bookmarkStart w:id="14" w:name="_Toc97271693"/>
      <w:r>
        <w:rPr>
          <w:lang w:eastAsia="zh-CN"/>
        </w:rPr>
        <w:t>6.X.3</w:t>
      </w:r>
      <w:r>
        <w:rPr>
          <w:lang w:eastAsia="zh-CN"/>
        </w:rPr>
        <w:tab/>
      </w:r>
      <w:bookmarkEnd w:id="7"/>
      <w:r>
        <w:t xml:space="preserve">Impacts on </w:t>
      </w:r>
      <w:bookmarkEnd w:id="8"/>
      <w:bookmarkEnd w:id="9"/>
      <w:r w:rsidRPr="003115A8">
        <w:rPr>
          <w:lang w:eastAsia="zh-CN"/>
        </w:rPr>
        <w:t xml:space="preserve">services, </w:t>
      </w:r>
      <w:proofErr w:type="gramStart"/>
      <w:r w:rsidRPr="003115A8">
        <w:rPr>
          <w:lang w:eastAsia="zh-CN"/>
        </w:rPr>
        <w:t>entities</w:t>
      </w:r>
      <w:proofErr w:type="gramEnd"/>
      <w:r w:rsidRPr="003115A8">
        <w:rPr>
          <w:lang w:eastAsia="zh-CN"/>
        </w:rPr>
        <w:t xml:space="preserve"> and interfaces</w:t>
      </w:r>
      <w:bookmarkEnd w:id="14"/>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2668FF3C" w:rsidR="00DA21E7" w:rsidRDefault="00DA21E7" w:rsidP="00DA21E7">
      <w:pPr>
        <w:rPr>
          <w:lang w:eastAsia="zh-CN"/>
        </w:rPr>
      </w:pPr>
      <w:r>
        <w:rPr>
          <w:lang w:eastAsia="zh-CN"/>
        </w:rPr>
        <w:t xml:space="preserve">- </w:t>
      </w:r>
      <w:r w:rsidR="004649A2">
        <w:rPr>
          <w:lang w:eastAsia="zh-CN"/>
        </w:rPr>
        <w:t xml:space="preserve">receives </w:t>
      </w:r>
      <w:r>
        <w:rPr>
          <w:lang w:eastAsia="zh-CN"/>
        </w:rPr>
        <w:t>analytics response from NWDAF.</w:t>
      </w:r>
    </w:p>
    <w:p w14:paraId="228DDCBE" w14:textId="77777777" w:rsidR="009E0516" w:rsidRDefault="00DA21E7" w:rsidP="009E0516">
      <w:pPr>
        <w:rPr>
          <w:lang w:eastAsia="zh-CN"/>
        </w:rPr>
      </w:pPr>
      <w:r>
        <w:rPr>
          <w:lang w:eastAsia="zh-CN"/>
        </w:rPr>
        <w:t>- sends the received analytics result to UE via application layer signalling.</w:t>
      </w:r>
    </w:p>
    <w:p w14:paraId="654DAD74" w14:textId="173F6E9B" w:rsidR="00544BD0" w:rsidRDefault="009E0516" w:rsidP="009E0516">
      <w:pPr>
        <w:rPr>
          <w:lang w:eastAsia="zh-CN"/>
        </w:rPr>
      </w:pPr>
      <w:r>
        <w:rPr>
          <w:lang w:eastAsia="zh-CN"/>
        </w:rPr>
        <w:t xml:space="preserve">- </w:t>
      </w:r>
      <w:r w:rsidR="00544BD0" w:rsidRPr="002E4A62">
        <w:rPr>
          <w:rFonts w:hint="eastAsia"/>
          <w:lang w:eastAsia="zh-CN"/>
        </w:rPr>
        <w:t>c</w:t>
      </w:r>
      <w:r w:rsidR="00544BD0" w:rsidRPr="002E4A62">
        <w:rPr>
          <w:lang w:eastAsia="zh-CN"/>
        </w:rPr>
        <w:t>heck</w:t>
      </w:r>
      <w:r w:rsidR="00544BD0" w:rsidRPr="002E4A62">
        <w:rPr>
          <w:rFonts w:hint="eastAsia"/>
          <w:lang w:eastAsia="zh-CN"/>
        </w:rPr>
        <w:t>s</w:t>
      </w:r>
      <w:r w:rsidR="00544BD0" w:rsidRPr="002E4A62">
        <w:rPr>
          <w:lang w:eastAsia="zh-CN"/>
        </w:rPr>
        <w:t xml:space="preserve"> with NEF about authorization information for the UE if it is allowed to obtain analytics ID from the network</w:t>
      </w:r>
    </w:p>
    <w:p w14:paraId="700425FC" w14:textId="77777777" w:rsidR="00544BD0" w:rsidRPr="002E4A62" w:rsidRDefault="00544BD0" w:rsidP="00544BD0">
      <w:pPr>
        <w:rPr>
          <w:lang w:eastAsia="zh-CN"/>
        </w:rPr>
      </w:pPr>
    </w:p>
    <w:p w14:paraId="6A32357F" w14:textId="77777777" w:rsidR="00544BD0" w:rsidRPr="002E4A62" w:rsidRDefault="00544BD0" w:rsidP="00544BD0">
      <w:pPr>
        <w:rPr>
          <w:lang w:eastAsia="zh-CN"/>
        </w:rPr>
      </w:pPr>
      <w:r w:rsidRPr="002E4A62">
        <w:rPr>
          <w:rFonts w:hint="eastAsia"/>
          <w:lang w:eastAsia="zh-CN"/>
        </w:rPr>
        <w:t>N</w:t>
      </w:r>
      <w:r w:rsidRPr="002E4A62">
        <w:rPr>
          <w:lang w:eastAsia="zh-CN"/>
        </w:rPr>
        <w:t>EF</w:t>
      </w:r>
      <w:r>
        <w:rPr>
          <w:lang w:eastAsia="zh-CN"/>
        </w:rPr>
        <w:t>:</w:t>
      </w:r>
    </w:p>
    <w:p w14:paraId="233B3A35" w14:textId="77777777" w:rsidR="00544BD0" w:rsidRPr="002E4A62" w:rsidRDefault="00544BD0" w:rsidP="00544BD0">
      <w:pPr>
        <w:numPr>
          <w:ilvl w:val="0"/>
          <w:numId w:val="6"/>
        </w:numPr>
        <w:rPr>
          <w:rFonts w:eastAsia="DengXian"/>
          <w:lang w:eastAsia="zh-CN"/>
        </w:rPr>
      </w:pPr>
      <w:r w:rsidRPr="002E4A62">
        <w:rPr>
          <w:lang w:eastAsia="zh-CN"/>
        </w:rPr>
        <w:t>Check</w:t>
      </w:r>
      <w:r>
        <w:rPr>
          <w:lang w:eastAsia="zh-CN"/>
        </w:rPr>
        <w:t>s</w:t>
      </w:r>
      <w:r w:rsidRPr="002E4A62">
        <w:rPr>
          <w:lang w:eastAsia="zh-CN"/>
        </w:rPr>
        <w:t xml:space="preserve"> about authorization information for the UE based on local policy, the UE subscription data about whether the UE has subscribed to</w:t>
      </w:r>
      <w:r w:rsidRPr="002E4A62">
        <w:rPr>
          <w:rFonts w:eastAsia="DengXian"/>
          <w:lang w:eastAsia="zh-CN"/>
        </w:rPr>
        <w:t xml:space="preserve"> the service that</w:t>
      </w:r>
      <w:r w:rsidRPr="00335F88">
        <w:rPr>
          <w:rFonts w:eastAsia="DengXian"/>
          <w:lang w:eastAsia="zh-CN"/>
        </w:rPr>
        <w:t xml:space="preserve"> obtaining </w:t>
      </w:r>
      <w:r>
        <w:rPr>
          <w:rFonts w:eastAsia="DengXian"/>
          <w:lang w:eastAsia="zh-CN"/>
        </w:rPr>
        <w:t>some specific analytics ID</w:t>
      </w:r>
      <w:r w:rsidRPr="00335F88">
        <w:rPr>
          <w:rFonts w:eastAsia="DengXian"/>
          <w:lang w:eastAsia="zh-CN"/>
        </w:rPr>
        <w:t xml:space="preserve"> from network</w:t>
      </w:r>
      <w:r w:rsidRPr="002E4A62">
        <w:rPr>
          <w:rFonts w:eastAsia="DengXian"/>
          <w:lang w:eastAsia="zh-CN"/>
        </w:rPr>
        <w:t>.</w:t>
      </w:r>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DB6DE" w14:textId="77777777" w:rsidR="00B6202F" w:rsidRDefault="00B6202F">
      <w:r>
        <w:separator/>
      </w:r>
    </w:p>
  </w:endnote>
  <w:endnote w:type="continuationSeparator" w:id="0">
    <w:p w14:paraId="4C7C2F87" w14:textId="77777777" w:rsidR="00B6202F" w:rsidRDefault="00B6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03CE" w14:textId="77777777" w:rsidR="00B6202F" w:rsidRDefault="00B6202F">
      <w:r>
        <w:separator/>
      </w:r>
    </w:p>
  </w:footnote>
  <w:footnote w:type="continuationSeparator" w:id="0">
    <w:p w14:paraId="23D60433" w14:textId="77777777" w:rsidR="00B6202F" w:rsidRDefault="00B6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6"/>
  </w:num>
  <w:num w:numId="5">
    <w:abstractNumId w:val="3"/>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6EC"/>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D6"/>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6AF91072-2AA6-4D1C-8E0D-CC8E4E8E7502}">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1590</Words>
  <Characters>8153</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QC_150Erev</cp:lastModifiedBy>
  <cp:revision>7</cp:revision>
  <cp:lastPrinted>2017-11-08T17:38:00Z</cp:lastPrinted>
  <dcterms:created xsi:type="dcterms:W3CDTF">2022-04-08T13:41:00Z</dcterms:created>
  <dcterms:modified xsi:type="dcterms:W3CDTF">2022-04-12T06:09:00Z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