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4F17C682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515EF6">
        <w:rPr>
          <w:rFonts w:ascii="Arial" w:hAnsi="Arial" w:cs="Arial"/>
          <w:b/>
          <w:bCs/>
          <w:sz w:val="24"/>
        </w:rPr>
        <w:t>S2-2203</w:t>
      </w:r>
      <w:r w:rsidR="000950AB">
        <w:rPr>
          <w:rFonts w:ascii="Arial" w:hAnsi="Arial" w:cs="Arial"/>
          <w:b/>
          <w:bCs/>
          <w:sz w:val="24"/>
        </w:rPr>
        <w:t>5</w:t>
      </w:r>
      <w:r w:rsidR="00515EF6">
        <w:rPr>
          <w:rFonts w:ascii="Arial" w:hAnsi="Arial" w:cs="Arial"/>
          <w:b/>
          <w:bCs/>
          <w:sz w:val="24"/>
        </w:rPr>
        <w:t>4</w:t>
      </w:r>
      <w:r w:rsidR="000950AB">
        <w:rPr>
          <w:rFonts w:ascii="Arial" w:hAnsi="Arial" w:cs="Arial"/>
          <w:b/>
          <w:bCs/>
          <w:sz w:val="24"/>
        </w:rPr>
        <w:t>2</w:t>
      </w:r>
    </w:p>
    <w:p w14:paraId="14CD78CB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1FD4FD60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04FF">
        <w:rPr>
          <w:rFonts w:ascii="Arial" w:hAnsi="Arial" w:cs="Arial"/>
          <w:b/>
        </w:rPr>
        <w:t>KI#4</w:t>
      </w:r>
      <w:r w:rsidR="0081798B">
        <w:rPr>
          <w:rFonts w:ascii="Arial" w:hAnsi="Arial" w:cs="Arial"/>
          <w:b/>
        </w:rPr>
        <w:t xml:space="preserve">: </w:t>
      </w:r>
      <w:r w:rsidR="007259F7">
        <w:rPr>
          <w:rFonts w:ascii="Arial" w:hAnsi="Arial" w:cs="Arial"/>
          <w:b/>
        </w:rPr>
        <w:t xml:space="preserve">Solution proposal </w:t>
      </w:r>
      <w:r w:rsidR="00FD331C" w:rsidRPr="00FD331C">
        <w:rPr>
          <w:rFonts w:ascii="Arial" w:hAnsi="Arial" w:cs="Arial"/>
          <w:b/>
        </w:rPr>
        <w:t>PDU Set integrated packet handling</w:t>
      </w:r>
    </w:p>
    <w:p w14:paraId="410D7ECC" w14:textId="77777777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27DC">
        <w:rPr>
          <w:rFonts w:ascii="Arial" w:hAnsi="Arial" w:cs="Arial"/>
          <w:b/>
        </w:rPr>
        <w:t>Agreement</w:t>
      </w:r>
    </w:p>
    <w:p w14:paraId="3DC641D5" w14:textId="3459E21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CB3B9D">
        <w:rPr>
          <w:rFonts w:ascii="Arial" w:hAnsi="Arial" w:cs="Arial"/>
          <w:b/>
        </w:rPr>
        <w:t>9.19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77777777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for the key issue “</w:t>
      </w:r>
      <w:r w:rsidR="003F4E2D" w:rsidRPr="003F4E2D">
        <w:rPr>
          <w:rFonts w:ascii="Arial" w:hAnsi="Arial" w:cs="Arial"/>
          <w:i/>
        </w:rPr>
        <w:t>PDU Set integrated packet handling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4A511542" w14:textId="77777777" w:rsidR="001C3FFD" w:rsidRDefault="00060E04" w:rsidP="001C3FFD">
      <w:r>
        <w:t xml:space="preserve">The </w:t>
      </w:r>
      <w:r w:rsidR="00B02C57" w:rsidRPr="00B02C57">
        <w:t>FS_</w:t>
      </w:r>
      <w:r w:rsidR="001C3FFD">
        <w:t>XRM</w:t>
      </w:r>
      <w:r w:rsidR="00B02C57" w:rsidRPr="00B02C57">
        <w:t xml:space="preserve"> </w:t>
      </w:r>
      <w:r>
        <w:t>SID</w:t>
      </w:r>
      <w:r w:rsidR="00B02C57">
        <w:t xml:space="preserve"> has a KI </w:t>
      </w:r>
      <w:bookmarkStart w:id="1" w:name="_Hlk93059962"/>
      <w:r w:rsidR="00411D7F">
        <w:t>“</w:t>
      </w:r>
      <w:bookmarkStart w:id="2" w:name="_Hlk94039492"/>
      <w:bookmarkEnd w:id="1"/>
      <w:r w:rsidR="001C3FFD">
        <w:t xml:space="preserve">PDU Set </w:t>
      </w:r>
      <w:r w:rsidR="001C3FFD" w:rsidRPr="005618E8">
        <w:t>integrated</w:t>
      </w:r>
      <w:r w:rsidR="001C3FFD">
        <w:t xml:space="preserve"> </w:t>
      </w:r>
      <w:r w:rsidR="001C3FFD" w:rsidRPr="00CC749B">
        <w:t xml:space="preserve">packet </w:t>
      </w:r>
      <w:r w:rsidR="001C3FFD" w:rsidRPr="005618E8">
        <w:t>handling</w:t>
      </w:r>
      <w:bookmarkEnd w:id="2"/>
      <w:r w:rsidR="00411D7F">
        <w:t>” as</w:t>
      </w:r>
      <w:r w:rsidR="00B02C57">
        <w:t xml:space="preserve"> agreed in S2-2201</w:t>
      </w:r>
      <w:r w:rsidR="001C3FFD">
        <w:t xml:space="preserve">802. As per the KI description, </w:t>
      </w:r>
    </w:p>
    <w:p w14:paraId="23A958E6" w14:textId="77777777" w:rsidR="001C3FFD" w:rsidRDefault="001C3FFD" w:rsidP="001C3FFD">
      <w:r w:rsidRPr="001C3FFD">
        <w:rPr>
          <w:i/>
          <w:iCs/>
          <w:lang w:eastAsia="zh-CN"/>
        </w:rPr>
        <w:t xml:space="preserve">This key issue proposes to study </w:t>
      </w:r>
      <w:r w:rsidRPr="001C3FFD">
        <w:rPr>
          <w:i/>
          <w:iCs/>
        </w:rPr>
        <w:t xml:space="preserve">PDU Set integrated packet </w:t>
      </w:r>
      <w:r w:rsidRPr="001C3FFD">
        <w:rPr>
          <w:rFonts w:hint="eastAsia"/>
          <w:i/>
          <w:iCs/>
        </w:rPr>
        <w:t>handling</w:t>
      </w:r>
      <w:r w:rsidRPr="001C3FFD">
        <w:rPr>
          <w:i/>
          <w:iCs/>
          <w:lang w:eastAsia="zh-CN"/>
        </w:rPr>
        <w:t xml:space="preserve"> in 5G network, in which the group of packets belongs to a same PDU Set will be handled in an integrated manner.</w:t>
      </w:r>
      <w:r w:rsidRPr="00816647">
        <w:rPr>
          <w:lang w:eastAsia="zh-CN"/>
        </w:rPr>
        <w:t xml:space="preserve"> </w:t>
      </w:r>
    </w:p>
    <w:p w14:paraId="32C433D1" w14:textId="77777777" w:rsidR="001C3FFD" w:rsidRDefault="001C3FFD" w:rsidP="001C3FFD">
      <w:r>
        <w:t xml:space="preserve">Aspects to be studied </w:t>
      </w:r>
      <w:r w:rsidR="005A3873">
        <w:t>are</w:t>
      </w:r>
      <w:r>
        <w:t>:</w:t>
      </w:r>
    </w:p>
    <w:p w14:paraId="2C049E9C" w14:textId="5D9CF09B" w:rsidR="001C3FFD" w:rsidRPr="00205D6E" w:rsidRDefault="001C3FFD" w:rsidP="005A3873">
      <w:pPr>
        <w:pStyle w:val="B1"/>
        <w:numPr>
          <w:ilvl w:val="0"/>
          <w:numId w:val="13"/>
        </w:numPr>
        <w:rPr>
          <w:color w:val="70AD47"/>
          <w:lang w:eastAsia="zh-CN"/>
        </w:rPr>
      </w:pPr>
      <w:bookmarkStart w:id="3" w:name="_Hlk94089051"/>
      <w:r w:rsidRPr="00205D6E">
        <w:rPr>
          <w:color w:val="70AD47"/>
          <w:lang w:eastAsia="zh-CN"/>
        </w:rPr>
        <w:t xml:space="preserve">Which types of PDU Set </w:t>
      </w:r>
      <w:r w:rsidRPr="00205D6E">
        <w:rPr>
          <w:rFonts w:eastAsia="Times New Roman"/>
          <w:color w:val="70AD47"/>
          <w:lang w:eastAsia="zh-CN"/>
        </w:rPr>
        <w:t>(e.g.</w:t>
      </w:r>
      <w:r w:rsidR="004B0204">
        <w:rPr>
          <w:rFonts w:eastAsia="Times New Roman"/>
          <w:color w:val="70AD47"/>
          <w:lang w:eastAsia="zh-CN"/>
        </w:rPr>
        <w:t>,</w:t>
      </w:r>
      <w:r w:rsidRPr="00205D6E">
        <w:rPr>
          <w:rFonts w:eastAsia="Times New Roman"/>
          <w:color w:val="70AD47"/>
          <w:lang w:eastAsia="zh-CN"/>
        </w:rPr>
        <w:t xml:space="preserve"> frame/video slice) </w:t>
      </w:r>
      <w:r w:rsidRPr="00205D6E">
        <w:rPr>
          <w:color w:val="70AD47"/>
          <w:lang w:eastAsia="zh-CN"/>
        </w:rPr>
        <w:t>shall be supported for PDU Set integrated packet handling by 5G network</w:t>
      </w:r>
      <w:r w:rsidRPr="00205D6E">
        <w:rPr>
          <w:rFonts w:hint="eastAsia"/>
          <w:color w:val="70AD47"/>
          <w:lang w:eastAsia="zh-CN"/>
        </w:rPr>
        <w:t>;</w:t>
      </w:r>
      <w:bookmarkEnd w:id="3"/>
    </w:p>
    <w:p w14:paraId="48459DAA" w14:textId="77777777" w:rsidR="001C3FFD" w:rsidRPr="00816647" w:rsidRDefault="001C3FFD" w:rsidP="001C3FFD">
      <w:pPr>
        <w:pStyle w:val="NO"/>
        <w:rPr>
          <w:lang w:val="en-US" w:eastAsia="en-US"/>
        </w:rPr>
      </w:pPr>
      <w:bookmarkStart w:id="4" w:name="_Hlk94089120"/>
      <w:r w:rsidRPr="00816647">
        <w:rPr>
          <w:lang w:val="en-US" w:eastAsia="en-US"/>
        </w:rPr>
        <w:t>NOTE 1: Coordination with SA WG4 is possibly needed.</w:t>
      </w:r>
    </w:p>
    <w:p w14:paraId="31BE582D" w14:textId="77777777" w:rsidR="001C3FFD" w:rsidRPr="00816647" w:rsidRDefault="001C3FFD" w:rsidP="001C3FFD">
      <w:pPr>
        <w:pStyle w:val="B1"/>
        <w:rPr>
          <w:lang w:eastAsia="zh-CN"/>
        </w:rPr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  <w:t>What information should be provided to the 5GS regarding PDU Set for integrated packet handling, and how such information should be provided</w:t>
      </w:r>
      <w:r w:rsidRPr="00816647">
        <w:rPr>
          <w:rFonts w:hint="eastAsia"/>
          <w:lang w:eastAsia="zh-CN"/>
        </w:rPr>
        <w:t>;</w:t>
      </w:r>
    </w:p>
    <w:bookmarkEnd w:id="4"/>
    <w:p w14:paraId="6E4992E2" w14:textId="77777777" w:rsidR="001C3FFD" w:rsidRPr="00816647" w:rsidRDefault="001C3FFD" w:rsidP="001C3FFD">
      <w:pPr>
        <w:pStyle w:val="B1"/>
        <w:rPr>
          <w:lang w:eastAsia="zh-CN"/>
        </w:rPr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  <w:t>How the 5GS identifies that a PDU belongs to a specific PDU Set;</w:t>
      </w:r>
    </w:p>
    <w:p w14:paraId="1794CE75" w14:textId="77777777" w:rsidR="001C3FFD" w:rsidRPr="00816647" w:rsidRDefault="001C3FFD" w:rsidP="001C3FFD">
      <w:pPr>
        <w:pStyle w:val="NO"/>
        <w:rPr>
          <w:lang w:eastAsia="zh-CN"/>
        </w:rPr>
      </w:pPr>
      <w:r w:rsidRPr="00816647">
        <w:rPr>
          <w:lang w:eastAsia="zh-CN"/>
        </w:rPr>
        <w:t>NOTE 2: It is assumed that some header information necessary for the identification of PDUs and it is assumed that the corresponding information is not encrypted.</w:t>
      </w:r>
    </w:p>
    <w:p w14:paraId="42C116C6" w14:textId="77777777" w:rsidR="001C3FFD" w:rsidRPr="00205D6E" w:rsidRDefault="001C3FFD" w:rsidP="001C3FFD">
      <w:pPr>
        <w:pStyle w:val="B1"/>
        <w:rPr>
          <w:color w:val="70AD47"/>
          <w:lang w:eastAsia="zh-CN"/>
        </w:rPr>
      </w:pPr>
      <w:bookmarkStart w:id="5" w:name="_Hlk94089313"/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205D6E">
        <w:rPr>
          <w:color w:val="70AD47"/>
          <w:lang w:eastAsia="zh-CN"/>
        </w:rPr>
        <w:t>Whether and how to enhance the QoS model and policy control for PDU Set integrated packet handling;</w:t>
      </w:r>
    </w:p>
    <w:p w14:paraId="04939395" w14:textId="77777777" w:rsidR="001C3FFD" w:rsidRPr="00816647" w:rsidRDefault="001C3FFD" w:rsidP="001C3FFD">
      <w:pPr>
        <w:pStyle w:val="B1"/>
        <w:rPr>
          <w:lang w:eastAsia="zh-CN"/>
        </w:rPr>
      </w:pPr>
      <w:bookmarkStart w:id="6" w:name="_Hlk94089401"/>
      <w:r w:rsidRPr="00816647">
        <w:rPr>
          <w:lang w:eastAsia="zh-CN"/>
        </w:rPr>
        <w:t>-</w:t>
      </w:r>
      <w:r w:rsidRPr="00816647">
        <w:rPr>
          <w:lang w:eastAsia="zh-CN"/>
        </w:rPr>
        <w:tab/>
        <w:t>Whether and how to perform the PDU Set integrated packet handling in the UE, RAN and/or UPF;</w:t>
      </w:r>
    </w:p>
    <w:p w14:paraId="2C9172F4" w14:textId="77777777" w:rsidR="001C3FFD" w:rsidRPr="00205D6E" w:rsidRDefault="001C3FFD" w:rsidP="001C3FFD">
      <w:pPr>
        <w:pStyle w:val="B1"/>
        <w:rPr>
          <w:color w:val="70AD47"/>
          <w:lang w:eastAsia="zh-CN"/>
        </w:rPr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205D6E">
        <w:rPr>
          <w:color w:val="70AD47"/>
          <w:lang w:eastAsia="zh-CN"/>
        </w:rPr>
        <w:t xml:space="preserve">What information needs to be provided to the RAN and/or UPF to support PDU Set integrated packet handling in both the downlink and uplink direction. </w:t>
      </w:r>
    </w:p>
    <w:p w14:paraId="62F3BA7A" w14:textId="77777777" w:rsidR="001C3FFD" w:rsidRPr="00816647" w:rsidRDefault="001C3FFD" w:rsidP="001C3FFD">
      <w:pPr>
        <w:pStyle w:val="B1"/>
        <w:rPr>
          <w:lang w:eastAsia="zh-CN"/>
        </w:rPr>
      </w:pPr>
      <w:bookmarkStart w:id="7" w:name="_Hlk96351276"/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205D6E">
        <w:rPr>
          <w:color w:val="70AD47"/>
          <w:lang w:eastAsia="zh-CN"/>
        </w:rPr>
        <w:t>Whether and how provide information to the UE for PDU Set integrated packet handling.</w:t>
      </w:r>
    </w:p>
    <w:bookmarkEnd w:id="5"/>
    <w:bookmarkEnd w:id="6"/>
    <w:bookmarkEnd w:id="7"/>
    <w:p w14:paraId="3B45D13B" w14:textId="77777777" w:rsidR="001C3FFD" w:rsidRDefault="00814D0C" w:rsidP="001C3FFD">
      <w:r>
        <w:t xml:space="preserve">This solution </w:t>
      </w:r>
      <w:r w:rsidR="00DC252F">
        <w:t>proposes to</w:t>
      </w:r>
      <w:r>
        <w:t xml:space="preserve"> enhanc</w:t>
      </w:r>
      <w:r w:rsidR="00DC252F">
        <w:t>e</w:t>
      </w:r>
      <w:r>
        <w:t xml:space="preserve"> the 5GS QoS </w:t>
      </w:r>
      <w:r w:rsidR="00DC252F">
        <w:t>framework as follows</w:t>
      </w:r>
      <w:r>
        <w:t>:</w:t>
      </w:r>
    </w:p>
    <w:p w14:paraId="0078A864" w14:textId="093A3A01" w:rsidR="00814D0C" w:rsidRDefault="00814D0C" w:rsidP="00814D0C">
      <w:pPr>
        <w:numPr>
          <w:ilvl w:val="0"/>
          <w:numId w:val="13"/>
        </w:numPr>
      </w:pPr>
      <w:r>
        <w:t xml:space="preserve">The PDU Set needs to be </w:t>
      </w:r>
      <w:r w:rsidR="00DC252F">
        <w:t xml:space="preserve">applicable </w:t>
      </w:r>
      <w:r w:rsidR="00780D35">
        <w:t xml:space="preserve">to different applications such as </w:t>
      </w:r>
      <w:r w:rsidR="00780D35" w:rsidRPr="00780D35">
        <w:t>H-26</w:t>
      </w:r>
      <w:r w:rsidR="004B0204">
        <w:t>x</w:t>
      </w:r>
      <w:r w:rsidR="00780D35" w:rsidRPr="00780D35">
        <w:t xml:space="preserve"> video or AAC audio </w:t>
      </w:r>
      <w:r>
        <w:t>at</w:t>
      </w:r>
      <w:r w:rsidR="0016697F">
        <w:t xml:space="preserve"> multiple</w:t>
      </w:r>
      <w:r>
        <w:t xml:space="preserve"> levels such as per-frame</w:t>
      </w:r>
      <w:r w:rsidR="004B0204">
        <w:t xml:space="preserve"> or per-slice</w:t>
      </w:r>
      <w:r>
        <w:t xml:space="preserve"> (e</w:t>
      </w:r>
      <w:r w:rsidDel="004B0204">
        <w:t>.</w:t>
      </w:r>
      <w:r>
        <w:t>g P-</w:t>
      </w:r>
      <w:r w:rsidR="004B0204">
        <w:t>f</w:t>
      </w:r>
      <w:r>
        <w:t>rames</w:t>
      </w:r>
      <w:r w:rsidR="004B0204">
        <w:t>/slices</w:t>
      </w:r>
      <w:r>
        <w:t xml:space="preserve"> </w:t>
      </w:r>
      <w:r w:rsidR="004B0204">
        <w:t>or</w:t>
      </w:r>
      <w:r>
        <w:t xml:space="preserve"> I-</w:t>
      </w:r>
      <w:r w:rsidR="004B0204">
        <w:t>f</w:t>
      </w:r>
      <w:r>
        <w:t>rames</w:t>
      </w:r>
      <w:r w:rsidR="004B0204">
        <w:t>/slices</w:t>
      </w:r>
      <w:r>
        <w:t>)</w:t>
      </w:r>
      <w:r w:rsidR="004B0204">
        <w:t>,</w:t>
      </w:r>
      <w:r w:rsidR="002F290F" w:rsidDel="004B0204">
        <w:t xml:space="preserve"> </w:t>
      </w:r>
      <w:r w:rsidR="002F290F">
        <w:t>per-layer (e.g.</w:t>
      </w:r>
      <w:r w:rsidR="004B0204">
        <w:t>,</w:t>
      </w:r>
      <w:r w:rsidR="002F290F">
        <w:t xml:space="preserve"> Temporal Base Layer, Spatial Enhancement Layer)</w:t>
      </w:r>
      <w:r w:rsidR="005F4469">
        <w:t xml:space="preserve"> and per-stream (e.g., video stream, audio stream, haptic control stream)</w:t>
      </w:r>
      <w:r w:rsidR="002F290F">
        <w:t>. A packet may belong to more than one level</w:t>
      </w:r>
      <w:r w:rsidR="0016697F">
        <w:t>.</w:t>
      </w:r>
      <w:r w:rsidR="002F290F">
        <w:t xml:space="preserve"> For example, it should be possible to treat a packet carrying </w:t>
      </w:r>
      <w:r w:rsidR="0016697F">
        <w:t>a</w:t>
      </w:r>
      <w:r w:rsidR="002F290F">
        <w:t>n I-Frame</w:t>
      </w:r>
      <w:r w:rsidR="00D379AF">
        <w:t xml:space="preserve"> fragment</w:t>
      </w:r>
      <w:r w:rsidR="002F290F">
        <w:t xml:space="preserve"> </w:t>
      </w:r>
      <w:r w:rsidR="00D379AF">
        <w:t>for</w:t>
      </w:r>
      <w:r w:rsidR="002F290F">
        <w:t xml:space="preserve"> a Temporal and Spatial Base layer </w:t>
      </w:r>
      <w:r w:rsidR="0016697F">
        <w:t>different</w:t>
      </w:r>
      <w:r w:rsidR="00D379AF">
        <w:t>ly</w:t>
      </w:r>
      <w:r w:rsidR="0016697F">
        <w:t xml:space="preserve"> from a packet carrying</w:t>
      </w:r>
      <w:r w:rsidR="002F290F">
        <w:t xml:space="preserve"> an I-Frame </w:t>
      </w:r>
      <w:r w:rsidR="00D379AF">
        <w:t>fragment for</w:t>
      </w:r>
      <w:r w:rsidR="002F290F">
        <w:t xml:space="preserve"> a Temporal or Spatial Enhancement laye</w:t>
      </w:r>
      <w:r w:rsidR="00780D35">
        <w:t>r, and different from a</w:t>
      </w:r>
      <w:r w:rsidR="00D379AF">
        <w:t xml:space="preserve"> packet carrying a</w:t>
      </w:r>
      <w:r w:rsidR="00780D35">
        <w:t xml:space="preserve"> P-Frame</w:t>
      </w:r>
      <w:r w:rsidR="00D379AF">
        <w:t xml:space="preserve"> </w:t>
      </w:r>
      <w:r w:rsidR="00F417E8">
        <w:t>fragment</w:t>
      </w:r>
      <w:r w:rsidR="00780D35">
        <w:t xml:space="preserve"> in those same layers.</w:t>
      </w:r>
    </w:p>
    <w:p w14:paraId="2FE0C3A5" w14:textId="2DA1F6E6" w:rsidR="0038063B" w:rsidRDefault="0016697F" w:rsidP="00814D0C">
      <w:pPr>
        <w:numPr>
          <w:ilvl w:val="0"/>
          <w:numId w:val="13"/>
        </w:numPr>
      </w:pPr>
      <w:r>
        <w:t>Packets received at the 5GS must be classified according to the PDU Sets to which they belong. The classification needs to be conveyed within the 5GS (e.g.</w:t>
      </w:r>
      <w:r w:rsidR="004B0204">
        <w:t>,</w:t>
      </w:r>
      <w:r>
        <w:t xml:space="preserve"> from the UPF to the NG-RAN via markings</w:t>
      </w:r>
      <w:r w:rsidR="004B0204">
        <w:t xml:space="preserve"> in</w:t>
      </w:r>
      <w:r>
        <w:t xml:space="preserve"> a GTP-U header extension). Classification captures media layer attributes</w:t>
      </w:r>
      <w:r w:rsidR="004B0204">
        <w:t>,</w:t>
      </w:r>
      <w:r w:rsidR="0038063B">
        <w:t xml:space="preserve"> </w:t>
      </w:r>
      <w:r w:rsidR="00B33DE5">
        <w:t xml:space="preserve">and it </w:t>
      </w:r>
      <w:r w:rsidR="0038063B">
        <w:t xml:space="preserve">can </w:t>
      </w:r>
      <w:r w:rsidR="00B33DE5">
        <w:t xml:space="preserve">possibly </w:t>
      </w:r>
      <w:r w:rsidR="0038063B">
        <w:t>impact QoS treatment. This may include dependence of packet treatment on the successful handling other packets</w:t>
      </w:r>
      <w:r w:rsidR="0063639E">
        <w:t>,</w:t>
      </w:r>
      <w:r w:rsidR="0038063B">
        <w:t xml:space="preserve"> e.g.</w:t>
      </w:r>
      <w:r w:rsidR="004B0204">
        <w:t>,</w:t>
      </w:r>
      <w:r w:rsidR="0038063B">
        <w:t xml:space="preserve"> </w:t>
      </w:r>
      <w:r w:rsidR="001F4730">
        <w:t>treatment of a packet carrying a P-Frame is dependent on the successfu</w:t>
      </w:r>
      <w:r w:rsidR="00863BFD">
        <w:t xml:space="preserve">l </w:t>
      </w:r>
      <w:r w:rsidR="0038063B">
        <w:t xml:space="preserve">handling of </w:t>
      </w:r>
      <w:r w:rsidR="001F4730">
        <w:t xml:space="preserve">packets carrying an </w:t>
      </w:r>
      <w:r w:rsidR="0038063B">
        <w:t xml:space="preserve">I-Frame or </w:t>
      </w:r>
      <w:r w:rsidR="001F4730">
        <w:t xml:space="preserve">treatment of a packet carrying an enhancement layer is dependent on the successful handling of packets carrying a base </w:t>
      </w:r>
      <w:r w:rsidR="001F4730">
        <w:lastRenderedPageBreak/>
        <w:t>layer.</w:t>
      </w:r>
      <w:r w:rsidR="00DF5EE3">
        <w:t xml:space="preserve"> 3GPP standardization of classification is required so that packet markings indicating classification can be conveyed in the 5GS (e.g.</w:t>
      </w:r>
      <w:r w:rsidR="004B0204">
        <w:t>,</w:t>
      </w:r>
      <w:r w:rsidR="00DF5EE3">
        <w:t xml:space="preserve"> from the UPF to the NG-RAN</w:t>
      </w:r>
      <w:r w:rsidR="00204D48">
        <w:t xml:space="preserve"> for downlink packets</w:t>
      </w:r>
      <w:r w:rsidR="00DF5EE3">
        <w:t xml:space="preserve">). </w:t>
      </w:r>
    </w:p>
    <w:p w14:paraId="5CBE5713" w14:textId="5496600A" w:rsidR="00814D0C" w:rsidRDefault="00D379AF" w:rsidP="00814D0C">
      <w:pPr>
        <w:numPr>
          <w:ilvl w:val="0"/>
          <w:numId w:val="13"/>
        </w:numPr>
      </w:pPr>
      <w:r>
        <w:t>Classification as described above is separate from</w:t>
      </w:r>
      <w:r w:rsidR="00AA098F">
        <w:t xml:space="preserve"> Media Unit I</w:t>
      </w:r>
      <w:r>
        <w:t xml:space="preserve">dentification. </w:t>
      </w:r>
      <w:r w:rsidR="00AA098F">
        <w:t xml:space="preserve">Media Unit </w:t>
      </w:r>
      <w:r>
        <w:t>Identification provides</w:t>
      </w:r>
      <w:r w:rsidR="00AA098F">
        <w:t xml:space="preserve"> media specific</w:t>
      </w:r>
      <w:r>
        <w:t xml:space="preserve"> information necessary for classification</w:t>
      </w:r>
      <w:r w:rsidR="00AA098F">
        <w:t xml:space="preserve"> of packets according to the PDU Sets to which it belongs.</w:t>
      </w:r>
      <w:r w:rsidR="00AA098F" w:rsidRPr="00AA098F">
        <w:t xml:space="preserve"> </w:t>
      </w:r>
      <w:r w:rsidR="00AA098F">
        <w:t>Media Unit Identification</w:t>
      </w:r>
      <w:r>
        <w:t xml:space="preserve"> may </w:t>
      </w:r>
      <w:r w:rsidR="000F481A">
        <w:t>utilize</w:t>
      </w:r>
      <w:r>
        <w:t xml:space="preserve"> techniques </w:t>
      </w:r>
      <w:r w:rsidR="000F481A">
        <w:t>such as</w:t>
      </w:r>
      <w:r>
        <w:t xml:space="preserve"> DPI</w:t>
      </w:r>
      <w:r w:rsidR="00163225">
        <w:t xml:space="preserve"> (implementation specific)</w:t>
      </w:r>
      <w:r w:rsidR="00EA58CF">
        <w:t xml:space="preserve"> and</w:t>
      </w:r>
      <w:r w:rsidR="00A5162C">
        <w:t xml:space="preserve"> examination of RTP extension</w:t>
      </w:r>
      <w:r w:rsidR="004B0204">
        <w:t xml:space="preserve"> or payload format specific</w:t>
      </w:r>
      <w:r w:rsidR="00A5162C">
        <w:t xml:space="preserve"> headers </w:t>
      </w:r>
      <w:r>
        <w:t>to</w:t>
      </w:r>
      <w:r w:rsidR="001F4730">
        <w:t xml:space="preserve"> determine the media units associated with a packet.</w:t>
      </w:r>
    </w:p>
    <w:p w14:paraId="0D1F59D9" w14:textId="77777777" w:rsidR="00900F84" w:rsidRDefault="00A644F7" w:rsidP="00060E04">
      <w:pPr>
        <w:numPr>
          <w:ilvl w:val="0"/>
          <w:numId w:val="13"/>
        </w:numPr>
      </w:pPr>
      <w:r>
        <w:t xml:space="preserve">While classification describes media units associated with a packet, the treatment by the 5GS of a classified packet is based on policy as conveyed from the PCF via expanded PCC rules. </w:t>
      </w:r>
      <w:r w:rsidRPr="00FC0568">
        <w:rPr>
          <w:rFonts w:cs="Arial"/>
        </w:rPr>
        <w:t>The enhanced policy maps packet classification marking</w:t>
      </w:r>
      <w:r>
        <w:rPr>
          <w:rFonts w:cs="Arial"/>
        </w:rPr>
        <w:t xml:space="preserve"> to</w:t>
      </w:r>
      <w:r w:rsidRPr="00FC0568">
        <w:rPr>
          <w:rFonts w:cs="Arial"/>
        </w:rPr>
        <w:t xml:space="preserve"> a treatment in the 5GS. </w:t>
      </w:r>
    </w:p>
    <w:p w14:paraId="06C67EDA" w14:textId="77777777" w:rsidR="00B02C57" w:rsidRDefault="00163225" w:rsidP="00060E04">
      <w:r>
        <w:t>Based on this</w:t>
      </w:r>
      <w:r w:rsidR="00A644F7">
        <w:t xml:space="preserve">, the </w:t>
      </w:r>
      <w:r w:rsidR="00B02C57">
        <w:t>following solution is proposed for TR 23.700-</w:t>
      </w:r>
      <w:r w:rsidR="00684EE0">
        <w:t>60</w:t>
      </w:r>
      <w:r w:rsidR="00857158">
        <w:t>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684EE0">
        <w:t>60</w:t>
      </w:r>
      <w:r w:rsidR="007C3B4F">
        <w:t>.</w:t>
      </w:r>
    </w:p>
    <w:p w14:paraId="46083F02" w14:textId="77777777" w:rsidR="00EC5C31" w:rsidRDefault="00EC5C31" w:rsidP="00EC5C31"/>
    <w:p w14:paraId="456616FA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88C5A32" w14:textId="4C707A52" w:rsidR="00AF1EF0" w:rsidRPr="005607E4" w:rsidRDefault="00AF1EF0" w:rsidP="00AF1EF0">
      <w:pPr>
        <w:pStyle w:val="Heading2"/>
        <w:rPr>
          <w:lang w:val="en-US"/>
        </w:rPr>
      </w:pPr>
      <w:bookmarkStart w:id="8" w:name="_Toc26386429"/>
      <w:bookmarkStart w:id="9" w:name="_Toc26431235"/>
      <w:bookmarkStart w:id="10" w:name="_Toc30694633"/>
      <w:bookmarkStart w:id="11" w:name="_Toc43906656"/>
      <w:bookmarkStart w:id="12" w:name="_Toc43906772"/>
      <w:bookmarkStart w:id="13" w:name="_Toc44311898"/>
      <w:bookmarkStart w:id="14" w:name="_Toc50536540"/>
      <w:bookmarkStart w:id="15" w:name="_Toc54930314"/>
      <w:bookmarkStart w:id="16" w:name="_Toc54968119"/>
      <w:bookmarkStart w:id="17" w:name="_Toc57236441"/>
      <w:bookmarkStart w:id="18" w:name="_Toc57236604"/>
      <w:bookmarkStart w:id="19" w:name="_Toc57530245"/>
      <w:bookmarkStart w:id="20" w:name="_Toc57532446"/>
      <w:bookmarkStart w:id="21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>:</w:t>
      </w:r>
      <w:r w:rsidR="006004FF">
        <w:rPr>
          <w:lang w:val="en-US"/>
        </w:rPr>
        <w:t xml:space="preserve"> </w:t>
      </w:r>
      <w:r w:rsidR="006004FF" w:rsidRPr="006004FF">
        <w:rPr>
          <w:lang w:val="en-US"/>
        </w:rPr>
        <w:t>PDU Set integrated packet handling</w:t>
      </w:r>
      <w:r w:rsidRPr="005607E4">
        <w:rPr>
          <w:lang w:val="en-US"/>
        </w:rPr>
        <w:t xml:space="preserve">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B6D2727" w14:textId="77777777" w:rsidR="00AF1EF0" w:rsidRDefault="00AF1EF0" w:rsidP="00AF1EF0">
      <w:pPr>
        <w:pStyle w:val="Heading3"/>
        <w:rPr>
          <w:lang w:val="en-US"/>
        </w:rPr>
      </w:pPr>
      <w:bookmarkStart w:id="22" w:name="_Toc510607500"/>
      <w:bookmarkStart w:id="23" w:name="_Toc518306734"/>
      <w:bookmarkStart w:id="24" w:name="_Toc26386430"/>
      <w:bookmarkStart w:id="25" w:name="_Toc26431236"/>
      <w:bookmarkStart w:id="26" w:name="_Toc30694634"/>
      <w:bookmarkStart w:id="27" w:name="_Toc43906657"/>
      <w:bookmarkStart w:id="28" w:name="_Toc43906773"/>
      <w:bookmarkStart w:id="29" w:name="_Toc44311899"/>
      <w:bookmarkStart w:id="30" w:name="_Toc50536541"/>
      <w:bookmarkStart w:id="31" w:name="_Toc54930315"/>
      <w:bookmarkStart w:id="32" w:name="_Toc54968120"/>
      <w:bookmarkStart w:id="33" w:name="_Toc57236442"/>
      <w:bookmarkStart w:id="34" w:name="_Toc57236605"/>
      <w:bookmarkStart w:id="35" w:name="_Toc57530246"/>
      <w:bookmarkStart w:id="36" w:name="_Toc57532447"/>
      <w:bookmarkStart w:id="37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583C7BA" w14:textId="67B1A511" w:rsidR="00E32A27" w:rsidRDefault="00D53271" w:rsidP="00D53271">
      <w:pPr>
        <w:rPr>
          <w:lang w:eastAsia="zh-CN"/>
        </w:rPr>
      </w:pPr>
      <w:r>
        <w:t xml:space="preserve">To support PDU Set </w:t>
      </w:r>
      <w:r w:rsidRPr="005618E8">
        <w:t>integrated</w:t>
      </w:r>
      <w:r>
        <w:t xml:space="preserve"> </w:t>
      </w:r>
      <w:r w:rsidRPr="00CC749B">
        <w:t xml:space="preserve">packet </w:t>
      </w:r>
      <w:r w:rsidRPr="005618E8">
        <w:t>handling</w:t>
      </w:r>
      <w:r>
        <w:rPr>
          <w:lang w:val="en-US"/>
        </w:rPr>
        <w:t xml:space="preserve">, this solution proposes the decomposition and mapping of functionality show in Figure </w:t>
      </w:r>
      <w:r w:rsidR="00426470">
        <w:rPr>
          <w:lang w:val="en-US"/>
        </w:rPr>
        <w:t>6.x.1-</w:t>
      </w:r>
      <w:r>
        <w:rPr>
          <w:lang w:val="en-US"/>
        </w:rPr>
        <w:t xml:space="preserve">1. </w:t>
      </w:r>
      <w:r w:rsidR="00E32A27">
        <w:rPr>
          <w:lang w:eastAsia="zh-CN"/>
        </w:rPr>
        <w:t>As specified in clause 4.2, the solution builds on the Release 17 5G System architecture, including existing signal</w:t>
      </w:r>
      <w:r w:rsidR="005F4469">
        <w:rPr>
          <w:lang w:eastAsia="zh-CN"/>
        </w:rPr>
        <w:t>l</w:t>
      </w:r>
      <w:r w:rsidR="00E32A27">
        <w:rPr>
          <w:lang w:eastAsia="zh-CN"/>
        </w:rPr>
        <w:t xml:space="preserve">ing for PCC Rules, QoS Profile, and QoS Flow Level QoS parameters (see TS24.501 clause 6.2.5.1.1.4). </w:t>
      </w:r>
    </w:p>
    <w:p w14:paraId="0B920C21" w14:textId="23981119" w:rsidR="00D53271" w:rsidRDefault="003B6816" w:rsidP="00D53271">
      <w:pPr>
        <w:rPr>
          <w:lang w:val="en-US"/>
        </w:rPr>
      </w:pPr>
      <w:r>
        <w:rPr>
          <w:lang w:val="en-US"/>
        </w:rPr>
        <w:t>This solution assumes the following definition</w:t>
      </w:r>
      <w:r w:rsidR="00124477">
        <w:rPr>
          <w:lang w:val="en-US"/>
        </w:rPr>
        <w:t>:</w:t>
      </w:r>
    </w:p>
    <w:p w14:paraId="1202D08E" w14:textId="1BD4C10E" w:rsidR="00F84EAC" w:rsidRDefault="00124477" w:rsidP="00F84EAC">
      <w:pPr>
        <w:numPr>
          <w:ilvl w:val="0"/>
          <w:numId w:val="13"/>
        </w:numPr>
      </w:pPr>
      <w:r>
        <w:rPr>
          <w:b/>
          <w:bCs/>
        </w:rPr>
        <w:t xml:space="preserve">Media </w:t>
      </w:r>
      <w:r w:rsidRPr="00124477">
        <w:rPr>
          <w:b/>
          <w:bCs/>
        </w:rPr>
        <w:t>Unit Identification</w:t>
      </w:r>
      <w:r>
        <w:t xml:space="preserve">. Media Unit Identification determines media specific properties of packets according to the </w:t>
      </w:r>
      <w:r w:rsidR="00B5051F">
        <w:t>PDU Family</w:t>
      </w:r>
      <w:r>
        <w:t>s to which it belongs.</w:t>
      </w:r>
      <w:r w:rsidRPr="00AA098F">
        <w:t xml:space="preserve"> </w:t>
      </w:r>
      <w:r>
        <w:t xml:space="preserve">Media Unit Identification may utilize techniques such as DPI, </w:t>
      </w:r>
      <w:r w:rsidR="009626D5">
        <w:t xml:space="preserve">and </w:t>
      </w:r>
      <w:r>
        <w:t>examination of RTP headers to determine the media units associated with a packet.</w:t>
      </w:r>
      <w:r w:rsidR="006F168D">
        <w:t xml:space="preserve"> Media Unit Identification may be provided </w:t>
      </w:r>
      <w:r w:rsidR="00E0521F">
        <w:t>at</w:t>
      </w:r>
      <w:r w:rsidR="006F168D">
        <w:t xml:space="preserve"> the UE (for uplink), the UPF (for downlink) or by functions external to the UE and UPF that are out-of-scope for 3GPP</w:t>
      </w:r>
      <w:r w:rsidR="00374B12">
        <w:t>. Media Unit identification may be implemented differently in the UE and UPF</w:t>
      </w:r>
      <w:r w:rsidR="007111A8">
        <w:t>. At the UE it may be integrated with</w:t>
      </w:r>
      <w:r w:rsidR="009521F3">
        <w:t xml:space="preserve"> functionality described by SA4 in TR29.998 (e.g.</w:t>
      </w:r>
      <w:r w:rsidR="00194CEB">
        <w:t>,</w:t>
      </w:r>
      <w:r w:rsidR="009521F3">
        <w:t xml:space="preserve"> for 5G STAR UE or EDGAR UE).</w:t>
      </w:r>
    </w:p>
    <w:p w14:paraId="1828CBFB" w14:textId="4BFEE8D0" w:rsidR="00F84EAC" w:rsidRPr="000950AB" w:rsidRDefault="00F84EAC" w:rsidP="000950AB">
      <w:pPr>
        <w:pStyle w:val="EditorsNote"/>
        <w:ind w:left="1298" w:hanging="1014"/>
      </w:pPr>
      <w:r w:rsidRPr="00CA4388">
        <w:t xml:space="preserve">Editor’s note: </w:t>
      </w:r>
      <w:r w:rsidRPr="000950AB">
        <w:tab/>
        <w:t>It is FFS whether Media Unit Identifiation can be performed as described in case of HTTPS-based XR traffic.</w:t>
      </w:r>
    </w:p>
    <w:p w14:paraId="322F7EDB" w14:textId="0D364C48" w:rsidR="00D53446" w:rsidRDefault="00124477" w:rsidP="00124477">
      <w:pPr>
        <w:numPr>
          <w:ilvl w:val="0"/>
          <w:numId w:val="13"/>
        </w:numPr>
      </w:pPr>
      <w:r w:rsidRPr="00124477">
        <w:rPr>
          <w:b/>
          <w:bCs/>
        </w:rPr>
        <w:t>Packet Classification</w:t>
      </w:r>
      <w:r>
        <w:t xml:space="preserve">. Packet Classification </w:t>
      </w:r>
      <w:r w:rsidR="00E0521F">
        <w:t xml:space="preserve">uses Media Unit identification information to </w:t>
      </w:r>
      <w:r>
        <w:t>associate packets</w:t>
      </w:r>
      <w:r w:rsidR="00E0521F">
        <w:t xml:space="preserve"> with</w:t>
      </w:r>
      <w:r>
        <w:t xml:space="preserve"> </w:t>
      </w:r>
      <w:r w:rsidR="00E0521F">
        <w:t xml:space="preserve">the </w:t>
      </w:r>
      <w:r w:rsidR="00B5051F">
        <w:t>PDU Family</w:t>
      </w:r>
      <w:r w:rsidR="00E0521F">
        <w:t xml:space="preserve">s to which they belong. </w:t>
      </w:r>
      <w:r w:rsidR="00AD353C">
        <w:t>Classification captures media layer attributes that can impact QoS treatment. This may include dependence of packet treatment on the successful handling other packets (e.g.</w:t>
      </w:r>
      <w:r w:rsidR="00194CEB">
        <w:t>,</w:t>
      </w:r>
      <w:r w:rsidR="00AD353C">
        <w:t xml:space="preserve"> treatment of a packet carrying a P-Frame</w:t>
      </w:r>
      <w:r w:rsidR="00D53446">
        <w:t xml:space="preserve"> fragment</w:t>
      </w:r>
      <w:r w:rsidR="00AD353C">
        <w:t xml:space="preserve"> is dependent on the successful handling of packets carrying an I-Frame</w:t>
      </w:r>
      <w:r w:rsidR="00D53446">
        <w:t xml:space="preserve"> fragment</w:t>
      </w:r>
      <w:r w:rsidR="00AD353C">
        <w:t>) or treatment of a packet carrying an enhancement layer is dependent on the successful handling of packets carrying a base layer. Classification is conveyed from the UPF to the NG-RAN via markings added to a GTP-U header extension, and hence 3GPP standardization of classification is required.</w:t>
      </w:r>
      <w:r w:rsidR="00D53446" w:rsidRPr="00D53446">
        <w:t xml:space="preserve"> </w:t>
      </w:r>
    </w:p>
    <w:p w14:paraId="16A6CE81" w14:textId="617740F7" w:rsidR="00AD353C" w:rsidRDefault="00D53446" w:rsidP="00D53446">
      <w:pPr>
        <w:ind w:left="644"/>
      </w:pPr>
      <w:r>
        <w:t xml:space="preserve">In addition, optionally, assistance information describing media and traffic characteristics not required per-packet such as number of temporal and spatial media layers, </w:t>
      </w:r>
      <w:r w:rsidR="00194CEB">
        <w:t>Group of Pictures (</w:t>
      </w:r>
      <w:r>
        <w:t>GOP</w:t>
      </w:r>
      <w:r w:rsidR="00194CEB">
        <w:t>)</w:t>
      </w:r>
      <w:r w:rsidDel="00194CEB">
        <w:t xml:space="preserve"> </w:t>
      </w:r>
      <w:r w:rsidR="00194CEB">
        <w:t>structure</w:t>
      </w:r>
      <w:r>
        <w:t>, temporal and special layer periodicities</w:t>
      </w:r>
      <w:r w:rsidR="00194CEB">
        <w:t xml:space="preserve"> and exact inter-dependencies</w:t>
      </w:r>
      <w:r>
        <w:t>, etc. may be separately</w:t>
      </w:r>
      <w:r w:rsidDel="00194CEB">
        <w:t xml:space="preserve"> </w:t>
      </w:r>
      <w:r w:rsidR="00194CEB">
        <w:t>provided</w:t>
      </w:r>
      <w:r>
        <w:t xml:space="preserve"> by an AF or configured</w:t>
      </w:r>
      <w:r w:rsidR="00620534">
        <w:t xml:space="preserve"> in the 5GS</w:t>
      </w:r>
      <w:r>
        <w:t>.</w:t>
      </w:r>
    </w:p>
    <w:p w14:paraId="5AD7804C" w14:textId="53CEC5F6" w:rsidR="00124477" w:rsidRPr="000950AB" w:rsidRDefault="00B43CFE" w:rsidP="00D53271">
      <w:pPr>
        <w:numPr>
          <w:ilvl w:val="0"/>
          <w:numId w:val="13"/>
        </w:numPr>
        <w:rPr>
          <w:b/>
          <w:bCs/>
        </w:rPr>
      </w:pPr>
      <w:r w:rsidRPr="00B43CFE">
        <w:rPr>
          <w:b/>
          <w:bCs/>
        </w:rPr>
        <w:t>Enhanced QoS Policy</w:t>
      </w:r>
      <w:r>
        <w:rPr>
          <w:b/>
          <w:bCs/>
        </w:rPr>
        <w:t xml:space="preserve"> </w:t>
      </w:r>
      <w:r w:rsidRPr="00B43CFE">
        <w:t>– In the 5GS,</w:t>
      </w:r>
      <w:r w:rsidR="00A94378">
        <w:t xml:space="preserve"> how packets are </w:t>
      </w:r>
      <w:r w:rsidR="00826CB0">
        <w:t>treated</w:t>
      </w:r>
      <w:r w:rsidR="00A94378">
        <w:t xml:space="preserve"> is</w:t>
      </w:r>
      <w:r>
        <w:t xml:space="preserve"> based on </w:t>
      </w:r>
      <w:r w:rsidR="00A94378">
        <w:t xml:space="preserve">QoS </w:t>
      </w:r>
      <w:r>
        <w:t>policy determined at the PC</w:t>
      </w:r>
      <w:r w:rsidR="00A94378">
        <w:t>F</w:t>
      </w:r>
      <w:r>
        <w:t xml:space="preserve">. While packet classification markings </w:t>
      </w:r>
      <w:r w:rsidR="00AB778F">
        <w:t xml:space="preserve">indicate </w:t>
      </w:r>
      <w:r w:rsidR="00B5051F">
        <w:t>PDU Family</w:t>
      </w:r>
      <w:r>
        <w:t xml:space="preserve"> associations</w:t>
      </w:r>
      <w:r w:rsidR="00AB778F">
        <w:t xml:space="preserve"> and media unit properties (</w:t>
      </w:r>
      <w:r w:rsidR="007314F9">
        <w:t>for example,</w:t>
      </w:r>
      <w:r w:rsidR="00AB778F">
        <w:t xml:space="preserve"> </w:t>
      </w:r>
      <w:r w:rsidR="00A94378">
        <w:t xml:space="preserve">indicating that </w:t>
      </w:r>
      <w:r w:rsidR="00AB778F">
        <w:t xml:space="preserve">the packet carries a fragment of an I-Frame from a spatial enhancement layer that is dependent </w:t>
      </w:r>
      <w:r w:rsidR="00AB778F">
        <w:lastRenderedPageBreak/>
        <w:t>on a base layer for an H</w:t>
      </w:r>
      <w:r w:rsidR="00DF677F">
        <w:t>.</w:t>
      </w:r>
      <w:r w:rsidR="00AB778F">
        <w:t>26</w:t>
      </w:r>
      <w:r w:rsidR="00DF677F">
        <w:t>x</w:t>
      </w:r>
      <w:r w:rsidR="00AB778F">
        <w:t xml:space="preserve"> video stream)</w:t>
      </w:r>
      <w:r w:rsidR="00A94378">
        <w:t xml:space="preserve"> </w:t>
      </w:r>
      <w:r w:rsidR="007314F9">
        <w:t>they</w:t>
      </w:r>
      <w:r w:rsidR="00A94378">
        <w:t xml:space="preserve"> </w:t>
      </w:r>
      <w:r w:rsidR="00163225">
        <w:t xml:space="preserve">do </w:t>
      </w:r>
      <w:r w:rsidR="00A94378">
        <w:t xml:space="preserve">not specify how the packet </w:t>
      </w:r>
      <w:r w:rsidR="007314F9">
        <w:t>is</w:t>
      </w:r>
      <w:r w:rsidR="00A94378">
        <w:t xml:space="preserve"> </w:t>
      </w:r>
      <w:r w:rsidR="001816D6">
        <w:t>treated</w:t>
      </w:r>
      <w:r w:rsidR="00A94378">
        <w:t xml:space="preserve"> in the 5GS. </w:t>
      </w:r>
      <w:r w:rsidR="001816D6">
        <w:t>To align with the current 5GS QoS framework,</w:t>
      </w:r>
      <w:r w:rsidR="007314F9">
        <w:t xml:space="preserve"> QoS policy can be </w:t>
      </w:r>
      <w:r w:rsidR="001816D6">
        <w:t>e</w:t>
      </w:r>
      <w:r w:rsidR="00A94378">
        <w:t>nhance</w:t>
      </w:r>
      <w:r w:rsidR="007314F9">
        <w:t>d</w:t>
      </w:r>
      <w:r w:rsidR="00A94378">
        <w:t xml:space="preserve"> </w:t>
      </w:r>
      <w:r w:rsidR="007314F9">
        <w:t>to provide</w:t>
      </w:r>
      <w:r w:rsidR="00A94378">
        <w:t xml:space="preserve"> </w:t>
      </w:r>
      <w:r w:rsidR="00B5051F">
        <w:t>PDU Family</w:t>
      </w:r>
      <w:r w:rsidR="00A94378">
        <w:t xml:space="preserve"> granularity QoS information indicating how packet</w:t>
      </w:r>
      <w:r w:rsidR="00B515FB">
        <w:t>s</w:t>
      </w:r>
      <w:r w:rsidR="00A94378">
        <w:t xml:space="preserve"> should be treated.</w:t>
      </w:r>
      <w:r w:rsidR="0097048C">
        <w:t xml:space="preserve"> The enhanced policy information is sent to the</w:t>
      </w:r>
      <w:r w:rsidR="001816D6">
        <w:t xml:space="preserve"> SMF</w:t>
      </w:r>
      <w:r w:rsidR="0097048C">
        <w:t xml:space="preserve"> in a PCC rule and </w:t>
      </w:r>
      <w:r w:rsidR="00163225">
        <w:t xml:space="preserve">sent </w:t>
      </w:r>
      <w:r w:rsidR="0097048C">
        <w:t>to the NG-RAN, UE and UPF</w:t>
      </w:r>
      <w:r w:rsidR="007314F9">
        <w:t xml:space="preserve"> using existing mechanisms</w:t>
      </w:r>
      <w:r w:rsidR="0097048C">
        <w:t xml:space="preserve"> as shown in figure </w:t>
      </w:r>
      <w:r w:rsidR="004850BC">
        <w:t>6.x.1-1</w:t>
      </w:r>
      <w:r w:rsidR="0097048C">
        <w:t>.</w:t>
      </w:r>
    </w:p>
    <w:p w14:paraId="5A142C78" w14:textId="3930D752" w:rsidR="003B6816" w:rsidRPr="000950AB" w:rsidRDefault="003B6816" w:rsidP="000950AB">
      <w:pPr>
        <w:pStyle w:val="EditorsNote"/>
        <w:ind w:left="1298" w:hanging="1014"/>
      </w:pPr>
      <w:r w:rsidRPr="000950AB">
        <w:rPr>
          <w:rFonts w:eastAsia="MS Mincho"/>
        </w:rPr>
        <w:t xml:space="preserve">Editor’s note: </w:t>
      </w:r>
      <w:r>
        <w:rPr>
          <w:rFonts w:eastAsia="MS Mincho"/>
        </w:rPr>
        <w:tab/>
      </w:r>
      <w:r w:rsidRPr="000950AB">
        <w:rPr>
          <w:rFonts w:eastAsia="MS Mincho"/>
        </w:rPr>
        <w:t xml:space="preserve">how SMF knows the UE/NG-RAN supports the </w:t>
      </w:r>
      <w:r w:rsidR="00B5051F">
        <w:rPr>
          <w:rFonts w:eastAsia="MS Mincho"/>
        </w:rPr>
        <w:t>PDU Family</w:t>
      </w:r>
      <w:r w:rsidRPr="000950AB">
        <w:rPr>
          <w:rFonts w:eastAsia="MS Mincho"/>
        </w:rPr>
        <w:t xml:space="preserve">, so the SMF signals the </w:t>
      </w:r>
      <w:r w:rsidR="00B5051F">
        <w:rPr>
          <w:rFonts w:eastAsia="MS Mincho"/>
        </w:rPr>
        <w:t>PDU Family</w:t>
      </w:r>
      <w:r w:rsidRPr="000950AB">
        <w:rPr>
          <w:rFonts w:eastAsia="MS Mincho"/>
        </w:rPr>
        <w:t xml:space="preserve"> level QoS to the UE and QoS profile with </w:t>
      </w:r>
      <w:r w:rsidR="00B5051F">
        <w:rPr>
          <w:rFonts w:eastAsia="MS Mincho"/>
        </w:rPr>
        <w:t>PDU Family</w:t>
      </w:r>
      <w:r w:rsidRPr="000950AB">
        <w:rPr>
          <w:rFonts w:eastAsia="MS Mincho"/>
        </w:rPr>
        <w:t xml:space="preserve"> to NG-RAN</w:t>
      </w:r>
      <w:r>
        <w:rPr>
          <w:rFonts w:eastAsia="MS Mincho"/>
        </w:rPr>
        <w:t xml:space="preserve"> is FFS.</w:t>
      </w:r>
    </w:p>
    <w:p w14:paraId="0D038BED" w14:textId="21C12F7F" w:rsidR="004275FF" w:rsidRPr="000950AB" w:rsidRDefault="004275FF" w:rsidP="000950AB">
      <w:pPr>
        <w:pStyle w:val="EditorsNote"/>
        <w:ind w:left="1298" w:hanging="1014"/>
        <w:rPr>
          <w:rFonts w:eastAsia="MS Mincho"/>
        </w:rPr>
      </w:pPr>
      <w:r w:rsidRPr="00900E62">
        <w:rPr>
          <w:rFonts w:eastAsia="MS Mincho"/>
        </w:rPr>
        <w:t xml:space="preserve">Editor’s note: </w:t>
      </w:r>
      <w:r>
        <w:rPr>
          <w:rFonts w:eastAsia="MS Mincho"/>
        </w:rPr>
        <w:tab/>
        <w:t xml:space="preserve">It is FFS what information is included in the </w:t>
      </w:r>
      <w:r w:rsidR="00B5051F">
        <w:rPr>
          <w:rFonts w:eastAsia="MS Mincho"/>
        </w:rPr>
        <w:t>PDU Family</w:t>
      </w:r>
      <w:r>
        <w:rPr>
          <w:rFonts w:eastAsia="MS Mincho"/>
        </w:rPr>
        <w:t xml:space="preserve"> QoS Policy (from PCF to SMF).</w:t>
      </w:r>
    </w:p>
    <w:p w14:paraId="542580FF" w14:textId="0B47D24A" w:rsidR="006C06B8" w:rsidRPr="000950AB" w:rsidRDefault="004275FF" w:rsidP="000950AB">
      <w:pPr>
        <w:pStyle w:val="EditorsNote"/>
        <w:ind w:left="1298" w:hanging="1014"/>
        <w:rPr>
          <w:rFonts w:eastAsia="MS Mincho"/>
        </w:rPr>
      </w:pPr>
      <w:r w:rsidRPr="00900E62">
        <w:rPr>
          <w:rFonts w:eastAsia="MS Mincho"/>
        </w:rPr>
        <w:t xml:space="preserve">Editor’s note: </w:t>
      </w:r>
      <w:r>
        <w:rPr>
          <w:rFonts w:eastAsia="MS Mincho"/>
        </w:rPr>
        <w:tab/>
        <w:t xml:space="preserve">It is FFS what information is included in the </w:t>
      </w:r>
      <w:r w:rsidR="00B5051F">
        <w:rPr>
          <w:rFonts w:eastAsia="MS Mincho"/>
        </w:rPr>
        <w:t>PDU Family</w:t>
      </w:r>
      <w:r>
        <w:rPr>
          <w:rFonts w:eastAsia="MS Mincho"/>
        </w:rPr>
        <w:t xml:space="preserve"> level QoS Parameters (from SMF to UPF) information.</w:t>
      </w:r>
    </w:p>
    <w:p w14:paraId="52ADCB26" w14:textId="5D5B085E" w:rsidR="004275FF" w:rsidRPr="000950AB" w:rsidRDefault="004275FF" w:rsidP="000950AB">
      <w:pPr>
        <w:pStyle w:val="EditorsNote"/>
        <w:ind w:left="1298" w:hanging="1014"/>
        <w:rPr>
          <w:rFonts w:eastAsia="MS Mincho"/>
        </w:rPr>
      </w:pPr>
      <w:r w:rsidRPr="00900E62">
        <w:rPr>
          <w:rFonts w:eastAsia="MS Mincho"/>
        </w:rPr>
        <w:t xml:space="preserve">Editor’s note: </w:t>
      </w:r>
      <w:r>
        <w:rPr>
          <w:rFonts w:eastAsia="MS Mincho"/>
        </w:rPr>
        <w:tab/>
        <w:t xml:space="preserve">It is FFS what information is included in the QoS Profile with </w:t>
      </w:r>
      <w:r w:rsidR="00B5051F">
        <w:rPr>
          <w:rFonts w:eastAsia="MS Mincho"/>
        </w:rPr>
        <w:t>PDU Family</w:t>
      </w:r>
      <w:r>
        <w:rPr>
          <w:rFonts w:eastAsia="MS Mincho"/>
        </w:rPr>
        <w:t xml:space="preserve"> Granularity (from SMF to NG-RAN).</w:t>
      </w:r>
    </w:p>
    <w:p w14:paraId="1861D44E" w14:textId="58FE60F4" w:rsidR="003236B5" w:rsidRPr="003236B5" w:rsidRDefault="00826CB0" w:rsidP="00C41D70">
      <w:pPr>
        <w:numPr>
          <w:ilvl w:val="0"/>
          <w:numId w:val="13"/>
        </w:numPr>
        <w:ind w:left="709" w:hanging="425"/>
        <w:jc w:val="both"/>
        <w:rPr>
          <w:rFonts w:cs="Arial"/>
        </w:rPr>
      </w:pPr>
      <w:r w:rsidRPr="003236B5">
        <w:rPr>
          <w:b/>
          <w:bCs/>
        </w:rPr>
        <w:t xml:space="preserve">Policy Enforcement </w:t>
      </w:r>
      <w:r w:rsidR="00FA3E9D" w:rsidRPr="003236B5">
        <w:rPr>
          <w:b/>
          <w:bCs/>
        </w:rPr>
        <w:t>–</w:t>
      </w:r>
      <w:r w:rsidRPr="003236B5">
        <w:rPr>
          <w:b/>
          <w:bCs/>
        </w:rPr>
        <w:t xml:space="preserve"> </w:t>
      </w:r>
      <w:r w:rsidR="00B5051F">
        <w:t>PDU Family</w:t>
      </w:r>
      <w:r w:rsidR="00FA3E9D" w:rsidRPr="00FA3E9D">
        <w:t xml:space="preserve"> level </w:t>
      </w:r>
      <w:r w:rsidR="00FA3E9D" w:rsidRPr="003236B5">
        <w:rPr>
          <w:rFonts w:cs="Arial"/>
        </w:rPr>
        <w:t>p</w:t>
      </w:r>
      <w:r w:rsidRPr="003236B5">
        <w:rPr>
          <w:rFonts w:cs="Arial"/>
        </w:rPr>
        <w:t>acket treatment</w:t>
      </w:r>
      <w:r w:rsidR="00FA3E9D" w:rsidRPr="003236B5">
        <w:rPr>
          <w:rFonts w:cs="Arial"/>
        </w:rPr>
        <w:t xml:space="preserve"> in the NG-RAN and UE</w:t>
      </w:r>
      <w:r w:rsidRPr="003236B5">
        <w:rPr>
          <w:rFonts w:cs="Arial"/>
        </w:rPr>
        <w:t xml:space="preserve"> is </w:t>
      </w:r>
      <w:r w:rsidR="00FA3E9D" w:rsidRPr="003236B5">
        <w:rPr>
          <w:rFonts w:cs="Arial"/>
        </w:rPr>
        <w:t>achieved</w:t>
      </w:r>
      <w:r w:rsidRPr="003236B5">
        <w:rPr>
          <w:rFonts w:cs="Arial"/>
        </w:rPr>
        <w:t xml:space="preserve"> by matching </w:t>
      </w:r>
      <w:r w:rsidR="00B5051F">
        <w:rPr>
          <w:rFonts w:cs="Arial"/>
        </w:rPr>
        <w:t>PDU Family</w:t>
      </w:r>
      <w:r w:rsidR="00733F6C" w:rsidRPr="003236B5">
        <w:rPr>
          <w:rFonts w:cs="Arial"/>
        </w:rPr>
        <w:t xml:space="preserve"> </w:t>
      </w:r>
      <w:r w:rsidRPr="003236B5">
        <w:rPr>
          <w:rFonts w:cs="Arial"/>
        </w:rPr>
        <w:t xml:space="preserve">packet classification markings with the </w:t>
      </w:r>
      <w:r w:rsidR="00FA3E9D" w:rsidRPr="003236B5">
        <w:rPr>
          <w:rFonts w:cs="Arial"/>
        </w:rPr>
        <w:t xml:space="preserve">enhanced </w:t>
      </w:r>
      <w:r w:rsidR="00CD3E14">
        <w:rPr>
          <w:rFonts w:cs="Arial"/>
        </w:rPr>
        <w:t xml:space="preserve">QoS </w:t>
      </w:r>
      <w:r w:rsidRPr="003236B5">
        <w:rPr>
          <w:rFonts w:cs="Arial"/>
        </w:rPr>
        <w:t>policy information</w:t>
      </w:r>
      <w:r w:rsidR="00FA3E9D" w:rsidRPr="003236B5">
        <w:rPr>
          <w:rFonts w:cs="Arial"/>
        </w:rPr>
        <w:t xml:space="preserve"> provided in the QoS Profile and </w:t>
      </w:r>
      <w:r w:rsidR="00B5051F">
        <w:rPr>
          <w:rFonts w:cs="Arial"/>
        </w:rPr>
        <w:t>PDU Family</w:t>
      </w:r>
      <w:r w:rsidR="00FA3E9D" w:rsidRPr="003236B5">
        <w:rPr>
          <w:rFonts w:cs="Arial"/>
        </w:rPr>
        <w:t xml:space="preserve"> Level QoS</w:t>
      </w:r>
      <w:r w:rsidR="003236B5">
        <w:rPr>
          <w:rFonts w:cs="Arial"/>
        </w:rPr>
        <w:t xml:space="preserve"> </w:t>
      </w:r>
      <w:r w:rsidR="00FA3E9D" w:rsidRPr="003236B5">
        <w:rPr>
          <w:rFonts w:cs="Arial"/>
        </w:rPr>
        <w:t>parameters.</w:t>
      </w:r>
    </w:p>
    <w:p w14:paraId="7C1A6F00" w14:textId="31DA56C5" w:rsidR="00D53271" w:rsidRPr="00A73D71" w:rsidRDefault="0092101E" w:rsidP="005F36AB">
      <w:pPr>
        <w:ind w:hanging="426"/>
        <w:jc w:val="center"/>
      </w:pPr>
      <w:r>
        <w:object w:dxaOrig="11311" w:dyaOrig="4401" w14:anchorId="32D61F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1pt;height:220.5pt" o:ole="">
            <v:imagedata r:id="rId14" o:title=""/>
          </v:shape>
          <o:OLEObject Type="Embed" ProgID="Visio.Drawing.15" ShapeID="_x0000_i1025" DrawAspect="Content" ObjectID="_1711317337" r:id="rId15"/>
        </w:object>
      </w:r>
      <w:r w:rsidR="00D53271">
        <w:t xml:space="preserve">Figure </w:t>
      </w:r>
      <w:r w:rsidR="004850BC">
        <w:t>6.x.1-1</w:t>
      </w:r>
      <w:r w:rsidR="00D53271">
        <w:t xml:space="preserve">: 5GS Support for </w:t>
      </w:r>
      <w:r w:rsidR="00B5051F">
        <w:t>PDU Family</w:t>
      </w:r>
      <w:r w:rsidR="00D53271">
        <w:t xml:space="preserve"> </w:t>
      </w:r>
      <w:r w:rsidR="00D53271" w:rsidRPr="005618E8">
        <w:t>integrated</w:t>
      </w:r>
      <w:r w:rsidR="00D53271">
        <w:t xml:space="preserve"> </w:t>
      </w:r>
      <w:r w:rsidR="00D53271" w:rsidRPr="00CC749B">
        <w:t xml:space="preserve">packet </w:t>
      </w:r>
      <w:r w:rsidR="00D53271" w:rsidRPr="005618E8">
        <w:t>handling</w:t>
      </w:r>
    </w:p>
    <w:p w14:paraId="1D215BD2" w14:textId="77777777" w:rsidR="00AF1EF0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>
        <w:rPr>
          <w:lang w:val="en-US" w:eastAsia="zh-CN"/>
        </w:rPr>
        <w:t>2</w:t>
      </w:r>
      <w:r w:rsidRPr="005607E4">
        <w:rPr>
          <w:lang w:val="en-US"/>
        </w:rPr>
        <w:tab/>
      </w:r>
      <w:r>
        <w:rPr>
          <w:lang w:val="en-US"/>
        </w:rPr>
        <w:t>Functional Description</w:t>
      </w:r>
    </w:p>
    <w:p w14:paraId="23CC54D8" w14:textId="203F8D26" w:rsidR="00856EF9" w:rsidRPr="00856EF9" w:rsidRDefault="00856EF9" w:rsidP="00856EF9">
      <w:pPr>
        <w:pStyle w:val="Heading3"/>
        <w:rPr>
          <w:sz w:val="24"/>
          <w:szCs w:val="18"/>
          <w:lang w:val="en-US"/>
        </w:rPr>
      </w:pPr>
      <w:r w:rsidRPr="00856EF9">
        <w:rPr>
          <w:sz w:val="24"/>
          <w:szCs w:val="18"/>
          <w:lang w:val="en-US"/>
        </w:rPr>
        <w:t>6.x.2.1</w:t>
      </w:r>
      <w:r w:rsidRPr="00856EF9">
        <w:rPr>
          <w:sz w:val="24"/>
          <w:szCs w:val="18"/>
          <w:lang w:val="en-US"/>
        </w:rPr>
        <w:tab/>
      </w:r>
      <w:r w:rsidR="00B5051F">
        <w:rPr>
          <w:sz w:val="24"/>
          <w:szCs w:val="18"/>
          <w:lang w:val="en-US"/>
        </w:rPr>
        <w:t>PDU Family</w:t>
      </w:r>
      <w:r>
        <w:rPr>
          <w:sz w:val="24"/>
          <w:szCs w:val="18"/>
          <w:lang w:val="en-US"/>
        </w:rPr>
        <w:t xml:space="preserve">s and </w:t>
      </w:r>
      <w:r w:rsidRPr="00856EF9">
        <w:rPr>
          <w:sz w:val="24"/>
          <w:szCs w:val="18"/>
          <w:lang w:val="en-US"/>
        </w:rPr>
        <w:t>Packet Classification</w:t>
      </w:r>
    </w:p>
    <w:p w14:paraId="70DF95DE" w14:textId="4116AC84" w:rsidR="004D7E95" w:rsidRDefault="004D7E95" w:rsidP="00826CB0">
      <w:pPr>
        <w:rPr>
          <w:lang w:val="en-US"/>
        </w:rPr>
      </w:pPr>
      <w:r>
        <w:rPr>
          <w:lang w:eastAsia="zh-CN"/>
        </w:rPr>
        <w:t>As described in the KI, a</w:t>
      </w:r>
      <w:r w:rsidR="00032FAF">
        <w:rPr>
          <w:lang w:eastAsia="zh-CN"/>
        </w:rPr>
        <w:t xml:space="preserve"> ”</w:t>
      </w:r>
      <w:r>
        <w:rPr>
          <w:lang w:eastAsia="zh-CN"/>
        </w:rPr>
        <w:t>g</w:t>
      </w:r>
      <w:r w:rsidRPr="00816647">
        <w:rPr>
          <w:lang w:eastAsia="zh-CN"/>
        </w:rPr>
        <w:t xml:space="preserve">roup of packets </w:t>
      </w:r>
      <w:r w:rsidR="00032FAF">
        <w:rPr>
          <w:lang w:eastAsia="zh-CN"/>
        </w:rPr>
        <w:t xml:space="preserve">(that) </w:t>
      </w:r>
      <w:r w:rsidRPr="00816647">
        <w:rPr>
          <w:lang w:eastAsia="zh-CN"/>
        </w:rPr>
        <w:t xml:space="preserve">belongs to a same </w:t>
      </w:r>
      <w:r w:rsidR="00B5051F">
        <w:rPr>
          <w:lang w:eastAsia="zh-CN"/>
        </w:rPr>
        <w:t>PDU Family</w:t>
      </w:r>
      <w:r w:rsidRPr="00816647">
        <w:rPr>
          <w:lang w:eastAsia="zh-CN"/>
        </w:rPr>
        <w:t xml:space="preserve"> will be handled in an integrated manner</w:t>
      </w:r>
      <w:r w:rsidR="00032FAF">
        <w:rPr>
          <w:lang w:eastAsia="zh-CN"/>
        </w:rPr>
        <w:t>”</w:t>
      </w:r>
      <w:r>
        <w:rPr>
          <w:lang w:val="en-US"/>
        </w:rPr>
        <w:t xml:space="preserve">. </w:t>
      </w:r>
      <w:r w:rsidR="00032FAF">
        <w:rPr>
          <w:lang w:val="en-US"/>
        </w:rPr>
        <w:t>In media streams, g</w:t>
      </w:r>
      <w:r>
        <w:rPr>
          <w:lang w:val="en-US"/>
        </w:rPr>
        <w:t xml:space="preserve">roups of packets handled in an integrated manner occur at different levels. </w:t>
      </w:r>
      <w:r w:rsidR="0022791E">
        <w:rPr>
          <w:lang w:val="en-US"/>
        </w:rPr>
        <w:t>These levels include:</w:t>
      </w:r>
    </w:p>
    <w:p w14:paraId="4C8556B7" w14:textId="7B6C92A1" w:rsidR="004D7E95" w:rsidRDefault="004D7E95" w:rsidP="004D7E95">
      <w:pPr>
        <w:ind w:left="360"/>
        <w:rPr>
          <w:lang w:val="en-US"/>
        </w:rPr>
      </w:pPr>
      <w:r>
        <w:rPr>
          <w:b/>
          <w:bCs/>
          <w:lang w:val="en-US"/>
        </w:rPr>
        <w:t>Level 1</w:t>
      </w:r>
      <w:r w:rsidR="005D5212">
        <w:rPr>
          <w:b/>
          <w:bCs/>
          <w:lang w:val="en-US"/>
        </w:rPr>
        <w:t xml:space="preserve"> </w:t>
      </w:r>
      <w:r w:rsidR="00B5051F">
        <w:rPr>
          <w:b/>
          <w:bCs/>
          <w:lang w:val="en-US"/>
        </w:rPr>
        <w:t>PDU Family</w:t>
      </w:r>
      <w:r w:rsidR="00A50730">
        <w:rPr>
          <w:b/>
          <w:bCs/>
          <w:lang w:val="en-US"/>
        </w:rPr>
        <w:t>-</w:t>
      </w:r>
      <w:r>
        <w:rPr>
          <w:b/>
          <w:bCs/>
          <w:lang w:val="en-US"/>
        </w:rPr>
        <w:t xml:space="preserve"> </w:t>
      </w:r>
      <w:r w:rsidRPr="004D7E95">
        <w:rPr>
          <w:b/>
          <w:bCs/>
          <w:lang w:val="en-US"/>
        </w:rPr>
        <w:t>Media Frame</w:t>
      </w:r>
      <w:r w:rsidR="00640D60">
        <w:rPr>
          <w:b/>
          <w:bCs/>
          <w:lang w:val="en-US"/>
        </w:rPr>
        <w:t xml:space="preserve"> or Media Frame Slice</w:t>
      </w:r>
      <w:r w:rsidRPr="004D7E95">
        <w:rPr>
          <w:b/>
          <w:bCs/>
          <w:lang w:val="en-US"/>
        </w:rPr>
        <w:t>:</w:t>
      </w:r>
      <w:r>
        <w:rPr>
          <w:lang w:val="en-US"/>
        </w:rPr>
        <w:t xml:space="preserve"> Packets that comprise fragments of a media frame (e.g.</w:t>
      </w:r>
      <w:r w:rsidR="0048799B">
        <w:rPr>
          <w:lang w:val="en-US"/>
        </w:rPr>
        <w:t>,</w:t>
      </w:r>
      <w:r>
        <w:rPr>
          <w:lang w:val="en-US"/>
        </w:rPr>
        <w:t xml:space="preserve"> </w:t>
      </w:r>
      <w:r w:rsidR="00032FAF">
        <w:rPr>
          <w:lang w:val="en-US"/>
        </w:rPr>
        <w:t xml:space="preserve">an </w:t>
      </w:r>
      <w:r>
        <w:rPr>
          <w:lang w:val="en-US"/>
        </w:rPr>
        <w:t>I-Frame</w:t>
      </w:r>
      <w:r w:rsidR="00BD4A63">
        <w:rPr>
          <w:lang w:val="en-US"/>
        </w:rPr>
        <w:t>/Slice</w:t>
      </w:r>
      <w:r>
        <w:rPr>
          <w:lang w:val="en-US"/>
        </w:rPr>
        <w:t xml:space="preserve"> or </w:t>
      </w:r>
      <w:r w:rsidR="00032FAF">
        <w:rPr>
          <w:lang w:val="en-US"/>
        </w:rPr>
        <w:t xml:space="preserve">a </w:t>
      </w:r>
      <w:r>
        <w:rPr>
          <w:lang w:val="en-US"/>
        </w:rPr>
        <w:t>P-Frame</w:t>
      </w:r>
      <w:r w:rsidR="00BD4A63">
        <w:rPr>
          <w:lang w:val="en-US"/>
        </w:rPr>
        <w:t>/Slice</w:t>
      </w:r>
      <w:r w:rsidR="00C76CBC">
        <w:rPr>
          <w:lang w:val="en-US"/>
        </w:rPr>
        <w:t xml:space="preserve"> where</w:t>
      </w:r>
      <w:r w:rsidR="00670347">
        <w:rPr>
          <w:lang w:val="en-US"/>
        </w:rPr>
        <w:t xml:space="preserve"> a</w:t>
      </w:r>
      <w:r w:rsidR="00C76CBC">
        <w:rPr>
          <w:lang w:val="en-US"/>
        </w:rPr>
        <w:t xml:space="preserve"> Slice is a</w:t>
      </w:r>
      <w:r w:rsidR="00AB1606">
        <w:rPr>
          <w:lang w:val="en-US"/>
        </w:rPr>
        <w:t xml:space="preserve">n independently encoded </w:t>
      </w:r>
      <w:r w:rsidR="00670347">
        <w:rPr>
          <w:lang w:val="en-US"/>
        </w:rPr>
        <w:t>region</w:t>
      </w:r>
      <w:r w:rsidR="00AB1606">
        <w:rPr>
          <w:lang w:val="en-US"/>
        </w:rPr>
        <w:t xml:space="preserve"> of</w:t>
      </w:r>
      <w:r w:rsidR="00670347">
        <w:rPr>
          <w:lang w:val="en-US"/>
        </w:rPr>
        <w:t xml:space="preserve"> a</w:t>
      </w:r>
      <w:r w:rsidR="00AB1606">
        <w:rPr>
          <w:lang w:val="en-US"/>
        </w:rPr>
        <w:t xml:space="preserve"> Frame and is also </w:t>
      </w:r>
      <w:r w:rsidR="00653AC0">
        <w:rPr>
          <w:lang w:val="en-US"/>
        </w:rPr>
        <w:t xml:space="preserve">the minimum </w:t>
      </w:r>
      <w:r w:rsidR="008D416A">
        <w:rPr>
          <w:lang w:val="en-US"/>
        </w:rPr>
        <w:t xml:space="preserve">media </w:t>
      </w:r>
      <w:r w:rsidR="00653AC0">
        <w:rPr>
          <w:lang w:val="en-US"/>
        </w:rPr>
        <w:t>unit of transmission over the network</w:t>
      </w:r>
      <w:r>
        <w:rPr>
          <w:lang w:val="en-US"/>
        </w:rPr>
        <w:t xml:space="preserve">) may be handled in an integrated manner since, for example </w:t>
      </w:r>
      <w:r w:rsidR="00032FAF">
        <w:rPr>
          <w:lang w:val="en-US"/>
        </w:rPr>
        <w:t xml:space="preserve">only by sending </w:t>
      </w:r>
      <w:r w:rsidR="00B11CAD">
        <w:rPr>
          <w:lang w:val="en-US"/>
        </w:rPr>
        <w:t>all</w:t>
      </w:r>
      <w:r w:rsidR="00032FAF">
        <w:rPr>
          <w:lang w:val="en-US"/>
        </w:rPr>
        <w:t xml:space="preserve"> packets</w:t>
      </w:r>
      <w:r w:rsidR="00B11CAD">
        <w:rPr>
          <w:lang w:val="en-US"/>
        </w:rPr>
        <w:t xml:space="preserve"> of a frame or a frame slice</w:t>
      </w:r>
      <w:r w:rsidR="00032FAF">
        <w:rPr>
          <w:lang w:val="en-US"/>
        </w:rPr>
        <w:t xml:space="preserve"> </w:t>
      </w:r>
      <w:r w:rsidR="006967BF">
        <w:rPr>
          <w:lang w:val="en-US"/>
        </w:rPr>
        <w:t>can the</w:t>
      </w:r>
      <w:r w:rsidR="00032FAF">
        <w:rPr>
          <w:lang w:val="en-US"/>
        </w:rPr>
        <w:t xml:space="preserve"> frame</w:t>
      </w:r>
      <w:r w:rsidR="00B11CAD">
        <w:rPr>
          <w:lang w:val="en-US"/>
        </w:rPr>
        <w:t>/slice</w:t>
      </w:r>
      <w:r w:rsidR="00032FAF">
        <w:rPr>
          <w:lang w:val="en-US"/>
        </w:rPr>
        <w:t xml:space="preserve"> be </w:t>
      </w:r>
      <w:r w:rsidR="0022791E">
        <w:rPr>
          <w:lang w:val="en-US"/>
        </w:rPr>
        <w:t>successfully</w:t>
      </w:r>
      <w:r w:rsidR="006967BF">
        <w:rPr>
          <w:lang w:val="en-US"/>
        </w:rPr>
        <w:t xml:space="preserve"> decoded</w:t>
      </w:r>
      <w:r>
        <w:rPr>
          <w:lang w:val="en-US"/>
        </w:rPr>
        <w:t>.</w:t>
      </w:r>
      <w:r w:rsidR="00CD3677">
        <w:rPr>
          <w:lang w:val="en-US"/>
        </w:rPr>
        <w:t xml:space="preserve"> Differentiated QoS</w:t>
      </w:r>
      <w:r w:rsidR="00427D1B">
        <w:rPr>
          <w:lang w:val="en-US"/>
        </w:rPr>
        <w:t xml:space="preserve"> handling may be provided for different </w:t>
      </w:r>
      <w:r w:rsidR="00B5051F">
        <w:rPr>
          <w:lang w:val="en-US"/>
        </w:rPr>
        <w:t>PDU Family</w:t>
      </w:r>
      <w:r w:rsidR="00427D1B">
        <w:rPr>
          <w:lang w:val="en-US"/>
        </w:rPr>
        <w:t>s based on their typ</w:t>
      </w:r>
      <w:r w:rsidR="00295294">
        <w:rPr>
          <w:lang w:val="en-US"/>
        </w:rPr>
        <w:t>e (e.g., I-Frame</w:t>
      </w:r>
      <w:r w:rsidR="00030C92">
        <w:rPr>
          <w:lang w:val="en-US"/>
        </w:rPr>
        <w:t xml:space="preserve"> type</w:t>
      </w:r>
      <w:r w:rsidR="00295294">
        <w:rPr>
          <w:lang w:val="en-US"/>
        </w:rPr>
        <w:t xml:space="preserve"> is given p</w:t>
      </w:r>
      <w:r w:rsidR="00030C92">
        <w:rPr>
          <w:lang w:val="en-US"/>
        </w:rPr>
        <w:t>recedence over P-Frame type).</w:t>
      </w:r>
    </w:p>
    <w:p w14:paraId="325C8811" w14:textId="0F421989" w:rsidR="0022791E" w:rsidRDefault="004D7E95" w:rsidP="004D7E95">
      <w:pPr>
        <w:ind w:left="360"/>
        <w:rPr>
          <w:lang w:val="en-US"/>
        </w:rPr>
      </w:pPr>
      <w:r w:rsidRPr="00A50730">
        <w:rPr>
          <w:b/>
          <w:bCs/>
          <w:lang w:val="en-US"/>
        </w:rPr>
        <w:t>Level 2</w:t>
      </w:r>
      <w:r w:rsidR="005D5212">
        <w:rPr>
          <w:b/>
          <w:bCs/>
          <w:lang w:val="en-US"/>
        </w:rPr>
        <w:t xml:space="preserve"> </w:t>
      </w:r>
      <w:r w:rsidR="00B5051F">
        <w:rPr>
          <w:b/>
          <w:bCs/>
          <w:lang w:val="en-US"/>
        </w:rPr>
        <w:t>PDU Family</w:t>
      </w:r>
      <w:r w:rsidR="00A50730" w:rsidRPr="00A50730">
        <w:rPr>
          <w:b/>
          <w:bCs/>
          <w:lang w:val="en-US"/>
        </w:rPr>
        <w:t>-</w:t>
      </w:r>
      <w:r w:rsidRPr="00A50730">
        <w:rPr>
          <w:b/>
          <w:bCs/>
          <w:lang w:val="en-US"/>
        </w:rPr>
        <w:t xml:space="preserve"> Media</w:t>
      </w:r>
      <w:r w:rsidR="00A50730" w:rsidRPr="00A50730">
        <w:rPr>
          <w:b/>
          <w:bCs/>
          <w:lang w:val="en-US"/>
        </w:rPr>
        <w:t xml:space="preserve"> Frame</w:t>
      </w:r>
      <w:r w:rsidR="00BE7F53">
        <w:rPr>
          <w:b/>
          <w:bCs/>
          <w:lang w:val="en-US"/>
        </w:rPr>
        <w:t xml:space="preserve"> Set</w:t>
      </w:r>
      <w:r w:rsidR="000A032B">
        <w:rPr>
          <w:b/>
          <w:bCs/>
          <w:lang w:val="en-US"/>
        </w:rPr>
        <w:t xml:space="preserve"> </w:t>
      </w:r>
      <w:r w:rsidR="003041F1">
        <w:rPr>
          <w:b/>
          <w:bCs/>
          <w:lang w:val="en-US"/>
        </w:rPr>
        <w:t xml:space="preserve">or Media Frame Slice </w:t>
      </w:r>
      <w:r w:rsidR="00BE7F53">
        <w:rPr>
          <w:b/>
          <w:bCs/>
          <w:lang w:val="en-US"/>
        </w:rPr>
        <w:t>Set</w:t>
      </w:r>
      <w:r w:rsidR="00A50730" w:rsidRPr="00A50730">
        <w:rPr>
          <w:b/>
          <w:bCs/>
          <w:lang w:val="en-US"/>
        </w:rPr>
        <w:t>:</w:t>
      </w:r>
      <w:r w:rsidR="00032FAF">
        <w:rPr>
          <w:b/>
          <w:bCs/>
          <w:lang w:val="en-US"/>
        </w:rPr>
        <w:t xml:space="preserve"> </w:t>
      </w:r>
      <w:r w:rsidR="00032FAF" w:rsidRPr="00032FAF">
        <w:rPr>
          <w:lang w:val="en-US"/>
        </w:rPr>
        <w:t>Packets that comprise a set of media frames</w:t>
      </w:r>
      <w:r w:rsidR="00032FAF">
        <w:rPr>
          <w:lang w:val="en-US"/>
        </w:rPr>
        <w:t xml:space="preserve"> (e.g.</w:t>
      </w:r>
      <w:r w:rsidR="00D86C8B">
        <w:rPr>
          <w:lang w:val="en-US"/>
        </w:rPr>
        <w:t>,</w:t>
      </w:r>
      <w:r w:rsidR="00032FAF">
        <w:rPr>
          <w:lang w:val="en-US"/>
        </w:rPr>
        <w:t xml:space="preserve"> an I-Frame and </w:t>
      </w:r>
      <w:r w:rsidR="0022791E">
        <w:rPr>
          <w:lang w:val="en-US"/>
        </w:rPr>
        <w:t>associated</w:t>
      </w:r>
      <w:r w:rsidR="00032FAF">
        <w:rPr>
          <w:lang w:val="en-US"/>
        </w:rPr>
        <w:t xml:space="preserve"> P-Frames that constitute a Group of Pictures (GOP</w:t>
      </w:r>
      <w:r w:rsidR="00F31120">
        <w:rPr>
          <w:lang w:val="en-US"/>
        </w:rPr>
        <w:t>, a repeating pattern of fram</w:t>
      </w:r>
      <w:r w:rsidR="00D75372">
        <w:rPr>
          <w:lang w:val="en-US"/>
        </w:rPr>
        <w:t>es that have dependencies on each other</w:t>
      </w:r>
      <w:r w:rsidR="00032FAF">
        <w:rPr>
          <w:lang w:val="en-US"/>
        </w:rPr>
        <w:t>)) may be handled in an integrated manner</w:t>
      </w:r>
      <w:r w:rsidR="006967BF">
        <w:rPr>
          <w:lang w:val="en-US"/>
        </w:rPr>
        <w:t>.</w:t>
      </w:r>
      <w:r w:rsidR="00032FAF">
        <w:rPr>
          <w:lang w:val="en-US"/>
        </w:rPr>
        <w:t xml:space="preserve"> </w:t>
      </w:r>
      <w:r w:rsidR="008529F6">
        <w:rPr>
          <w:lang w:val="en-US"/>
        </w:rPr>
        <w:t>For</w:t>
      </w:r>
      <w:r w:rsidR="006967BF">
        <w:rPr>
          <w:lang w:val="en-US"/>
        </w:rPr>
        <w:t xml:space="preserve"> e</w:t>
      </w:r>
      <w:r w:rsidR="00032FAF">
        <w:rPr>
          <w:lang w:val="en-US"/>
        </w:rPr>
        <w:t>xample</w:t>
      </w:r>
      <w:r w:rsidR="00F418CF">
        <w:rPr>
          <w:lang w:val="en-US"/>
        </w:rPr>
        <w:t>, packets that comprise</w:t>
      </w:r>
      <w:r w:rsidR="0022791E">
        <w:rPr>
          <w:lang w:val="en-US"/>
        </w:rPr>
        <w:t xml:space="preserve"> </w:t>
      </w:r>
      <w:r w:rsidR="00F418CF">
        <w:rPr>
          <w:lang w:val="en-US"/>
        </w:rPr>
        <w:t>an</w:t>
      </w:r>
      <w:r w:rsidR="0022791E">
        <w:rPr>
          <w:lang w:val="en-US"/>
        </w:rPr>
        <w:t xml:space="preserve"> I-Frame must be successfully sent for </w:t>
      </w:r>
      <w:r w:rsidR="00F418CF">
        <w:rPr>
          <w:lang w:val="en-US"/>
        </w:rPr>
        <w:t>associated</w:t>
      </w:r>
      <w:r w:rsidR="0022791E">
        <w:rPr>
          <w:lang w:val="en-US"/>
        </w:rPr>
        <w:t xml:space="preserve"> P-Frame</w:t>
      </w:r>
      <w:r w:rsidR="00F418CF">
        <w:rPr>
          <w:lang w:val="en-US"/>
        </w:rPr>
        <w:t xml:space="preserve"> packets</w:t>
      </w:r>
      <w:r w:rsidR="0022791E">
        <w:rPr>
          <w:lang w:val="en-US"/>
        </w:rPr>
        <w:t xml:space="preserve"> to </w:t>
      </w:r>
      <w:r w:rsidR="00F418CF">
        <w:rPr>
          <w:lang w:val="en-US"/>
        </w:rPr>
        <w:t>be of value to the decoder.</w:t>
      </w:r>
    </w:p>
    <w:p w14:paraId="22DCC8FF" w14:textId="23C34661" w:rsidR="00BE76BA" w:rsidRDefault="0022791E" w:rsidP="004D7E95">
      <w:pPr>
        <w:ind w:left="360"/>
        <w:rPr>
          <w:lang w:val="en-US"/>
        </w:rPr>
      </w:pPr>
      <w:r>
        <w:rPr>
          <w:b/>
          <w:bCs/>
          <w:lang w:val="en-US"/>
        </w:rPr>
        <w:t>Level 3</w:t>
      </w:r>
      <w:r w:rsidR="00BE7F53">
        <w:rPr>
          <w:b/>
          <w:bCs/>
          <w:lang w:val="en-US"/>
        </w:rPr>
        <w:t xml:space="preserve"> to Level N</w:t>
      </w:r>
      <w:r w:rsidR="005D5212">
        <w:rPr>
          <w:b/>
          <w:bCs/>
          <w:lang w:val="en-US"/>
        </w:rPr>
        <w:t xml:space="preserve"> </w:t>
      </w:r>
      <w:r w:rsidR="00B5051F">
        <w:rPr>
          <w:b/>
          <w:bCs/>
          <w:lang w:val="en-US"/>
        </w:rPr>
        <w:t>PDU Family</w:t>
      </w:r>
      <w:r w:rsidR="00BE76BA">
        <w:rPr>
          <w:b/>
          <w:bCs/>
          <w:lang w:val="en-US"/>
        </w:rPr>
        <w:t xml:space="preserve"> -</w:t>
      </w:r>
      <w:r w:rsidR="00BE7F53">
        <w:rPr>
          <w:b/>
          <w:bCs/>
          <w:lang w:val="en-US"/>
        </w:rPr>
        <w:t xml:space="preserve"> </w:t>
      </w:r>
      <w:r w:rsidR="00B60856">
        <w:rPr>
          <w:b/>
          <w:bCs/>
          <w:lang w:val="en-US"/>
        </w:rPr>
        <w:t>Additional</w:t>
      </w:r>
      <w:r w:rsidR="00BE7F53">
        <w:rPr>
          <w:b/>
          <w:bCs/>
          <w:lang w:val="en-US"/>
        </w:rPr>
        <w:t xml:space="preserve"> Media Frame Sets: </w:t>
      </w:r>
      <w:r w:rsidR="00117F97">
        <w:rPr>
          <w:lang w:val="en-US"/>
        </w:rPr>
        <w:t>Gr</w:t>
      </w:r>
      <w:r w:rsidR="00BE7F53" w:rsidRPr="00BE7F53">
        <w:rPr>
          <w:lang w:val="en-US"/>
        </w:rPr>
        <w:t xml:space="preserve">oups of </w:t>
      </w:r>
      <w:r w:rsidR="00BE76BA">
        <w:rPr>
          <w:lang w:val="en-US"/>
        </w:rPr>
        <w:t>p</w:t>
      </w:r>
      <w:r w:rsidR="00BE7F53" w:rsidRPr="00BE7F53">
        <w:rPr>
          <w:lang w:val="en-US"/>
        </w:rPr>
        <w:t xml:space="preserve">ackets </w:t>
      </w:r>
      <w:r w:rsidR="00BE7F53">
        <w:rPr>
          <w:lang w:val="en-US"/>
        </w:rPr>
        <w:t xml:space="preserve">can </w:t>
      </w:r>
      <w:r w:rsidR="00BE7F53" w:rsidRPr="00BE7F53">
        <w:rPr>
          <w:lang w:val="en-US"/>
        </w:rPr>
        <w:t xml:space="preserve">comprise </w:t>
      </w:r>
      <w:r w:rsidR="00BE7F53">
        <w:rPr>
          <w:lang w:val="en-US"/>
        </w:rPr>
        <w:t>higher level Media Units that are processed in an integrated manner</w:t>
      </w:r>
      <w:r w:rsidR="00BE76BA">
        <w:rPr>
          <w:lang w:val="en-US"/>
        </w:rPr>
        <w:t xml:space="preserve"> (as a </w:t>
      </w:r>
      <w:r w:rsidR="00B5051F">
        <w:rPr>
          <w:lang w:val="en-US"/>
        </w:rPr>
        <w:t>PDU Family</w:t>
      </w:r>
      <w:r w:rsidR="00BE76BA">
        <w:rPr>
          <w:lang w:val="en-US"/>
        </w:rPr>
        <w:t>)</w:t>
      </w:r>
      <w:r w:rsidR="00BB6247">
        <w:rPr>
          <w:lang w:val="en-US"/>
        </w:rPr>
        <w:t>.</w:t>
      </w:r>
      <w:r w:rsidR="00BE7F53">
        <w:rPr>
          <w:lang w:val="en-US"/>
        </w:rPr>
        <w:t xml:space="preserve"> For example</w:t>
      </w:r>
      <w:r w:rsidR="00CF2FD0">
        <w:rPr>
          <w:lang w:val="en-US"/>
        </w:rPr>
        <w:t>,</w:t>
      </w:r>
      <w:r w:rsidR="00BE7F53">
        <w:rPr>
          <w:lang w:val="en-US"/>
        </w:rPr>
        <w:t xml:space="preserve"> packets that comprise a </w:t>
      </w:r>
      <w:r w:rsidR="00BE7F53">
        <w:rPr>
          <w:lang w:val="en-US"/>
        </w:rPr>
        <w:lastRenderedPageBreak/>
        <w:t xml:space="preserve">temporal base layer </w:t>
      </w:r>
      <w:r w:rsidR="00BE76BA">
        <w:rPr>
          <w:lang w:val="en-US"/>
        </w:rPr>
        <w:t>or a</w:t>
      </w:r>
      <w:r w:rsidR="00BE7F53">
        <w:rPr>
          <w:lang w:val="en-US"/>
        </w:rPr>
        <w:t xml:space="preserve"> temporal enhancement layer</w:t>
      </w:r>
      <w:r w:rsidR="00BE76BA">
        <w:rPr>
          <w:lang w:val="en-US"/>
        </w:rPr>
        <w:t xml:space="preserve"> may be processed in an integrated manner</w:t>
      </w:r>
      <w:r w:rsidR="00B1426C">
        <w:rPr>
          <w:lang w:val="en-US"/>
        </w:rPr>
        <w:t xml:space="preserve"> (as a </w:t>
      </w:r>
      <w:r w:rsidR="00B5051F">
        <w:rPr>
          <w:lang w:val="en-US"/>
        </w:rPr>
        <w:t>PDU Family</w:t>
      </w:r>
      <w:r w:rsidR="00B1426C">
        <w:rPr>
          <w:lang w:val="en-US"/>
        </w:rPr>
        <w:t>)</w:t>
      </w:r>
      <w:r w:rsidR="00BE76BA">
        <w:rPr>
          <w:lang w:val="en-US"/>
        </w:rPr>
        <w:t xml:space="preserve">. Similarly spatial base vs enhancement layers may comprise </w:t>
      </w:r>
      <w:r w:rsidR="00B5051F">
        <w:rPr>
          <w:lang w:val="en-US"/>
        </w:rPr>
        <w:t>PDU Family</w:t>
      </w:r>
      <w:r w:rsidR="007C1AE9">
        <w:rPr>
          <w:lang w:val="en-US"/>
        </w:rPr>
        <w:t>s.</w:t>
      </w:r>
      <w:r w:rsidR="009324A8">
        <w:rPr>
          <w:lang w:val="en-US"/>
        </w:rPr>
        <w:t xml:space="preserve"> In addition to </w:t>
      </w:r>
      <w:r w:rsidR="00312E88">
        <w:rPr>
          <w:lang w:val="en-US"/>
        </w:rPr>
        <w:t>having different layers, a video frame may further be divided into tiles that represent different regions</w:t>
      </w:r>
      <w:r w:rsidR="002B47E0">
        <w:rPr>
          <w:lang w:val="en-US"/>
        </w:rPr>
        <w:t xml:space="preserve"> of the overall wide (e.g., full 360 degree) view</w:t>
      </w:r>
      <w:r w:rsidR="00EC2047">
        <w:rPr>
          <w:lang w:val="en-US"/>
        </w:rPr>
        <w:t>, where tiles belonging to</w:t>
      </w:r>
      <w:r w:rsidR="00816BB8">
        <w:rPr>
          <w:lang w:val="en-US"/>
        </w:rPr>
        <w:t xml:space="preserve"> or close to</w:t>
      </w:r>
      <w:r w:rsidR="00EC2047">
        <w:rPr>
          <w:lang w:val="en-US"/>
        </w:rPr>
        <w:t xml:space="preserve"> the current </w:t>
      </w:r>
      <w:r w:rsidR="00EA3EEA">
        <w:rPr>
          <w:lang w:val="en-US"/>
        </w:rPr>
        <w:t xml:space="preserve">user </w:t>
      </w:r>
      <w:r w:rsidR="00EC2047">
        <w:rPr>
          <w:lang w:val="en-US"/>
        </w:rPr>
        <w:t>viewport</w:t>
      </w:r>
      <w:r w:rsidR="00EA3EEA">
        <w:rPr>
          <w:lang w:val="en-US"/>
        </w:rPr>
        <w:t xml:space="preserve"> </w:t>
      </w:r>
      <w:r w:rsidR="00215657">
        <w:rPr>
          <w:lang w:val="en-US"/>
        </w:rPr>
        <w:t>may be sent with a different quality than the other tiles</w:t>
      </w:r>
      <w:r w:rsidR="00816BB8">
        <w:rPr>
          <w:lang w:val="en-US"/>
        </w:rPr>
        <w:t>.</w:t>
      </w:r>
      <w:r w:rsidR="00E54F91">
        <w:rPr>
          <w:lang w:val="en-US"/>
        </w:rPr>
        <w:t xml:space="preserve"> Differentiated QoS </w:t>
      </w:r>
      <w:r w:rsidR="005008E0">
        <w:rPr>
          <w:lang w:val="en-US"/>
        </w:rPr>
        <w:t>handling</w:t>
      </w:r>
      <w:r w:rsidR="00E54F91">
        <w:rPr>
          <w:lang w:val="en-US"/>
        </w:rPr>
        <w:t xml:space="preserve"> may be provided to</w:t>
      </w:r>
      <w:r w:rsidR="0008182C">
        <w:rPr>
          <w:lang w:val="en-US"/>
        </w:rPr>
        <w:t xml:space="preserve"> </w:t>
      </w:r>
      <w:r w:rsidR="00B5051F">
        <w:rPr>
          <w:lang w:val="en-US"/>
        </w:rPr>
        <w:t>PDU Family</w:t>
      </w:r>
      <w:r w:rsidR="007307C4">
        <w:rPr>
          <w:lang w:val="en-US"/>
        </w:rPr>
        <w:t>s</w:t>
      </w:r>
      <w:r w:rsidR="0008182C">
        <w:rPr>
          <w:lang w:val="en-US"/>
        </w:rPr>
        <w:t xml:space="preserve"> </w:t>
      </w:r>
      <w:r w:rsidR="00674E7F">
        <w:rPr>
          <w:lang w:val="en-US"/>
        </w:rPr>
        <w:t xml:space="preserve">based on </w:t>
      </w:r>
      <w:r w:rsidR="00573278">
        <w:rPr>
          <w:lang w:val="en-US"/>
        </w:rPr>
        <w:t xml:space="preserve">their Media </w:t>
      </w:r>
      <w:r w:rsidR="00BE44C5">
        <w:rPr>
          <w:lang w:val="en-US"/>
        </w:rPr>
        <w:t>Frame Set</w:t>
      </w:r>
      <w:r w:rsidR="00674E7F">
        <w:rPr>
          <w:lang w:val="en-US"/>
        </w:rPr>
        <w:t xml:space="preserve"> information (e.g., </w:t>
      </w:r>
      <w:r w:rsidR="00993D15">
        <w:rPr>
          <w:lang w:val="en-US"/>
        </w:rPr>
        <w:t xml:space="preserve">base </w:t>
      </w:r>
      <w:r w:rsidR="00674E7F">
        <w:rPr>
          <w:lang w:val="en-US"/>
        </w:rPr>
        <w:t>layer</w:t>
      </w:r>
      <w:r w:rsidR="005008E0">
        <w:rPr>
          <w:lang w:val="en-US"/>
        </w:rPr>
        <w:t xml:space="preserve"> is given precedence over enhancement layers</w:t>
      </w:r>
      <w:r w:rsidR="00AE2029">
        <w:rPr>
          <w:lang w:val="en-US"/>
        </w:rPr>
        <w:t>, viewport til</w:t>
      </w:r>
      <w:r w:rsidR="00A443CF">
        <w:rPr>
          <w:lang w:val="en-US"/>
        </w:rPr>
        <w:t>es are given precedence over non-vie</w:t>
      </w:r>
      <w:r w:rsidR="008D2C8C">
        <w:rPr>
          <w:lang w:val="en-US"/>
        </w:rPr>
        <w:t>w</w:t>
      </w:r>
      <w:r w:rsidR="00A443CF">
        <w:rPr>
          <w:lang w:val="en-US"/>
        </w:rPr>
        <w:t>port tiles</w:t>
      </w:r>
      <w:r w:rsidR="008D2C8C">
        <w:rPr>
          <w:lang w:val="en-US"/>
        </w:rPr>
        <w:t xml:space="preserve"> or the two have different QoS profiles</w:t>
      </w:r>
      <w:r w:rsidR="00F04364">
        <w:rPr>
          <w:lang w:val="en-US"/>
        </w:rPr>
        <w:t xml:space="preserve"> altogether</w:t>
      </w:r>
      <w:r w:rsidR="005008E0">
        <w:rPr>
          <w:lang w:val="en-US"/>
        </w:rPr>
        <w:t>).</w:t>
      </w:r>
    </w:p>
    <w:p w14:paraId="0B17A9CB" w14:textId="1A4D24E7" w:rsidR="00BE76BA" w:rsidRDefault="00BE76BA" w:rsidP="004D7E95">
      <w:pPr>
        <w:ind w:left="360"/>
        <w:rPr>
          <w:lang w:val="en-US"/>
        </w:rPr>
      </w:pPr>
      <w:r w:rsidRPr="00BE76BA">
        <w:rPr>
          <w:b/>
          <w:bCs/>
          <w:lang w:val="en-US"/>
        </w:rPr>
        <w:t xml:space="preserve">Level N+1 </w:t>
      </w:r>
      <w:r w:rsidR="00B5051F">
        <w:rPr>
          <w:b/>
          <w:bCs/>
          <w:lang w:val="en-US"/>
        </w:rPr>
        <w:t>PDU Family</w:t>
      </w:r>
      <w:r w:rsidRPr="00BE76BA">
        <w:rPr>
          <w:b/>
          <w:bCs/>
          <w:lang w:val="en-US"/>
        </w:rPr>
        <w:t>- Application Type -</w:t>
      </w:r>
      <w:r w:rsidRPr="00BE76BA">
        <w:rPr>
          <w:lang w:val="en-US"/>
        </w:rPr>
        <w:t xml:space="preserve"> 5GS QoS Flows can carry multiple application flow instances of the same type (e.g. two </w:t>
      </w:r>
      <w:r w:rsidR="00AA3050">
        <w:rPr>
          <w:lang w:val="en-US"/>
        </w:rPr>
        <w:t>H.26x</w:t>
      </w:r>
      <w:r w:rsidRPr="00BE76BA">
        <w:rPr>
          <w:lang w:val="en-US"/>
        </w:rPr>
        <w:t xml:space="preserve"> video </w:t>
      </w:r>
      <w:r w:rsidR="0042711B">
        <w:rPr>
          <w:lang w:val="en-US"/>
        </w:rPr>
        <w:t>streams</w:t>
      </w:r>
      <w:r w:rsidRPr="00BE76BA">
        <w:rPr>
          <w:lang w:val="en-US"/>
        </w:rPr>
        <w:t xml:space="preserve">) </w:t>
      </w:r>
      <w:r>
        <w:rPr>
          <w:lang w:val="en-US"/>
        </w:rPr>
        <w:t>as well as</w:t>
      </w:r>
      <w:r w:rsidRPr="00BE76BA">
        <w:rPr>
          <w:lang w:val="en-US"/>
        </w:rPr>
        <w:t xml:space="preserve"> application flow instances of different types (e.g. </w:t>
      </w:r>
      <w:r w:rsidR="0042711B">
        <w:rPr>
          <w:lang w:val="en-US"/>
        </w:rPr>
        <w:t>H.26x</w:t>
      </w:r>
      <w:r w:rsidRPr="00BE76BA">
        <w:rPr>
          <w:lang w:val="en-US"/>
        </w:rPr>
        <w:t xml:space="preserve"> video and AAC Audio). </w:t>
      </w:r>
      <w:r>
        <w:rPr>
          <w:lang w:val="en-US"/>
        </w:rPr>
        <w:t xml:space="preserve">Packets associated with </w:t>
      </w:r>
      <w:r w:rsidR="00D55549">
        <w:rPr>
          <w:lang w:val="en-US"/>
        </w:rPr>
        <w:t>distinct</w:t>
      </w:r>
      <w:r>
        <w:rPr>
          <w:lang w:val="en-US"/>
        </w:rPr>
        <w:t xml:space="preserve"> application flows sent on the same QoS flow may comprise a </w:t>
      </w:r>
      <w:r w:rsidR="00B5051F">
        <w:rPr>
          <w:lang w:eastAsia="zh-CN"/>
        </w:rPr>
        <w:t>PDU Family</w:t>
      </w:r>
      <w:r w:rsidRPr="00816647">
        <w:rPr>
          <w:lang w:eastAsia="zh-CN"/>
        </w:rPr>
        <w:t xml:space="preserve"> </w:t>
      </w:r>
      <w:r>
        <w:rPr>
          <w:lang w:eastAsia="zh-CN"/>
        </w:rPr>
        <w:t>that should</w:t>
      </w:r>
      <w:r w:rsidRPr="00816647">
        <w:rPr>
          <w:lang w:eastAsia="zh-CN"/>
        </w:rPr>
        <w:t xml:space="preserve"> be handled in an integrated manner</w:t>
      </w:r>
      <w:r>
        <w:rPr>
          <w:lang w:eastAsia="zh-CN"/>
        </w:rPr>
        <w:t>.</w:t>
      </w:r>
      <w:r w:rsidR="00DE00E5">
        <w:rPr>
          <w:lang w:eastAsia="zh-CN"/>
        </w:rPr>
        <w:t xml:space="preserve"> Furthermore</w:t>
      </w:r>
      <w:r w:rsidR="00163225">
        <w:rPr>
          <w:lang w:eastAsia="zh-CN"/>
        </w:rPr>
        <w:t>,</w:t>
      </w:r>
      <w:r w:rsidR="00DE00E5">
        <w:rPr>
          <w:lang w:eastAsia="zh-CN"/>
        </w:rPr>
        <w:t xml:space="preserve"> configuration of Lower Levels</w:t>
      </w:r>
      <w:r w:rsidR="0006554C">
        <w:rPr>
          <w:lang w:eastAsia="zh-CN"/>
        </w:rPr>
        <w:t xml:space="preserve"> may be a function of Application Type.</w:t>
      </w:r>
      <w:r w:rsidR="00573278">
        <w:rPr>
          <w:lang w:eastAsia="zh-CN"/>
        </w:rPr>
        <w:t xml:space="preserve"> Differentiated QoS handling may be provided to</w:t>
      </w:r>
      <w:r w:rsidR="007307C4">
        <w:rPr>
          <w:lang w:eastAsia="zh-CN"/>
        </w:rPr>
        <w:t xml:space="preserve"> </w:t>
      </w:r>
      <w:r w:rsidR="00B5051F">
        <w:rPr>
          <w:lang w:eastAsia="zh-CN"/>
        </w:rPr>
        <w:t>PDU Family</w:t>
      </w:r>
      <w:r w:rsidR="007307C4">
        <w:rPr>
          <w:lang w:eastAsia="zh-CN"/>
        </w:rPr>
        <w:t>s based on their a</w:t>
      </w:r>
      <w:r w:rsidR="00EE3BC2">
        <w:rPr>
          <w:lang w:eastAsia="zh-CN"/>
        </w:rPr>
        <w:t>pplication type information</w:t>
      </w:r>
      <w:r w:rsidR="00084FFC">
        <w:rPr>
          <w:lang w:eastAsia="zh-CN"/>
        </w:rPr>
        <w:t xml:space="preserve"> (e.g., audio takes precedence over video</w:t>
      </w:r>
      <w:r w:rsidR="00BE082D">
        <w:rPr>
          <w:lang w:eastAsia="zh-CN"/>
        </w:rPr>
        <w:t xml:space="preserve"> or audio and video have different QoS profile altogether</w:t>
      </w:r>
      <w:r w:rsidR="0001743F">
        <w:rPr>
          <w:lang w:eastAsia="zh-CN"/>
        </w:rPr>
        <w:t>)</w:t>
      </w:r>
      <w:r w:rsidR="00BE082D">
        <w:rPr>
          <w:lang w:eastAsia="zh-CN"/>
        </w:rPr>
        <w:t>.</w:t>
      </w:r>
      <w:r w:rsidR="0001743F">
        <w:rPr>
          <w:lang w:eastAsia="zh-CN"/>
        </w:rPr>
        <w:t xml:space="preserve"> Alternatively</w:t>
      </w:r>
      <w:r w:rsidR="00DA7752">
        <w:rPr>
          <w:lang w:eastAsia="zh-CN"/>
        </w:rPr>
        <w:t xml:space="preserve"> </w:t>
      </w:r>
      <w:r w:rsidR="005C285B">
        <w:rPr>
          <w:lang w:eastAsia="zh-CN"/>
        </w:rPr>
        <w:t>a</w:t>
      </w:r>
      <w:r w:rsidR="00DA7752">
        <w:rPr>
          <w:lang w:eastAsia="zh-CN"/>
        </w:rPr>
        <w:t>pplication</w:t>
      </w:r>
      <w:r w:rsidR="005C285B">
        <w:rPr>
          <w:lang w:eastAsia="zh-CN"/>
        </w:rPr>
        <w:t xml:space="preserve"> </w:t>
      </w:r>
      <w:r w:rsidR="0001743F">
        <w:rPr>
          <w:lang w:eastAsia="zh-CN"/>
        </w:rPr>
        <w:t>flow</w:t>
      </w:r>
      <w:r w:rsidR="005C285B">
        <w:rPr>
          <w:lang w:eastAsia="zh-CN"/>
        </w:rPr>
        <w:t xml:space="preserve"> instances (which may be identified via classification)</w:t>
      </w:r>
      <w:r w:rsidR="0001743F">
        <w:rPr>
          <w:lang w:eastAsia="zh-CN"/>
        </w:rPr>
        <w:t xml:space="preserve"> may be mapped to separate QoS Flows, in which </w:t>
      </w:r>
      <w:r w:rsidR="005C285B">
        <w:rPr>
          <w:lang w:eastAsia="zh-CN"/>
        </w:rPr>
        <w:t>Application Type QoS differentiation can be provided by existing QoS</w:t>
      </w:r>
      <w:r w:rsidR="0001743F">
        <w:rPr>
          <w:lang w:eastAsia="zh-CN"/>
        </w:rPr>
        <w:t>.</w:t>
      </w:r>
    </w:p>
    <w:p w14:paraId="25D98B58" w14:textId="706048C7" w:rsidR="005D5212" w:rsidRPr="00E6140E" w:rsidRDefault="00866D52" w:rsidP="00E6140E">
      <w:r>
        <w:rPr>
          <w:lang w:val="en-US"/>
        </w:rPr>
        <w:t>T</w:t>
      </w:r>
      <w:r w:rsidR="005D5212">
        <w:rPr>
          <w:lang w:val="en-US"/>
        </w:rPr>
        <w:t xml:space="preserve">his solution, we </w:t>
      </w:r>
      <w:r w:rsidR="003B6816">
        <w:rPr>
          <w:lang w:val="en-US"/>
        </w:rPr>
        <w:t xml:space="preserve">assume </w:t>
      </w:r>
      <w:r w:rsidR="005D5212">
        <w:rPr>
          <w:lang w:val="en-US"/>
        </w:rPr>
        <w:t xml:space="preserve">that packets </w:t>
      </w:r>
      <w:r w:rsidR="003B6816">
        <w:rPr>
          <w:lang w:val="en-US"/>
        </w:rPr>
        <w:t>can</w:t>
      </w:r>
      <w:r w:rsidR="005D5212">
        <w:rPr>
          <w:lang w:val="en-US"/>
        </w:rPr>
        <w:t xml:space="preserve"> belong to </w:t>
      </w:r>
      <w:r w:rsidR="00862FB9">
        <w:rPr>
          <w:lang w:val="en-US"/>
        </w:rPr>
        <w:t>one or more</w:t>
      </w:r>
      <w:r w:rsidR="005D5212">
        <w:rPr>
          <w:lang w:val="en-US"/>
        </w:rPr>
        <w:t xml:space="preserve"> </w:t>
      </w:r>
      <w:r w:rsidR="00B5051F">
        <w:rPr>
          <w:lang w:val="en-US"/>
        </w:rPr>
        <w:t>PDU Family</w:t>
      </w:r>
      <w:r w:rsidR="005D5212">
        <w:rPr>
          <w:lang w:val="en-US"/>
        </w:rPr>
        <w:t>s</w:t>
      </w:r>
      <w:r w:rsidR="000158C6">
        <w:rPr>
          <w:lang w:val="en-US"/>
        </w:rPr>
        <w:t xml:space="preserve"> </w:t>
      </w:r>
      <w:r w:rsidR="00790557">
        <w:rPr>
          <w:lang w:val="en-US"/>
        </w:rPr>
        <w:t>as described above</w:t>
      </w:r>
      <w:r w:rsidR="00E6140E">
        <w:rPr>
          <w:lang w:val="en-US"/>
        </w:rPr>
        <w:t xml:space="preserve">. The </w:t>
      </w:r>
      <w:r w:rsidR="000158C6">
        <w:rPr>
          <w:lang w:val="en-US"/>
        </w:rPr>
        <w:t>M</w:t>
      </w:r>
      <w:r w:rsidR="00E6140E">
        <w:rPr>
          <w:lang w:val="en-US"/>
        </w:rPr>
        <w:t xml:space="preserve">edia </w:t>
      </w:r>
      <w:r w:rsidR="000158C6">
        <w:rPr>
          <w:lang w:val="en-US"/>
        </w:rPr>
        <w:t xml:space="preserve">Type </w:t>
      </w:r>
      <w:r w:rsidR="00E6140E">
        <w:rPr>
          <w:lang w:val="en-US"/>
        </w:rPr>
        <w:t xml:space="preserve">represented at each level is defined via configuration. For example, </w:t>
      </w:r>
      <w:r w:rsidR="00016B0B">
        <w:rPr>
          <w:lang w:val="en-US"/>
        </w:rPr>
        <w:t xml:space="preserve">for </w:t>
      </w:r>
      <w:r w:rsidR="00D56064">
        <w:rPr>
          <w:lang w:val="en-US"/>
        </w:rPr>
        <w:t>H.26x</w:t>
      </w:r>
      <w:r w:rsidR="00E6140E">
        <w:rPr>
          <w:lang w:val="en-US"/>
        </w:rPr>
        <w:t xml:space="preserve"> video one may have levels</w:t>
      </w:r>
      <w:r w:rsidR="00862FB9">
        <w:rPr>
          <w:lang w:val="en-US"/>
        </w:rPr>
        <w:t xml:space="preserve"> and Media Types</w:t>
      </w:r>
      <w:r w:rsidR="00E6140E">
        <w:rPr>
          <w:lang w:val="en-US"/>
        </w:rPr>
        <w:t xml:space="preserve"> defined as:</w:t>
      </w:r>
    </w:p>
    <w:p w14:paraId="25C36418" w14:textId="38D4F2DA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1: </w:t>
      </w:r>
      <w:r w:rsidR="00B5051F">
        <w:rPr>
          <w:szCs w:val="18"/>
        </w:rPr>
        <w:t>PDU Family</w:t>
      </w:r>
      <w:r>
        <w:rPr>
          <w:szCs w:val="18"/>
        </w:rPr>
        <w:t xml:space="preserve"> #1 = Media Frame</w:t>
      </w:r>
      <w:r w:rsidR="003C4832">
        <w:rPr>
          <w:szCs w:val="18"/>
        </w:rPr>
        <w:t>/Slice</w:t>
      </w:r>
      <w:r>
        <w:rPr>
          <w:szCs w:val="18"/>
        </w:rPr>
        <w:t xml:space="preserve">, with </w:t>
      </w:r>
      <w:r w:rsidR="000158C6">
        <w:rPr>
          <w:szCs w:val="18"/>
        </w:rPr>
        <w:t xml:space="preserve">Media </w:t>
      </w:r>
      <w:r>
        <w:rPr>
          <w:szCs w:val="18"/>
        </w:rPr>
        <w:t>Types</w:t>
      </w:r>
    </w:p>
    <w:p w14:paraId="53E3BE3D" w14:textId="77777777" w:rsidR="00ED4D01" w:rsidRDefault="00ED4D01" w:rsidP="00ED4D01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63061BF9" w14:textId="05A59433" w:rsidR="00E6140E" w:rsidRDefault="002C1853" w:rsidP="00E6140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20"/>
        </w:rPr>
      </w:pPr>
      <w:r w:rsidRPr="2A8731A8">
        <w:rPr>
          <w:sz w:val="20"/>
          <w:szCs w:val="20"/>
        </w:rPr>
        <w:t>Independent or Rando</w:t>
      </w:r>
      <w:r w:rsidR="00275A6C" w:rsidRPr="2A8731A8">
        <w:rPr>
          <w:sz w:val="20"/>
          <w:szCs w:val="20"/>
        </w:rPr>
        <w:t>m</w:t>
      </w:r>
      <w:r w:rsidRPr="2A8731A8">
        <w:rPr>
          <w:sz w:val="20"/>
          <w:szCs w:val="20"/>
        </w:rPr>
        <w:t xml:space="preserve">-access </w:t>
      </w:r>
      <w:r w:rsidR="00E6140E" w:rsidRPr="2A8731A8">
        <w:rPr>
          <w:sz w:val="20"/>
          <w:szCs w:val="20"/>
        </w:rPr>
        <w:t>Frame</w:t>
      </w:r>
      <w:r w:rsidR="00275A6C" w:rsidRPr="2A8731A8">
        <w:rPr>
          <w:sz w:val="20"/>
          <w:szCs w:val="20"/>
        </w:rPr>
        <w:t xml:space="preserve"> or Slice</w:t>
      </w:r>
      <w:r w:rsidR="0091002A" w:rsidRPr="2A8731A8">
        <w:rPr>
          <w:sz w:val="20"/>
          <w:szCs w:val="20"/>
        </w:rPr>
        <w:t xml:space="preserve"> (“I-Frame”)</w:t>
      </w:r>
    </w:p>
    <w:p w14:paraId="7C6C1C49" w14:textId="612EDCF3" w:rsidR="00E6140E" w:rsidRDefault="0091002A" w:rsidP="00E6140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Referenced Frame or Slice (“</w:t>
      </w:r>
      <w:r w:rsidR="00E6140E">
        <w:rPr>
          <w:sz w:val="20"/>
          <w:szCs w:val="18"/>
        </w:rPr>
        <w:t>P-Frame</w:t>
      </w:r>
      <w:r w:rsidR="00FF5414">
        <w:rPr>
          <w:sz w:val="20"/>
          <w:szCs w:val="18"/>
        </w:rPr>
        <w:t>” with forward references)</w:t>
      </w:r>
    </w:p>
    <w:p w14:paraId="5B84242C" w14:textId="723FAA35" w:rsidR="00FF5414" w:rsidRDefault="00FF5414" w:rsidP="00E6140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Non-referenced Frame or Slice (“P-Frame” with no forward references</w:t>
      </w:r>
      <w:r w:rsidR="00F651BC">
        <w:rPr>
          <w:sz w:val="20"/>
          <w:szCs w:val="18"/>
        </w:rPr>
        <w:t>)</w:t>
      </w:r>
    </w:p>
    <w:p w14:paraId="5A860DE2" w14:textId="77777777" w:rsidR="00572CF6" w:rsidRPr="00572CF6" w:rsidRDefault="00420BBC" w:rsidP="00572CF6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……</w:t>
      </w:r>
    </w:p>
    <w:p w14:paraId="63CF908F" w14:textId="5C757913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2: </w:t>
      </w:r>
      <w:r w:rsidR="00B5051F">
        <w:rPr>
          <w:szCs w:val="18"/>
        </w:rPr>
        <w:t>PDU Family</w:t>
      </w:r>
      <w:r>
        <w:rPr>
          <w:szCs w:val="18"/>
        </w:rPr>
        <w:t xml:space="preserve"> #2 = Set of Media Frames, with </w:t>
      </w:r>
      <w:r w:rsidR="000158C6">
        <w:rPr>
          <w:szCs w:val="18"/>
        </w:rPr>
        <w:t xml:space="preserve">Media </w:t>
      </w:r>
      <w:r>
        <w:rPr>
          <w:szCs w:val="18"/>
        </w:rPr>
        <w:t>Types</w:t>
      </w:r>
    </w:p>
    <w:p w14:paraId="2CE9A8A6" w14:textId="77777777" w:rsidR="00ED4D01" w:rsidRDefault="00ED4D01" w:rsidP="00ED4D01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1AF7B4F5" w14:textId="77777777" w:rsidR="00E6140E" w:rsidRDefault="00E6140E" w:rsidP="00E6140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Group of Pictures (GOP)</w:t>
      </w:r>
    </w:p>
    <w:p w14:paraId="2BE5EDE0" w14:textId="77777777" w:rsidR="00E6140E" w:rsidRPr="00E22B14" w:rsidRDefault="00E6140E" w:rsidP="00E6140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……</w:t>
      </w:r>
    </w:p>
    <w:p w14:paraId="2EE3802B" w14:textId="21B2AC9D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3: </w:t>
      </w:r>
      <w:r w:rsidR="00B5051F">
        <w:rPr>
          <w:szCs w:val="18"/>
        </w:rPr>
        <w:t>PDU Family</w:t>
      </w:r>
      <w:r>
        <w:rPr>
          <w:szCs w:val="18"/>
        </w:rPr>
        <w:t xml:space="preserve"> #3 = Temporal Media Layers, with </w:t>
      </w:r>
      <w:r w:rsidR="00862FB9">
        <w:rPr>
          <w:szCs w:val="18"/>
        </w:rPr>
        <w:t xml:space="preserve">Media </w:t>
      </w:r>
      <w:r>
        <w:rPr>
          <w:szCs w:val="18"/>
        </w:rPr>
        <w:t>Types</w:t>
      </w:r>
    </w:p>
    <w:p w14:paraId="68B8CAA2" w14:textId="77777777" w:rsidR="00ED4D01" w:rsidRDefault="00ED4D01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1442A0F7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Base Layer</w:t>
      </w:r>
    </w:p>
    <w:p w14:paraId="5B25DDB9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1</w:t>
      </w:r>
    </w:p>
    <w:p w14:paraId="56B7F2AC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2</w:t>
      </w:r>
    </w:p>
    <w:p w14:paraId="69E5A2F9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….</w:t>
      </w:r>
    </w:p>
    <w:p w14:paraId="29AA1947" w14:textId="5E94CD4A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4: </w:t>
      </w:r>
      <w:r w:rsidR="00B5051F">
        <w:rPr>
          <w:szCs w:val="18"/>
        </w:rPr>
        <w:t>PDU Family</w:t>
      </w:r>
      <w:r w:rsidRPr="00E22B14">
        <w:rPr>
          <w:szCs w:val="18"/>
        </w:rPr>
        <w:t xml:space="preserve"> #</w:t>
      </w:r>
      <w:r>
        <w:rPr>
          <w:szCs w:val="18"/>
        </w:rPr>
        <w:t>4</w:t>
      </w:r>
      <w:r w:rsidRPr="00E22B14">
        <w:rPr>
          <w:szCs w:val="18"/>
        </w:rPr>
        <w:t xml:space="preserve"> = </w:t>
      </w:r>
      <w:r>
        <w:rPr>
          <w:szCs w:val="18"/>
        </w:rPr>
        <w:t>Spatial</w:t>
      </w:r>
      <w:r w:rsidRPr="00E22B14">
        <w:rPr>
          <w:szCs w:val="18"/>
        </w:rPr>
        <w:t xml:space="preserve"> Media Layers, with </w:t>
      </w:r>
      <w:r w:rsidR="00862FB9">
        <w:rPr>
          <w:szCs w:val="18"/>
        </w:rPr>
        <w:t xml:space="preserve">Media </w:t>
      </w:r>
      <w:r>
        <w:rPr>
          <w:szCs w:val="18"/>
        </w:rPr>
        <w:t>Types</w:t>
      </w:r>
    </w:p>
    <w:p w14:paraId="7D988511" w14:textId="77777777" w:rsidR="00ED4D01" w:rsidRDefault="00ED4D01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5F35D9EE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Base Layer</w:t>
      </w:r>
    </w:p>
    <w:p w14:paraId="2FF669EF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1</w:t>
      </w:r>
    </w:p>
    <w:p w14:paraId="1B4AD3F0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2</w:t>
      </w:r>
    </w:p>
    <w:p w14:paraId="20B1570F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….</w:t>
      </w:r>
    </w:p>
    <w:p w14:paraId="4E65AF1E" w14:textId="0D9469F3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5: </w:t>
      </w:r>
      <w:r w:rsidR="00B5051F">
        <w:rPr>
          <w:szCs w:val="18"/>
        </w:rPr>
        <w:t>PDU Family</w:t>
      </w:r>
      <w:r>
        <w:rPr>
          <w:szCs w:val="18"/>
        </w:rPr>
        <w:t xml:space="preserve"> #5 = Application, with </w:t>
      </w:r>
      <w:r w:rsidR="00862FB9">
        <w:rPr>
          <w:szCs w:val="18"/>
        </w:rPr>
        <w:t xml:space="preserve">Media </w:t>
      </w:r>
      <w:r>
        <w:rPr>
          <w:szCs w:val="18"/>
        </w:rPr>
        <w:t>Types</w:t>
      </w:r>
    </w:p>
    <w:p w14:paraId="2DFBF57B" w14:textId="77777777" w:rsidR="00ED4D01" w:rsidRDefault="00ED4D01" w:rsidP="00E6140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1440D057" w14:textId="76C9BC58" w:rsidR="009C1B5B" w:rsidRPr="00AB7385" w:rsidRDefault="00816FFD" w:rsidP="00AB738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H.26x</w:t>
      </w:r>
      <w:r w:rsidR="00E6140E">
        <w:rPr>
          <w:sz w:val="20"/>
          <w:szCs w:val="18"/>
        </w:rPr>
        <w:t xml:space="preserve"> video</w:t>
      </w:r>
    </w:p>
    <w:p w14:paraId="006FF30F" w14:textId="77777777" w:rsidR="00E6140E" w:rsidRDefault="00E6140E" w:rsidP="00E6140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AAC Audio</w:t>
      </w:r>
    </w:p>
    <w:p w14:paraId="61CC38A6" w14:textId="7A3530E3" w:rsidR="00856EF9" w:rsidRDefault="00E6140E" w:rsidP="00826CB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20"/>
        </w:rPr>
      </w:pPr>
      <w:r w:rsidRPr="190E8D15">
        <w:rPr>
          <w:sz w:val="20"/>
          <w:szCs w:val="20"/>
        </w:rPr>
        <w:t>……</w:t>
      </w:r>
    </w:p>
    <w:p w14:paraId="72A62CF7" w14:textId="77777777" w:rsidR="00075C71" w:rsidRPr="00856EF9" w:rsidRDefault="00075C71" w:rsidP="00ED4D01">
      <w:pPr>
        <w:pStyle w:val="ListParagraph"/>
        <w:overflowPunct w:val="0"/>
        <w:autoSpaceDE w:val="0"/>
        <w:autoSpaceDN w:val="0"/>
        <w:adjustRightInd w:val="0"/>
        <w:spacing w:after="80"/>
        <w:ind w:left="0"/>
        <w:textAlignment w:val="baseline"/>
        <w:rPr>
          <w:sz w:val="20"/>
          <w:szCs w:val="18"/>
        </w:rPr>
      </w:pPr>
    </w:p>
    <w:p w14:paraId="6C180447" w14:textId="11B14F7E" w:rsidR="00985BCB" w:rsidRDefault="00075C71" w:rsidP="00826CB0">
      <w:pPr>
        <w:rPr>
          <w:lang w:val="en-US"/>
        </w:rPr>
      </w:pPr>
      <w:r w:rsidRPr="00075C71">
        <w:rPr>
          <w:lang w:val="en-US"/>
        </w:rPr>
        <w:t xml:space="preserve">In the UPF, </w:t>
      </w:r>
      <w:r w:rsidR="00023456">
        <w:rPr>
          <w:lang w:val="en-US"/>
        </w:rPr>
        <w:t>PDU-Set GTP-U extension header</w:t>
      </w:r>
      <w:r w:rsidRPr="00075C71">
        <w:rPr>
          <w:lang w:val="en-US"/>
        </w:rPr>
        <w:t xml:space="preserve"> </w:t>
      </w:r>
      <w:r w:rsidR="00023456">
        <w:rPr>
          <w:lang w:val="en-US"/>
        </w:rPr>
        <w:t xml:space="preserve">fields convey </w:t>
      </w:r>
      <w:r w:rsidRPr="00075C71">
        <w:rPr>
          <w:lang w:val="en-US"/>
        </w:rPr>
        <w:t xml:space="preserve">the </w:t>
      </w:r>
      <w:r w:rsidR="00023456">
        <w:rPr>
          <w:lang w:val="en-US"/>
        </w:rPr>
        <w:t xml:space="preserve">results of </w:t>
      </w:r>
      <w:r w:rsidR="002C6684">
        <w:rPr>
          <w:lang w:val="en-US"/>
        </w:rPr>
        <w:t xml:space="preserve">packet </w:t>
      </w:r>
      <w:r w:rsidR="00023456">
        <w:rPr>
          <w:lang w:val="en-US"/>
        </w:rPr>
        <w:t>classification</w:t>
      </w:r>
      <w:r w:rsidR="006520D2">
        <w:rPr>
          <w:lang w:val="en-US"/>
        </w:rPr>
        <w:t xml:space="preserve"> to the NG-RAN</w:t>
      </w:r>
      <w:r w:rsidRPr="00075C71">
        <w:rPr>
          <w:lang w:val="en-US"/>
        </w:rPr>
        <w:t>.</w:t>
      </w:r>
      <w:r w:rsidR="006C11D9">
        <w:rPr>
          <w:lang w:val="en-US"/>
        </w:rPr>
        <w:t xml:space="preserve"> Note that an individual packet may be a member of multiple </w:t>
      </w:r>
      <w:r w:rsidR="00B5051F">
        <w:rPr>
          <w:lang w:val="en-US"/>
        </w:rPr>
        <w:t>PDU Family</w:t>
      </w:r>
      <w:r w:rsidR="006C11D9">
        <w:rPr>
          <w:lang w:val="en-US"/>
        </w:rPr>
        <w:t>s.</w:t>
      </w:r>
      <w:r w:rsidRPr="00075C71">
        <w:rPr>
          <w:lang w:val="en-US"/>
        </w:rPr>
        <w:t xml:space="preserve"> For example</w:t>
      </w:r>
      <w:r>
        <w:rPr>
          <w:lang w:val="en-US"/>
        </w:rPr>
        <w:t>,</w:t>
      </w:r>
      <w:r w:rsidRPr="00075C71">
        <w:rPr>
          <w:lang w:val="en-US"/>
        </w:rPr>
        <w:t xml:space="preserve"> a packet</w:t>
      </w:r>
      <w:r w:rsidR="00D75C8E">
        <w:rPr>
          <w:lang w:val="en-US"/>
        </w:rPr>
        <w:t xml:space="preserve"> from an </w:t>
      </w:r>
      <w:r w:rsidR="00F71735">
        <w:rPr>
          <w:lang w:val="en-US"/>
        </w:rPr>
        <w:t>H.264</w:t>
      </w:r>
      <w:r w:rsidR="00D75C8E">
        <w:rPr>
          <w:lang w:val="en-US"/>
        </w:rPr>
        <w:t xml:space="preserve"> video flow</w:t>
      </w:r>
      <w:r w:rsidRPr="00075C71">
        <w:rPr>
          <w:lang w:val="en-US"/>
        </w:rPr>
        <w:t xml:space="preserve"> </w:t>
      </w:r>
      <w:r w:rsidR="00D75C8E">
        <w:rPr>
          <w:lang w:val="en-US"/>
        </w:rPr>
        <w:t xml:space="preserve">identified as </w:t>
      </w:r>
      <w:r w:rsidRPr="00075C71">
        <w:rPr>
          <w:lang w:val="en-US"/>
        </w:rPr>
        <w:t xml:space="preserve">carrying an I-Frame fragment for a </w:t>
      </w:r>
      <w:r w:rsidR="00D75C8E">
        <w:rPr>
          <w:lang w:val="en-US"/>
        </w:rPr>
        <w:t xml:space="preserve">GOP in </w:t>
      </w:r>
      <w:r w:rsidRPr="00075C71">
        <w:rPr>
          <w:lang w:val="en-US"/>
        </w:rPr>
        <w:t xml:space="preserve">Temporal </w:t>
      </w:r>
      <w:r w:rsidR="00D75C8E">
        <w:rPr>
          <w:lang w:val="en-US"/>
        </w:rPr>
        <w:t>Enhancement Layer 2 and a</w:t>
      </w:r>
      <w:r w:rsidRPr="00075C71">
        <w:rPr>
          <w:lang w:val="en-US"/>
        </w:rPr>
        <w:t xml:space="preserve"> Spatial Base layer</w:t>
      </w:r>
      <w:r w:rsidR="00D75C8E">
        <w:rPr>
          <w:lang w:val="en-US"/>
        </w:rPr>
        <w:t xml:space="preserve"> would be marked in GTP-U header fields defined for the levels as</w:t>
      </w:r>
      <w:r w:rsidR="002C6684">
        <w:rPr>
          <w:lang w:val="en-US"/>
        </w:rPr>
        <w:t xml:space="preserve"> shown in the 4</w:t>
      </w:r>
      <w:r w:rsidR="002C6684" w:rsidRPr="002C6684">
        <w:rPr>
          <w:vertAlign w:val="superscript"/>
          <w:lang w:val="en-US"/>
        </w:rPr>
        <w:t>th</w:t>
      </w:r>
      <w:r w:rsidR="002C6684">
        <w:rPr>
          <w:lang w:val="en-US"/>
        </w:rPr>
        <w:t xml:space="preserve"> column of Table 1</w:t>
      </w:r>
      <w:r w:rsidR="00985BCB">
        <w:rPr>
          <w:lang w:val="en-US"/>
        </w:rPr>
        <w:t>:</w:t>
      </w:r>
    </w:p>
    <w:p w14:paraId="1EC562D1" w14:textId="7D19536A" w:rsidR="006C06B8" w:rsidRPr="00900E62" w:rsidRDefault="006C06B8" w:rsidP="006C06B8">
      <w:pPr>
        <w:pStyle w:val="EditorsNote"/>
        <w:ind w:left="644" w:firstLine="0"/>
      </w:pPr>
      <w:r w:rsidRPr="00900E62">
        <w:rPr>
          <w:rFonts w:eastAsia="MS Mincho"/>
        </w:rPr>
        <w:t xml:space="preserve">Editor’s note: </w:t>
      </w:r>
      <w:r>
        <w:rPr>
          <w:rFonts w:eastAsia="MS Mincho"/>
        </w:rPr>
        <w:tab/>
        <w:t xml:space="preserve">The solution should describe the GTP-U header fields </w:t>
      </w:r>
      <w:r w:rsidR="00503BB7">
        <w:rPr>
          <w:rFonts w:eastAsia="MS Mincho"/>
        </w:rPr>
        <w:t xml:space="preserve">that allow Media Unit identification and packet classification </w:t>
      </w:r>
      <w:r>
        <w:rPr>
          <w:rFonts w:eastAsia="MS Mincho"/>
        </w:rPr>
        <w:t>more clearly.</w:t>
      </w:r>
    </w:p>
    <w:p w14:paraId="48FCA150" w14:textId="77777777" w:rsidR="006C06B8" w:rsidRPr="00503BB7" w:rsidRDefault="006C06B8" w:rsidP="00826CB0"/>
    <w:tbl>
      <w:tblPr>
        <w:tblW w:w="10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2402"/>
        <w:gridCol w:w="2410"/>
        <w:gridCol w:w="2517"/>
        <w:gridCol w:w="2108"/>
      </w:tblGrid>
      <w:tr w:rsidR="0004741E" w:rsidRPr="00205D6E" w14:paraId="5A4F2A05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7068FE11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lastRenderedPageBreak/>
              <w:t>Level</w:t>
            </w:r>
          </w:p>
        </w:tc>
        <w:tc>
          <w:tcPr>
            <w:tcW w:w="2402" w:type="dxa"/>
            <w:shd w:val="clear" w:color="auto" w:fill="auto"/>
          </w:tcPr>
          <w:p w14:paraId="06E7D022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Field in GTP-U Extension Header</w:t>
            </w:r>
          </w:p>
        </w:tc>
        <w:tc>
          <w:tcPr>
            <w:tcW w:w="2410" w:type="dxa"/>
            <w:shd w:val="clear" w:color="auto" w:fill="auto"/>
          </w:tcPr>
          <w:p w14:paraId="062868DE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 xml:space="preserve">Example Assigned </w:t>
            </w:r>
            <w:r w:rsidR="00CA5462" w:rsidRPr="00205D6E">
              <w:rPr>
                <w:b/>
                <w:bCs/>
                <w:lang w:val="en-US"/>
              </w:rPr>
              <w:t xml:space="preserve">Media </w:t>
            </w:r>
            <w:r w:rsidR="00D41B5E" w:rsidRPr="00205D6E">
              <w:rPr>
                <w:b/>
                <w:bCs/>
                <w:lang w:val="en-US"/>
              </w:rPr>
              <w:t>Types</w:t>
            </w:r>
            <w:r w:rsidRPr="00205D6E">
              <w:rPr>
                <w:b/>
                <w:bCs/>
                <w:lang w:val="en-US"/>
              </w:rPr>
              <w:t xml:space="preserve"> </w:t>
            </w:r>
            <w:r w:rsidR="00CA5462" w:rsidRPr="00205D6E">
              <w:rPr>
                <w:b/>
                <w:bCs/>
                <w:lang w:val="en-US"/>
              </w:rPr>
              <w:t xml:space="preserve">              </w:t>
            </w:r>
            <w:r w:rsidRPr="00205D6E">
              <w:rPr>
                <w:lang w:val="en-US"/>
              </w:rPr>
              <w:t>(values and definition)</w:t>
            </w:r>
          </w:p>
        </w:tc>
        <w:tc>
          <w:tcPr>
            <w:tcW w:w="2517" w:type="dxa"/>
            <w:shd w:val="clear" w:color="auto" w:fill="auto"/>
          </w:tcPr>
          <w:p w14:paraId="574BCF2F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Example</w:t>
            </w:r>
            <w:r w:rsidR="00AB6D5D" w:rsidRPr="00205D6E">
              <w:rPr>
                <w:b/>
                <w:bCs/>
                <w:lang w:val="en-US"/>
              </w:rPr>
              <w:t xml:space="preserve"> </w:t>
            </w:r>
            <w:r w:rsidR="00862FB9" w:rsidRPr="00205D6E">
              <w:rPr>
                <w:b/>
                <w:bCs/>
                <w:lang w:val="en-US"/>
              </w:rPr>
              <w:t>Packe</w:t>
            </w:r>
            <w:r w:rsidR="00CA5462" w:rsidRPr="00205D6E">
              <w:rPr>
                <w:b/>
                <w:bCs/>
                <w:lang w:val="en-US"/>
              </w:rPr>
              <w:t xml:space="preserve">t </w:t>
            </w:r>
            <w:r w:rsidRPr="00205D6E">
              <w:rPr>
                <w:b/>
                <w:bCs/>
                <w:lang w:val="en-US"/>
              </w:rPr>
              <w:t>Mark</w:t>
            </w:r>
            <w:r w:rsidR="00AB6D5D" w:rsidRPr="00205D6E">
              <w:rPr>
                <w:b/>
                <w:bCs/>
                <w:lang w:val="en-US"/>
              </w:rPr>
              <w:t>ing</w:t>
            </w:r>
            <w:r w:rsidR="00183A02" w:rsidRPr="00205D6E">
              <w:rPr>
                <w:b/>
                <w:bCs/>
                <w:lang w:val="en-US"/>
              </w:rPr>
              <w:t xml:space="preserve">   </w:t>
            </w:r>
            <w:r w:rsidR="00CA5462" w:rsidRPr="00205D6E">
              <w:rPr>
                <w:b/>
                <w:bCs/>
                <w:lang w:val="en-US"/>
              </w:rPr>
              <w:t xml:space="preserve">  </w:t>
            </w:r>
            <w:r w:rsidR="00AB6D5D" w:rsidRPr="00205D6E">
              <w:rPr>
                <w:b/>
                <w:bCs/>
                <w:lang w:val="en-US"/>
              </w:rPr>
              <w:t xml:space="preserve"> </w:t>
            </w:r>
            <w:r w:rsidR="00862FB9" w:rsidRPr="00205D6E">
              <w:rPr>
                <w:lang w:val="en-US"/>
              </w:rPr>
              <w:t>(</w:t>
            </w:r>
            <w:r w:rsidR="00CA5462" w:rsidRPr="00205D6E">
              <w:rPr>
                <w:lang w:val="en-US"/>
              </w:rPr>
              <w:t xml:space="preserve">Media </w:t>
            </w:r>
            <w:r w:rsidR="00862FB9" w:rsidRPr="00205D6E">
              <w:rPr>
                <w:lang w:val="en-US"/>
              </w:rPr>
              <w:t>Type</w:t>
            </w:r>
            <w:r w:rsidR="002C10C4" w:rsidRPr="00205D6E">
              <w:rPr>
                <w:lang w:val="en-US"/>
              </w:rPr>
              <w:t xml:space="preserve"> indication</w:t>
            </w:r>
            <w:r w:rsidR="00862FB9" w:rsidRPr="00205D6E">
              <w:rPr>
                <w:lang w:val="en-US"/>
              </w:rPr>
              <w:t>)</w:t>
            </w:r>
          </w:p>
        </w:tc>
        <w:tc>
          <w:tcPr>
            <w:tcW w:w="2108" w:type="dxa"/>
            <w:shd w:val="clear" w:color="auto" w:fill="auto"/>
          </w:tcPr>
          <w:p w14:paraId="1258234E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Interpretation of Example Packet</w:t>
            </w:r>
            <w:r w:rsidR="00AB6D5D" w:rsidRPr="00205D6E">
              <w:rPr>
                <w:b/>
                <w:bCs/>
                <w:lang w:val="en-US"/>
              </w:rPr>
              <w:t xml:space="preserve"> Type</w:t>
            </w:r>
          </w:p>
        </w:tc>
      </w:tr>
      <w:tr w:rsidR="0004741E" w:rsidRPr="00205D6E" w14:paraId="4C647130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2A0BF4FC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14:paraId="27C221FE" w14:textId="5A4361CC" w:rsidR="0004741E" w:rsidRPr="00205D6E" w:rsidRDefault="00B5051F" w:rsidP="00023456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PDU Family</w:t>
            </w:r>
            <w:r w:rsidR="0004741E" w:rsidRPr="00205D6E">
              <w:rPr>
                <w:b/>
                <w:bCs/>
                <w:lang w:val="en-US"/>
              </w:rPr>
              <w:t xml:space="preserve"> #1</w:t>
            </w:r>
            <w:r w:rsidR="0004741E" w:rsidRPr="00205D6E">
              <w:rPr>
                <w:lang w:val="en-US"/>
              </w:rPr>
              <w:t xml:space="preserve"> </w:t>
            </w:r>
            <w:r w:rsidR="00420A7E" w:rsidRPr="00205D6E">
              <w:rPr>
                <w:lang w:val="en-US"/>
              </w:rPr>
              <w:t xml:space="preserve">      </w:t>
            </w:r>
            <w:r w:rsidR="0004741E" w:rsidRPr="00205D6E">
              <w:rPr>
                <w:lang w:val="en-US"/>
              </w:rPr>
              <w:t>(Media Frame</w:t>
            </w:r>
            <w:r w:rsidR="00640D60">
              <w:rPr>
                <w:lang w:val="en-US"/>
              </w:rPr>
              <w:t xml:space="preserve"> / Slice</w:t>
            </w:r>
            <w:r w:rsidR="0004741E" w:rsidRPr="00205D6E">
              <w:rPr>
                <w:lang w:val="en-US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14:paraId="5D9EDAD3" w14:textId="77777777" w:rsidR="00ED4D01" w:rsidRDefault="00ED4D01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 = Not Assigned</w:t>
            </w:r>
          </w:p>
          <w:p w14:paraId="323DAA6B" w14:textId="18DD1914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>1 =</w:t>
            </w:r>
            <w:r w:rsidR="00EE434D" w:rsidRPr="00205D6E">
              <w:rPr>
                <w:sz w:val="20"/>
                <w:szCs w:val="18"/>
              </w:rPr>
              <w:t xml:space="preserve"> </w:t>
            </w:r>
            <w:r w:rsidR="00CF290C">
              <w:rPr>
                <w:sz w:val="20"/>
                <w:szCs w:val="18"/>
              </w:rPr>
              <w:t>Random-access</w:t>
            </w:r>
            <w:r w:rsidR="006E4E8E">
              <w:rPr>
                <w:sz w:val="20"/>
                <w:szCs w:val="18"/>
              </w:rPr>
              <w:t xml:space="preserve"> (I)</w:t>
            </w:r>
            <w:r w:rsidR="00CF290C">
              <w:rPr>
                <w:sz w:val="20"/>
                <w:szCs w:val="18"/>
              </w:rPr>
              <w:t xml:space="preserve"> frame</w:t>
            </w:r>
            <w:r w:rsidR="006E4E8E">
              <w:rPr>
                <w:sz w:val="20"/>
                <w:szCs w:val="18"/>
              </w:rPr>
              <w:t xml:space="preserve"> </w:t>
            </w:r>
          </w:p>
          <w:p w14:paraId="4D3FD4BA" w14:textId="7517CB8F" w:rsidR="0004741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 xml:space="preserve">2 = </w:t>
            </w:r>
            <w:r w:rsidR="006E4E8E">
              <w:rPr>
                <w:sz w:val="20"/>
                <w:szCs w:val="18"/>
              </w:rPr>
              <w:t>Referenced (P) frame</w:t>
            </w:r>
          </w:p>
          <w:p w14:paraId="02BF9594" w14:textId="6308CAD4" w:rsidR="006E4E8E" w:rsidRPr="00205D6E" w:rsidRDefault="006E4E8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 = Non-referenced (P) frame</w:t>
            </w:r>
          </w:p>
        </w:tc>
        <w:tc>
          <w:tcPr>
            <w:tcW w:w="2517" w:type="dxa"/>
            <w:shd w:val="clear" w:color="auto" w:fill="auto"/>
          </w:tcPr>
          <w:p w14:paraId="0ADA05EB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6921AFDC" w14:textId="2CE92F1A" w:rsidR="0004741E" w:rsidRPr="00205D6E" w:rsidRDefault="00B37FEC" w:rsidP="00023456">
            <w:pPr>
              <w:rPr>
                <w:lang w:val="en-US"/>
              </w:rPr>
            </w:pPr>
            <w:r>
              <w:rPr>
                <w:lang w:val="en-US"/>
              </w:rPr>
              <w:t>Random-access (</w:t>
            </w:r>
            <w:r w:rsidR="0004741E" w:rsidRPr="00205D6E">
              <w:rPr>
                <w:lang w:val="en-US"/>
              </w:rPr>
              <w:t>I</w:t>
            </w:r>
            <w:r>
              <w:rPr>
                <w:lang w:val="en-US"/>
              </w:rPr>
              <w:t>)</w:t>
            </w:r>
            <w:r w:rsidR="007B1701">
              <w:rPr>
                <w:lang w:val="en-US"/>
              </w:rPr>
              <w:t xml:space="preserve"> </w:t>
            </w:r>
            <w:r w:rsidR="0004741E" w:rsidRPr="00205D6E">
              <w:rPr>
                <w:lang w:val="en-US"/>
              </w:rPr>
              <w:t>Frame</w:t>
            </w:r>
          </w:p>
        </w:tc>
      </w:tr>
      <w:tr w:rsidR="0004741E" w:rsidRPr="00205D6E" w14:paraId="7A650209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44572D08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14:paraId="5F6769A4" w14:textId="660BC4D2" w:rsidR="0004741E" w:rsidRPr="00205D6E" w:rsidRDefault="00B5051F" w:rsidP="00023456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PDU Family</w:t>
            </w:r>
            <w:r w:rsidR="0004741E" w:rsidRPr="00205D6E">
              <w:rPr>
                <w:b/>
                <w:bCs/>
                <w:lang w:val="en-US"/>
              </w:rPr>
              <w:t xml:space="preserve"> #2</w:t>
            </w:r>
            <w:r w:rsidR="0004741E" w:rsidRPr="00205D6E">
              <w:rPr>
                <w:lang w:val="en-US"/>
              </w:rPr>
              <w:t xml:space="preserve"> </w:t>
            </w:r>
            <w:r w:rsidR="00420A7E" w:rsidRPr="00205D6E">
              <w:rPr>
                <w:lang w:val="en-US"/>
              </w:rPr>
              <w:t xml:space="preserve">        </w:t>
            </w:r>
            <w:r w:rsidR="0004741E" w:rsidRPr="00205D6E">
              <w:rPr>
                <w:lang w:val="en-US"/>
              </w:rPr>
              <w:t>(Set of Media Frames)</w:t>
            </w:r>
          </w:p>
        </w:tc>
        <w:tc>
          <w:tcPr>
            <w:tcW w:w="2410" w:type="dxa"/>
            <w:shd w:val="clear" w:color="auto" w:fill="auto"/>
          </w:tcPr>
          <w:p w14:paraId="1D4C9B56" w14:textId="77777777" w:rsidR="00ED4D01" w:rsidRDefault="00ED4D01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jc w:val="both"/>
              <w:textAlignment w:val="baselin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 = Not Assigned</w:t>
            </w:r>
          </w:p>
          <w:p w14:paraId="1EEFF528" w14:textId="77777777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jc w:val="both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>1 = Group of Pictures</w:t>
            </w:r>
          </w:p>
        </w:tc>
        <w:tc>
          <w:tcPr>
            <w:tcW w:w="2517" w:type="dxa"/>
            <w:shd w:val="clear" w:color="auto" w:fill="auto"/>
          </w:tcPr>
          <w:p w14:paraId="769CBADF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75B9F7D1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lang w:val="en-US"/>
              </w:rPr>
              <w:t>GOP</w:t>
            </w:r>
          </w:p>
        </w:tc>
      </w:tr>
      <w:tr w:rsidR="0004741E" w:rsidRPr="00205D6E" w14:paraId="4D3A1184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100C0FE1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3</w:t>
            </w:r>
          </w:p>
        </w:tc>
        <w:tc>
          <w:tcPr>
            <w:tcW w:w="2402" w:type="dxa"/>
            <w:shd w:val="clear" w:color="auto" w:fill="auto"/>
          </w:tcPr>
          <w:p w14:paraId="39C9E0EA" w14:textId="6C8A93D6" w:rsidR="0004741E" w:rsidRPr="00205D6E" w:rsidRDefault="00B5051F" w:rsidP="00023456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PDU Family</w:t>
            </w:r>
            <w:r w:rsidR="0004741E" w:rsidRPr="00205D6E">
              <w:rPr>
                <w:b/>
                <w:bCs/>
                <w:lang w:val="en-US"/>
              </w:rPr>
              <w:t xml:space="preserve"> #3</w:t>
            </w:r>
          </w:p>
        </w:tc>
        <w:tc>
          <w:tcPr>
            <w:tcW w:w="2410" w:type="dxa"/>
            <w:shd w:val="clear" w:color="auto" w:fill="auto"/>
          </w:tcPr>
          <w:p w14:paraId="10C63100" w14:textId="77777777" w:rsidR="0004741E" w:rsidRPr="00205D6E" w:rsidRDefault="0004741E" w:rsidP="00205D6E">
            <w:pPr>
              <w:spacing w:after="80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Temporal Layers:</w:t>
            </w:r>
          </w:p>
          <w:p w14:paraId="1E528520" w14:textId="77777777" w:rsidR="00ED4D01" w:rsidRDefault="00ED4D01" w:rsidP="00205D6E">
            <w:pPr>
              <w:spacing w:after="80"/>
              <w:rPr>
                <w:lang w:val="en-US"/>
              </w:rPr>
            </w:pPr>
            <w:r>
              <w:rPr>
                <w:lang w:val="en-US"/>
              </w:rPr>
              <w:t>0 = Not Assigned</w:t>
            </w:r>
          </w:p>
          <w:p w14:paraId="5EC9D1F9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>1 = Base Layer</w:t>
            </w:r>
          </w:p>
          <w:p w14:paraId="7F8923E1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 xml:space="preserve">2 = Enhancement Layer 1 </w:t>
            </w:r>
          </w:p>
          <w:p w14:paraId="4B327A8E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>3 = Enhancement Layer 2</w:t>
            </w:r>
          </w:p>
        </w:tc>
        <w:tc>
          <w:tcPr>
            <w:tcW w:w="2517" w:type="dxa"/>
            <w:shd w:val="clear" w:color="auto" w:fill="auto"/>
          </w:tcPr>
          <w:p w14:paraId="6A947153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3</w:t>
            </w:r>
          </w:p>
        </w:tc>
        <w:tc>
          <w:tcPr>
            <w:tcW w:w="2108" w:type="dxa"/>
            <w:shd w:val="clear" w:color="auto" w:fill="auto"/>
          </w:tcPr>
          <w:p w14:paraId="5BCC71E4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lang w:val="en-US"/>
              </w:rPr>
              <w:t>Temporal Enhancement Layer #2</w:t>
            </w:r>
          </w:p>
        </w:tc>
      </w:tr>
      <w:tr w:rsidR="0004741E" w:rsidRPr="00205D6E" w14:paraId="597925A5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47BEDF0D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4</w:t>
            </w:r>
          </w:p>
        </w:tc>
        <w:tc>
          <w:tcPr>
            <w:tcW w:w="2402" w:type="dxa"/>
            <w:shd w:val="clear" w:color="auto" w:fill="auto"/>
          </w:tcPr>
          <w:p w14:paraId="007FD75C" w14:textId="1B5679FF" w:rsidR="0004741E" w:rsidRPr="00205D6E" w:rsidRDefault="00B5051F" w:rsidP="00023456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PDU Family</w:t>
            </w:r>
            <w:r w:rsidR="0004741E" w:rsidRPr="00205D6E">
              <w:rPr>
                <w:b/>
                <w:bCs/>
                <w:lang w:val="en-US"/>
              </w:rPr>
              <w:t xml:space="preserve"> #4</w:t>
            </w:r>
          </w:p>
        </w:tc>
        <w:tc>
          <w:tcPr>
            <w:tcW w:w="2410" w:type="dxa"/>
            <w:shd w:val="clear" w:color="auto" w:fill="auto"/>
          </w:tcPr>
          <w:p w14:paraId="43758B89" w14:textId="77777777" w:rsidR="0004741E" w:rsidRPr="00205D6E" w:rsidRDefault="0004741E" w:rsidP="00205D6E">
            <w:pPr>
              <w:spacing w:after="80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Spatial Layers:</w:t>
            </w:r>
          </w:p>
          <w:p w14:paraId="0F76D992" w14:textId="77777777" w:rsidR="00ED4D01" w:rsidRDefault="00ED4D01" w:rsidP="00205D6E">
            <w:pPr>
              <w:spacing w:after="80"/>
              <w:rPr>
                <w:lang w:val="en-US"/>
              </w:rPr>
            </w:pPr>
            <w:r>
              <w:rPr>
                <w:lang w:val="en-US"/>
              </w:rPr>
              <w:t>0 = Not Assigned</w:t>
            </w:r>
          </w:p>
          <w:p w14:paraId="5D8569F7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>1- Base Layer</w:t>
            </w:r>
          </w:p>
          <w:p w14:paraId="623EFDD9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 xml:space="preserve">2 -Enhancement Layer 1 </w:t>
            </w:r>
          </w:p>
          <w:p w14:paraId="259D54DC" w14:textId="77777777" w:rsidR="0004741E" w:rsidRPr="00205D6E" w:rsidRDefault="0004741E" w:rsidP="00DE00E5">
            <w:pPr>
              <w:rPr>
                <w:lang w:val="en-US"/>
              </w:rPr>
            </w:pPr>
            <w:r w:rsidRPr="00205D6E">
              <w:rPr>
                <w:lang w:val="en-US"/>
              </w:rPr>
              <w:t>3 - Enhancement Layer 2</w:t>
            </w:r>
          </w:p>
        </w:tc>
        <w:tc>
          <w:tcPr>
            <w:tcW w:w="2517" w:type="dxa"/>
            <w:shd w:val="clear" w:color="auto" w:fill="auto"/>
          </w:tcPr>
          <w:p w14:paraId="1FCD4C66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21F89BAE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lang w:val="en-US"/>
              </w:rPr>
              <w:t>Spatial Base Layer</w:t>
            </w:r>
          </w:p>
        </w:tc>
      </w:tr>
      <w:tr w:rsidR="0004741E" w:rsidRPr="00205D6E" w14:paraId="7EDBDD13" w14:textId="77777777" w:rsidTr="00205D6E">
        <w:trPr>
          <w:trHeight w:val="996"/>
          <w:jc w:val="center"/>
        </w:trPr>
        <w:tc>
          <w:tcPr>
            <w:tcW w:w="683" w:type="dxa"/>
            <w:shd w:val="clear" w:color="auto" w:fill="auto"/>
          </w:tcPr>
          <w:p w14:paraId="17A61711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5</w:t>
            </w:r>
          </w:p>
        </w:tc>
        <w:tc>
          <w:tcPr>
            <w:tcW w:w="2402" w:type="dxa"/>
            <w:shd w:val="clear" w:color="auto" w:fill="auto"/>
          </w:tcPr>
          <w:p w14:paraId="59CF9EC5" w14:textId="5F92EBD9" w:rsidR="0004741E" w:rsidRPr="00205D6E" w:rsidRDefault="00B5051F" w:rsidP="00023456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PDU Family</w:t>
            </w:r>
            <w:r w:rsidR="0004741E" w:rsidRPr="00205D6E">
              <w:rPr>
                <w:b/>
                <w:bCs/>
                <w:lang w:val="en-US"/>
              </w:rPr>
              <w:t xml:space="preserve"> #5</w:t>
            </w:r>
            <w:r w:rsidR="0004741E" w:rsidRPr="00205D6E">
              <w:rPr>
                <w:lang w:val="en-US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0D0AE33B" w14:textId="77777777" w:rsidR="0004741E" w:rsidRPr="00205D6E" w:rsidRDefault="0004741E" w:rsidP="00023456">
            <w:pPr>
              <w:rPr>
                <w:b/>
                <w:bCs/>
                <w:color w:val="auto"/>
                <w:lang w:val="en-US"/>
              </w:rPr>
            </w:pPr>
            <w:r w:rsidRPr="00205D6E">
              <w:rPr>
                <w:b/>
                <w:bCs/>
                <w:color w:val="auto"/>
                <w:lang w:val="en-US"/>
              </w:rPr>
              <w:t>Application:</w:t>
            </w:r>
          </w:p>
          <w:p w14:paraId="75BC04FA" w14:textId="77777777" w:rsidR="00ED4D01" w:rsidRPr="00ED4D01" w:rsidRDefault="00ED4D01" w:rsidP="00ED4D01">
            <w:pPr>
              <w:spacing w:after="80"/>
              <w:rPr>
                <w:lang w:val="en-US"/>
              </w:rPr>
            </w:pPr>
            <w:r>
              <w:rPr>
                <w:lang w:val="en-US"/>
              </w:rPr>
              <w:t>0 = Not Assigned</w:t>
            </w:r>
          </w:p>
          <w:p w14:paraId="4917F404" w14:textId="27BFF10D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0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 xml:space="preserve">1= </w:t>
            </w:r>
            <w:r w:rsidR="00F51D8B">
              <w:rPr>
                <w:sz w:val="20"/>
                <w:szCs w:val="18"/>
              </w:rPr>
              <w:t>H</w:t>
            </w:r>
            <w:r w:rsidR="00755406">
              <w:rPr>
                <w:sz w:val="20"/>
                <w:szCs w:val="18"/>
              </w:rPr>
              <w:t>.</w:t>
            </w:r>
            <w:r w:rsidR="00F51D8B">
              <w:rPr>
                <w:sz w:val="20"/>
                <w:szCs w:val="18"/>
              </w:rPr>
              <w:t>264</w:t>
            </w:r>
            <w:r w:rsidRPr="00205D6E">
              <w:rPr>
                <w:sz w:val="20"/>
                <w:szCs w:val="18"/>
              </w:rPr>
              <w:t xml:space="preserve"> video</w:t>
            </w:r>
          </w:p>
          <w:p w14:paraId="36F90769" w14:textId="77777777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0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>2= AAC Audio</w:t>
            </w:r>
          </w:p>
        </w:tc>
        <w:tc>
          <w:tcPr>
            <w:tcW w:w="2517" w:type="dxa"/>
            <w:shd w:val="clear" w:color="auto" w:fill="auto"/>
          </w:tcPr>
          <w:p w14:paraId="0A9E0557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6B3F84F0" w14:textId="6EAAC95C" w:rsidR="0004741E" w:rsidRPr="00205D6E" w:rsidRDefault="00F51D8B" w:rsidP="00023456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2A497C">
              <w:rPr>
                <w:lang w:val="en-US"/>
              </w:rPr>
              <w:t>.</w:t>
            </w:r>
            <w:r>
              <w:rPr>
                <w:lang w:val="en-US"/>
              </w:rPr>
              <w:t>26</w:t>
            </w:r>
            <w:r w:rsidR="0004741E" w:rsidRPr="00205D6E">
              <w:rPr>
                <w:lang w:val="en-US"/>
              </w:rPr>
              <w:t>4 Video</w:t>
            </w:r>
          </w:p>
        </w:tc>
      </w:tr>
    </w:tbl>
    <w:p w14:paraId="53BD25B3" w14:textId="226ED739" w:rsidR="005C053E" w:rsidRPr="0004741E" w:rsidRDefault="00985BCB" w:rsidP="0004741E">
      <w:pPr>
        <w:jc w:val="center"/>
        <w:rPr>
          <w:lang w:val="en-US"/>
        </w:rPr>
      </w:pPr>
      <w:r>
        <w:rPr>
          <w:lang w:val="en-US"/>
        </w:rPr>
        <w:t xml:space="preserve">Table </w:t>
      </w:r>
      <w:r w:rsidR="004850BC">
        <w:rPr>
          <w:lang w:val="en-US"/>
        </w:rPr>
        <w:t>6.x.2.1-</w:t>
      </w:r>
      <w:r>
        <w:rPr>
          <w:lang w:val="en-US"/>
        </w:rPr>
        <w:t xml:space="preserve">1: Example GTP-U Extension Header </w:t>
      </w:r>
      <w:r w:rsidR="001C11C4">
        <w:rPr>
          <w:lang w:val="en-US"/>
        </w:rPr>
        <w:t xml:space="preserve">with </w:t>
      </w:r>
      <w:r w:rsidR="00B5051F">
        <w:rPr>
          <w:lang w:val="en-US"/>
        </w:rPr>
        <w:t>PDU Family</w:t>
      </w:r>
      <w:r>
        <w:rPr>
          <w:lang w:val="en-US"/>
        </w:rPr>
        <w:t xml:space="preserve"> </w:t>
      </w:r>
      <w:r w:rsidR="001C11C4">
        <w:rPr>
          <w:lang w:val="en-US"/>
        </w:rPr>
        <w:t xml:space="preserve">Classification </w:t>
      </w:r>
      <w:r>
        <w:rPr>
          <w:lang w:val="en-US"/>
        </w:rPr>
        <w:t>Marking</w:t>
      </w:r>
      <w:r w:rsidR="009151EC">
        <w:rPr>
          <w:lang w:val="en-US"/>
        </w:rPr>
        <w:t xml:space="preserve"> for a Packet</w:t>
      </w:r>
    </w:p>
    <w:p w14:paraId="1A5C315A" w14:textId="77777777" w:rsidR="00ED4D01" w:rsidRDefault="00ED4D01" w:rsidP="00826CB0">
      <w:pPr>
        <w:rPr>
          <w:color w:val="auto"/>
          <w:lang w:val="en-US"/>
        </w:rPr>
      </w:pPr>
      <w:r>
        <w:rPr>
          <w:color w:val="auto"/>
          <w:lang w:val="en-US"/>
        </w:rPr>
        <w:t xml:space="preserve">This structure provides flexibility for cases </w:t>
      </w:r>
      <w:r w:rsidR="00CF2FD0">
        <w:rPr>
          <w:color w:val="auto"/>
          <w:lang w:val="en-US"/>
        </w:rPr>
        <w:t xml:space="preserve">where </w:t>
      </w:r>
      <w:r>
        <w:rPr>
          <w:color w:val="auto"/>
          <w:lang w:val="en-US"/>
        </w:rPr>
        <w:t>Media Unit Identification can only provide a sub-set of attributes. For example</w:t>
      </w:r>
      <w:r w:rsidR="00640D60">
        <w:rPr>
          <w:color w:val="auto"/>
          <w:lang w:val="en-US"/>
        </w:rPr>
        <w:t>, if Media Detection can only distinguish packets associated with a base layer from those associated with an enhancement layer, the UPF/UE may classify</w:t>
      </w:r>
      <w:r w:rsidR="00FA22A9">
        <w:rPr>
          <w:color w:val="auto"/>
          <w:lang w:val="en-US"/>
        </w:rPr>
        <w:t xml:space="preserve"> and</w:t>
      </w:r>
      <w:r w:rsidR="00640D60">
        <w:rPr>
          <w:color w:val="auto"/>
          <w:lang w:val="en-US"/>
        </w:rPr>
        <w:t xml:space="preserve"> mark those </w:t>
      </w:r>
      <w:r>
        <w:rPr>
          <w:color w:val="auto"/>
          <w:lang w:val="en-US"/>
        </w:rPr>
        <w:t>Packets</w:t>
      </w:r>
      <w:r w:rsidR="00FA68E6">
        <w:rPr>
          <w:color w:val="auto"/>
          <w:lang w:val="en-US"/>
        </w:rPr>
        <w:t xml:space="preserve"> accordingly</w:t>
      </w:r>
      <w:r w:rsidR="00640D60">
        <w:rPr>
          <w:color w:val="auto"/>
          <w:lang w:val="en-US"/>
        </w:rPr>
        <w:t xml:space="preserve"> and leave the other fields “not assigned”</w:t>
      </w:r>
      <w:r w:rsidR="00294E66">
        <w:rPr>
          <w:color w:val="auto"/>
          <w:lang w:val="en-US"/>
        </w:rPr>
        <w:t>. Policy that differentiates handling of “base layer” vs “enhancement layer” packets may then be applied even if for example the frame-type / slice remains unidentified.</w:t>
      </w:r>
    </w:p>
    <w:p w14:paraId="5DDDFDB2" w14:textId="1143750F" w:rsidR="00D75C8E" w:rsidRPr="006A3920" w:rsidRDefault="00ED4D01" w:rsidP="00826CB0">
      <w:pPr>
        <w:rPr>
          <w:color w:val="auto"/>
          <w:lang w:val="en-US"/>
        </w:rPr>
      </w:pPr>
      <w:r>
        <w:rPr>
          <w:color w:val="auto"/>
          <w:lang w:val="en-US"/>
        </w:rPr>
        <w:t>Note</w:t>
      </w:r>
      <w:r w:rsidR="00420BBC">
        <w:rPr>
          <w:color w:val="auto"/>
          <w:lang w:val="en-US"/>
        </w:rPr>
        <w:t xml:space="preserve"> t</w:t>
      </w:r>
      <w:r w:rsidR="00420BBC" w:rsidRPr="00420BBC">
        <w:rPr>
          <w:color w:val="auto"/>
          <w:lang w:val="en-US"/>
        </w:rPr>
        <w:t>he description</w:t>
      </w:r>
      <w:r w:rsidR="00420BBC">
        <w:rPr>
          <w:color w:val="auto"/>
          <w:lang w:val="en-US"/>
        </w:rPr>
        <w:t xml:space="preserve"> above relies on </w:t>
      </w:r>
      <w:r w:rsidR="00D37D8B" w:rsidRPr="006830D5">
        <w:rPr>
          <w:color w:val="auto"/>
          <w:lang w:val="en-US"/>
        </w:rPr>
        <w:t>H</w:t>
      </w:r>
      <w:r w:rsidR="00D37D8B">
        <w:rPr>
          <w:color w:val="auto"/>
          <w:lang w:val="en-US"/>
        </w:rPr>
        <w:t>.26x</w:t>
      </w:r>
      <w:r w:rsidR="00420BBC">
        <w:rPr>
          <w:color w:val="auto"/>
          <w:lang w:val="en-US"/>
        </w:rPr>
        <w:t xml:space="preserve"> video as an example</w:t>
      </w:r>
      <w:r w:rsidR="000C0AEB">
        <w:rPr>
          <w:color w:val="auto"/>
          <w:lang w:val="en-US"/>
        </w:rPr>
        <w:t>. However</w:t>
      </w:r>
      <w:r w:rsidR="00CF2FD0">
        <w:rPr>
          <w:color w:val="auto"/>
          <w:lang w:val="en-US"/>
        </w:rPr>
        <w:t>,</w:t>
      </w:r>
      <w:r w:rsidR="000C0AEB">
        <w:rPr>
          <w:color w:val="auto"/>
          <w:lang w:val="en-US"/>
        </w:rPr>
        <w:t xml:space="preserve"> the solution is generic and can be applied for other </w:t>
      </w:r>
      <w:r w:rsidR="00A840AC">
        <w:rPr>
          <w:color w:val="auto"/>
          <w:lang w:val="en-US"/>
        </w:rPr>
        <w:t>M</w:t>
      </w:r>
      <w:r w:rsidR="000C0AEB">
        <w:rPr>
          <w:color w:val="auto"/>
          <w:lang w:val="en-US"/>
        </w:rPr>
        <w:t xml:space="preserve">edia </w:t>
      </w:r>
      <w:r w:rsidR="00A840AC">
        <w:rPr>
          <w:color w:val="auto"/>
          <w:lang w:val="en-US"/>
        </w:rPr>
        <w:t>T</w:t>
      </w:r>
      <w:r w:rsidR="000C0AEB">
        <w:rPr>
          <w:color w:val="auto"/>
          <w:lang w:val="en-US"/>
        </w:rPr>
        <w:t xml:space="preserve">ypes by assigning alternative </w:t>
      </w:r>
      <w:r w:rsidR="000C0AEB" w:rsidRPr="00426470">
        <w:rPr>
          <w:color w:val="auto"/>
          <w:lang w:val="en-US"/>
        </w:rPr>
        <w:t>definitions</w:t>
      </w:r>
      <w:r w:rsidR="00C677D8">
        <w:rPr>
          <w:color w:val="auto"/>
          <w:lang w:val="en-US"/>
        </w:rPr>
        <w:t xml:space="preserve"> for </w:t>
      </w:r>
      <w:r w:rsidR="00B5051F">
        <w:rPr>
          <w:color w:val="auto"/>
          <w:lang w:val="en-US"/>
        </w:rPr>
        <w:t>PDU Family</w:t>
      </w:r>
      <w:r w:rsidR="00C677D8">
        <w:rPr>
          <w:color w:val="auto"/>
          <w:lang w:val="en-US"/>
        </w:rPr>
        <w:t>s at the PCF and UPF/UE.</w:t>
      </w:r>
    </w:p>
    <w:p w14:paraId="285A71C1" w14:textId="63EE81A3" w:rsidR="00473C8F" w:rsidRPr="006830D5" w:rsidRDefault="00264E4A" w:rsidP="00826CB0">
      <w:pPr>
        <w:rPr>
          <w:color w:val="auto"/>
          <w:lang w:val="en-US"/>
        </w:rPr>
      </w:pPr>
      <w:r w:rsidRPr="006830D5">
        <w:rPr>
          <w:color w:val="auto"/>
          <w:lang w:val="en-US"/>
        </w:rPr>
        <w:t xml:space="preserve">To distinguish between </w:t>
      </w:r>
      <w:r w:rsidR="00473C8F" w:rsidRPr="006830D5">
        <w:rPr>
          <w:color w:val="auto"/>
          <w:lang w:val="en-US"/>
        </w:rPr>
        <w:t>p</w:t>
      </w:r>
      <w:r w:rsidRPr="006830D5">
        <w:rPr>
          <w:color w:val="auto"/>
          <w:lang w:val="en-US"/>
        </w:rPr>
        <w:t>ackets carrying different instances of the same Media Type (e.g.</w:t>
      </w:r>
      <w:r w:rsidR="002C6CB0" w:rsidRPr="006830D5">
        <w:rPr>
          <w:color w:val="auto"/>
          <w:lang w:val="en-US"/>
        </w:rPr>
        <w:t>,</w:t>
      </w:r>
      <w:r w:rsidRPr="006830D5">
        <w:rPr>
          <w:color w:val="auto"/>
          <w:lang w:val="en-US"/>
        </w:rPr>
        <w:t xml:space="preserve"> two sequential P-Frames) and to indicate dependency of a Media Type instance on another Media Type Instance (e.g. a P-Frame </w:t>
      </w:r>
      <w:r w:rsidR="00EE1BAA" w:rsidRPr="006830D5">
        <w:rPr>
          <w:color w:val="auto"/>
          <w:lang w:val="en-US"/>
        </w:rPr>
        <w:t xml:space="preserve">dependent </w:t>
      </w:r>
      <w:r w:rsidRPr="006830D5">
        <w:rPr>
          <w:color w:val="auto"/>
          <w:lang w:val="en-US"/>
        </w:rPr>
        <w:t>on a specific I-Frame, or an enhancement Layer</w:t>
      </w:r>
      <w:r w:rsidR="00EE1BAA" w:rsidRPr="006830D5">
        <w:rPr>
          <w:color w:val="auto"/>
          <w:lang w:val="en-US"/>
        </w:rPr>
        <w:t xml:space="preserve"> dependent</w:t>
      </w:r>
      <w:r w:rsidRPr="006830D5">
        <w:rPr>
          <w:color w:val="auto"/>
          <w:lang w:val="en-US"/>
        </w:rPr>
        <w:t xml:space="preserve"> on a specific </w:t>
      </w:r>
      <w:r w:rsidR="00473C8F" w:rsidRPr="006830D5">
        <w:rPr>
          <w:color w:val="auto"/>
          <w:lang w:val="en-US"/>
        </w:rPr>
        <w:t>base layer</w:t>
      </w:r>
      <w:r w:rsidRPr="006830D5">
        <w:rPr>
          <w:color w:val="auto"/>
          <w:lang w:val="en-US"/>
        </w:rPr>
        <w:t>)</w:t>
      </w:r>
      <w:r w:rsidR="00473C8F" w:rsidRPr="006830D5">
        <w:rPr>
          <w:color w:val="auto"/>
          <w:lang w:val="en-US"/>
        </w:rPr>
        <w:t xml:space="preserve">, two additional classification parameters are included for each </w:t>
      </w:r>
      <w:r w:rsidR="00B5051F">
        <w:rPr>
          <w:color w:val="auto"/>
          <w:lang w:val="en-US"/>
        </w:rPr>
        <w:t>PDU Family</w:t>
      </w:r>
      <w:r w:rsidR="00C61352" w:rsidRPr="006830D5">
        <w:rPr>
          <w:color w:val="auto"/>
          <w:lang w:val="en-US"/>
        </w:rPr>
        <w:t xml:space="preserve"> to which a packet is associated</w:t>
      </w:r>
      <w:r w:rsidR="00473C8F" w:rsidRPr="006830D5">
        <w:rPr>
          <w:color w:val="auto"/>
          <w:lang w:val="en-US"/>
        </w:rPr>
        <w:t>:</w:t>
      </w:r>
    </w:p>
    <w:p w14:paraId="30CAB5A8" w14:textId="4ACC3CF2" w:rsidR="00264E4A" w:rsidRPr="006830D5" w:rsidRDefault="00473C8F" w:rsidP="00C61352">
      <w:pPr>
        <w:ind w:left="1134" w:hanging="283"/>
        <w:rPr>
          <w:color w:val="auto"/>
          <w:lang w:val="en-US"/>
        </w:rPr>
      </w:pPr>
      <w:r w:rsidRPr="006830D5">
        <w:rPr>
          <w:color w:val="auto"/>
          <w:lang w:val="en-US"/>
        </w:rPr>
        <w:t>-</w:t>
      </w:r>
      <w:r w:rsidRPr="006830D5">
        <w:rPr>
          <w:color w:val="auto"/>
          <w:lang w:val="en-US"/>
        </w:rPr>
        <w:tab/>
        <w:t xml:space="preserve">A rolling counter to </w:t>
      </w:r>
      <w:r w:rsidR="00C61352" w:rsidRPr="006830D5">
        <w:rPr>
          <w:color w:val="auto"/>
          <w:lang w:val="en-US"/>
        </w:rPr>
        <w:t>sequentially number</w:t>
      </w:r>
      <w:r w:rsidRPr="006830D5">
        <w:rPr>
          <w:color w:val="auto"/>
          <w:lang w:val="en-US"/>
        </w:rPr>
        <w:t xml:space="preserve"> each instance of a Media Type within a </w:t>
      </w:r>
      <w:r w:rsidR="00B5051F">
        <w:rPr>
          <w:color w:val="auto"/>
          <w:lang w:val="en-US"/>
        </w:rPr>
        <w:t>PDU Family</w:t>
      </w:r>
      <w:r w:rsidR="00C61352" w:rsidRPr="006830D5">
        <w:rPr>
          <w:color w:val="auto"/>
          <w:lang w:val="en-US"/>
        </w:rPr>
        <w:t xml:space="preserve"> (one counter for all Media Types within the </w:t>
      </w:r>
      <w:r w:rsidR="00B5051F">
        <w:rPr>
          <w:color w:val="auto"/>
          <w:lang w:val="en-US"/>
        </w:rPr>
        <w:t>PDU Family</w:t>
      </w:r>
      <w:r w:rsidR="00C61352" w:rsidRPr="006830D5">
        <w:rPr>
          <w:color w:val="auto"/>
          <w:lang w:val="en-US"/>
        </w:rPr>
        <w:t>)</w:t>
      </w:r>
    </w:p>
    <w:p w14:paraId="6BA7BEE0" w14:textId="77777777" w:rsidR="00C61352" w:rsidRPr="006830D5" w:rsidRDefault="00C61352" w:rsidP="00C61352">
      <w:pPr>
        <w:ind w:left="1134" w:hanging="283"/>
        <w:rPr>
          <w:color w:val="auto"/>
          <w:lang w:val="en-US"/>
        </w:rPr>
      </w:pPr>
      <w:r w:rsidRPr="006830D5">
        <w:rPr>
          <w:color w:val="auto"/>
          <w:lang w:val="en-US"/>
        </w:rPr>
        <w:t>-</w:t>
      </w:r>
      <w:r w:rsidRPr="006830D5">
        <w:rPr>
          <w:color w:val="auto"/>
          <w:lang w:val="en-US"/>
        </w:rPr>
        <w:tab/>
        <w:t>Dependency</w:t>
      </w:r>
      <w:r w:rsidR="00EE1BAA" w:rsidRPr="006830D5">
        <w:rPr>
          <w:color w:val="auto"/>
          <w:lang w:val="en-US"/>
        </w:rPr>
        <w:t xml:space="preserve">, which is the rolling-counter number assigned to the Media Type instance on which the frame is dependent. </w:t>
      </w:r>
    </w:p>
    <w:p w14:paraId="1D529735" w14:textId="77777777" w:rsidR="00D22925" w:rsidRPr="006830D5" w:rsidRDefault="00D0569F" w:rsidP="00D0569F">
      <w:pPr>
        <w:rPr>
          <w:color w:val="auto"/>
          <w:lang w:val="en-US"/>
        </w:rPr>
      </w:pPr>
      <w:r w:rsidRPr="006830D5">
        <w:rPr>
          <w:color w:val="auto"/>
          <w:lang w:val="en-US"/>
        </w:rPr>
        <w:t>For example</w:t>
      </w:r>
      <w:r w:rsidR="00D22925" w:rsidRPr="006830D5">
        <w:rPr>
          <w:color w:val="auto"/>
          <w:lang w:val="en-US"/>
        </w:rPr>
        <w:t>:</w:t>
      </w:r>
    </w:p>
    <w:p w14:paraId="047F7B3D" w14:textId="184AFC57" w:rsidR="00D0569F" w:rsidRPr="006830D5" w:rsidRDefault="00D22925" w:rsidP="00D22925">
      <w:pPr>
        <w:numPr>
          <w:ilvl w:val="0"/>
          <w:numId w:val="13"/>
        </w:numPr>
        <w:rPr>
          <w:color w:val="auto"/>
          <w:lang w:val="en-US"/>
        </w:rPr>
      </w:pPr>
      <w:r w:rsidRPr="006830D5">
        <w:rPr>
          <w:color w:val="auto"/>
          <w:lang w:val="en-US"/>
        </w:rPr>
        <w:t xml:space="preserve">For Packets classified in </w:t>
      </w:r>
      <w:r w:rsidR="00B5051F">
        <w:rPr>
          <w:color w:val="auto"/>
          <w:lang w:val="en-US"/>
        </w:rPr>
        <w:t>PDU Family</w:t>
      </w:r>
      <w:r w:rsidRPr="006830D5">
        <w:rPr>
          <w:color w:val="auto"/>
          <w:lang w:val="en-US"/>
        </w:rPr>
        <w:t xml:space="preserve"> #1, a</w:t>
      </w:r>
      <w:r w:rsidR="00D0569F" w:rsidRPr="006830D5">
        <w:rPr>
          <w:color w:val="auto"/>
          <w:lang w:val="en-US"/>
        </w:rPr>
        <w:t xml:space="preserve">ll packets carrying </w:t>
      </w:r>
      <w:r w:rsidRPr="006830D5">
        <w:rPr>
          <w:color w:val="auto"/>
          <w:lang w:val="en-US"/>
        </w:rPr>
        <w:t xml:space="preserve">fragments of </w:t>
      </w:r>
      <w:r w:rsidR="00D0569F" w:rsidRPr="006830D5">
        <w:rPr>
          <w:color w:val="auto"/>
          <w:lang w:val="en-US"/>
        </w:rPr>
        <w:t>a</w:t>
      </w:r>
      <w:r w:rsidR="00172CCB" w:rsidRPr="006830D5">
        <w:rPr>
          <w:color w:val="auto"/>
          <w:lang w:val="en-US"/>
        </w:rPr>
        <w:t xml:space="preserve"> particular</w:t>
      </w:r>
      <w:r w:rsidR="00D0569F" w:rsidRPr="006830D5">
        <w:rPr>
          <w:color w:val="auto"/>
          <w:lang w:val="en-US"/>
        </w:rPr>
        <w:t xml:space="preserve"> I-Frame instance </w:t>
      </w:r>
      <w:r w:rsidRPr="006830D5">
        <w:rPr>
          <w:color w:val="auto"/>
          <w:lang w:val="en-US"/>
        </w:rPr>
        <w:t>may be</w:t>
      </w:r>
      <w:r w:rsidR="00D0569F" w:rsidRPr="006830D5">
        <w:rPr>
          <w:color w:val="auto"/>
          <w:lang w:val="en-US"/>
        </w:rPr>
        <w:t xml:space="preserve"> assigned </w:t>
      </w:r>
      <w:r w:rsidRPr="006830D5">
        <w:rPr>
          <w:color w:val="auto"/>
          <w:lang w:val="en-US"/>
        </w:rPr>
        <w:t xml:space="preserve">a </w:t>
      </w:r>
      <w:r w:rsidR="00D0569F" w:rsidRPr="006830D5">
        <w:rPr>
          <w:color w:val="auto"/>
          <w:lang w:val="en-US"/>
        </w:rPr>
        <w:t>rolling counter</w:t>
      </w:r>
      <w:r w:rsidRPr="006830D5">
        <w:rPr>
          <w:color w:val="auto"/>
          <w:lang w:val="en-US"/>
        </w:rPr>
        <w:t xml:space="preserve"> value</w:t>
      </w:r>
      <w:r w:rsidR="00D0569F" w:rsidRPr="006830D5">
        <w:rPr>
          <w:color w:val="auto"/>
          <w:lang w:val="en-US"/>
        </w:rPr>
        <w:t>=3</w:t>
      </w:r>
      <w:r w:rsidRPr="006830D5">
        <w:rPr>
          <w:color w:val="auto"/>
          <w:lang w:val="en-US"/>
        </w:rPr>
        <w:t>.</w:t>
      </w:r>
      <w:r w:rsidR="00D0569F" w:rsidRPr="006830D5">
        <w:rPr>
          <w:color w:val="auto"/>
          <w:lang w:val="en-US"/>
        </w:rPr>
        <w:t xml:space="preserve"> </w:t>
      </w:r>
      <w:r w:rsidRPr="006830D5">
        <w:rPr>
          <w:color w:val="auto"/>
          <w:lang w:val="en-US"/>
        </w:rPr>
        <w:t>Packets carrying</w:t>
      </w:r>
      <w:r w:rsidR="00D0569F" w:rsidRPr="006830D5">
        <w:rPr>
          <w:color w:val="auto"/>
          <w:lang w:val="en-US"/>
        </w:rPr>
        <w:t xml:space="preserve"> P-Frame</w:t>
      </w:r>
      <w:r w:rsidRPr="006830D5">
        <w:rPr>
          <w:color w:val="auto"/>
          <w:lang w:val="en-US"/>
        </w:rPr>
        <w:t>s</w:t>
      </w:r>
      <w:r w:rsidR="00D0569F" w:rsidRPr="006830D5">
        <w:rPr>
          <w:color w:val="auto"/>
          <w:lang w:val="en-US"/>
        </w:rPr>
        <w:t xml:space="preserve"> that are dependent on that I-Frame </w:t>
      </w:r>
      <w:r w:rsidR="00172CCB" w:rsidRPr="006830D5">
        <w:rPr>
          <w:color w:val="auto"/>
          <w:lang w:val="en-US"/>
        </w:rPr>
        <w:t xml:space="preserve">instance </w:t>
      </w:r>
      <w:r w:rsidR="00D0569F" w:rsidRPr="006830D5">
        <w:rPr>
          <w:color w:val="auto"/>
          <w:lang w:val="en-US"/>
        </w:rPr>
        <w:t>would have “3” indicated in their “Dependency” field.</w:t>
      </w:r>
    </w:p>
    <w:p w14:paraId="29A7825E" w14:textId="0FBF42B7" w:rsidR="00D22925" w:rsidRPr="006830D5" w:rsidRDefault="00D22925" w:rsidP="00D22925">
      <w:pPr>
        <w:numPr>
          <w:ilvl w:val="0"/>
          <w:numId w:val="13"/>
        </w:numPr>
        <w:rPr>
          <w:color w:val="auto"/>
          <w:lang w:val="en-US"/>
        </w:rPr>
      </w:pPr>
      <w:r w:rsidRPr="006830D5">
        <w:rPr>
          <w:color w:val="auto"/>
          <w:lang w:val="en-US"/>
        </w:rPr>
        <w:t xml:space="preserve">For Packets classified in </w:t>
      </w:r>
      <w:r w:rsidR="00B5051F">
        <w:rPr>
          <w:color w:val="auto"/>
          <w:lang w:val="en-US"/>
        </w:rPr>
        <w:t>PDU Family</w:t>
      </w:r>
      <w:r w:rsidRPr="006830D5">
        <w:rPr>
          <w:color w:val="auto"/>
          <w:lang w:val="en-US"/>
        </w:rPr>
        <w:t xml:space="preserve"> #3, all packets carrying </w:t>
      </w:r>
      <w:r w:rsidR="00172CCB" w:rsidRPr="006830D5">
        <w:rPr>
          <w:color w:val="auto"/>
          <w:lang w:val="en-US"/>
        </w:rPr>
        <w:t>fragments of a particular</w:t>
      </w:r>
      <w:r w:rsidRPr="006830D5">
        <w:rPr>
          <w:color w:val="auto"/>
          <w:lang w:val="en-US"/>
        </w:rPr>
        <w:t xml:space="preserve"> Temporal Base Layer</w:t>
      </w:r>
      <w:r w:rsidR="00172CCB" w:rsidRPr="006830D5">
        <w:rPr>
          <w:color w:val="auto"/>
          <w:lang w:val="en-US"/>
        </w:rPr>
        <w:t xml:space="preserve"> instance</w:t>
      </w:r>
      <w:r w:rsidRPr="006830D5">
        <w:rPr>
          <w:color w:val="auto"/>
          <w:lang w:val="en-US"/>
        </w:rPr>
        <w:t xml:space="preserve"> may be assigned a rolling counter value=7. Packets carrying Temporal Enhancement Layers that are dependent on that base layer instance would have “7” indicated in their “Dependency” field.</w:t>
      </w:r>
    </w:p>
    <w:p w14:paraId="1A411443" w14:textId="77777777" w:rsidR="00C61352" w:rsidRPr="006830D5" w:rsidRDefault="00C61352" w:rsidP="006830D5">
      <w:pPr>
        <w:ind w:left="1134" w:hanging="283"/>
        <w:rPr>
          <w:color w:val="auto"/>
          <w:lang w:val="en-US"/>
        </w:rPr>
      </w:pPr>
    </w:p>
    <w:p w14:paraId="56CB998E" w14:textId="77777777" w:rsidR="006830D5" w:rsidRDefault="003E4FC1" w:rsidP="00DD6951">
      <w:pPr>
        <w:rPr>
          <w:color w:val="auto"/>
          <w:lang w:val="en-US"/>
        </w:rPr>
      </w:pPr>
      <w:r w:rsidRPr="006830D5">
        <w:rPr>
          <w:color w:val="auto"/>
          <w:lang w:val="en-US"/>
        </w:rPr>
        <w:t>The resultant</w:t>
      </w:r>
      <w:r w:rsidR="004850BC" w:rsidRPr="006830D5">
        <w:rPr>
          <w:color w:val="auto"/>
          <w:lang w:val="en-US"/>
        </w:rPr>
        <w:t xml:space="preserve"> generic (applicable for all media)</w:t>
      </w:r>
      <w:r w:rsidRPr="006830D5">
        <w:rPr>
          <w:color w:val="auto"/>
          <w:lang w:val="en-US"/>
        </w:rPr>
        <w:t xml:space="preserve"> classification header markings for each packet would be</w:t>
      </w:r>
      <w:r w:rsidR="004850BC" w:rsidRPr="006830D5">
        <w:rPr>
          <w:color w:val="auto"/>
          <w:lang w:val="en-US"/>
        </w:rPr>
        <w:t xml:space="preserve"> as shown in figure 6.x.2.1-2</w:t>
      </w:r>
      <w:r w:rsidR="006830D5">
        <w:rPr>
          <w:color w:val="auto"/>
          <w:lang w:val="en-US"/>
        </w:rPr>
        <w:t>.</w:t>
      </w:r>
    </w:p>
    <w:p w14:paraId="67FD5939" w14:textId="40DA18E1" w:rsidR="004850BC" w:rsidRDefault="003B6816" w:rsidP="00DD6951">
      <w:pPr>
        <w:rPr>
          <w:color w:val="FF0000"/>
          <w:lang w:val="en-US"/>
        </w:rPr>
      </w:pPr>
      <w:r>
        <w:rPr>
          <w:noProof/>
          <w:color w:val="FF0000"/>
          <w:lang w:val="en-US"/>
        </w:rPr>
        <w:drawing>
          <wp:inline distT="0" distB="0" distL="0" distR="0" wp14:anchorId="5B6BECB4" wp14:editId="2FA750F8">
            <wp:extent cx="6781800" cy="514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4DABC" w14:textId="77777777" w:rsidR="003E4FC1" w:rsidRPr="002A497C" w:rsidRDefault="004850BC" w:rsidP="004850BC">
      <w:pPr>
        <w:jc w:val="center"/>
        <w:rPr>
          <w:color w:val="auto"/>
          <w:lang w:val="en-US"/>
        </w:rPr>
      </w:pPr>
      <w:r w:rsidRPr="002A497C">
        <w:rPr>
          <w:color w:val="auto"/>
          <w:lang w:val="en-US"/>
        </w:rPr>
        <w:t>Figure 6.x.2.1-2 – Generic Packet Classification Header</w:t>
      </w:r>
    </w:p>
    <w:p w14:paraId="3B58683E" w14:textId="065DF809" w:rsidR="004850BC" w:rsidRPr="002A497C" w:rsidRDefault="004850BC" w:rsidP="004850BC">
      <w:pPr>
        <w:rPr>
          <w:color w:val="auto"/>
          <w:lang w:val="en-US"/>
        </w:rPr>
      </w:pPr>
      <w:r w:rsidRPr="002A497C">
        <w:rPr>
          <w:color w:val="auto"/>
          <w:lang w:val="en-US"/>
        </w:rPr>
        <w:t>An example header for packet carrying an I-Frame for Temporal Enhancement Layer #1 and Spatial Enhancement Layer #1</w:t>
      </w:r>
      <w:r w:rsidR="004646D3" w:rsidRPr="002A497C">
        <w:rPr>
          <w:color w:val="auto"/>
          <w:lang w:val="en-US"/>
        </w:rPr>
        <w:t xml:space="preserve"> of an H</w:t>
      </w:r>
      <w:r w:rsidR="0057385F" w:rsidRPr="002A497C">
        <w:rPr>
          <w:color w:val="auto"/>
          <w:lang w:val="en-US"/>
        </w:rPr>
        <w:t>.</w:t>
      </w:r>
      <w:r w:rsidR="004646D3" w:rsidRPr="002A497C">
        <w:rPr>
          <w:color w:val="auto"/>
          <w:lang w:val="en-US"/>
        </w:rPr>
        <w:t>264 video stream</w:t>
      </w:r>
      <w:r w:rsidRPr="002A497C">
        <w:rPr>
          <w:color w:val="auto"/>
          <w:lang w:val="en-US"/>
        </w:rPr>
        <w:t xml:space="preserve"> is shown in Figure 6.x.2.1-3. Here both </w:t>
      </w:r>
      <w:r w:rsidR="008D63F7" w:rsidRPr="002A497C">
        <w:rPr>
          <w:color w:val="auto"/>
          <w:lang w:val="en-US"/>
        </w:rPr>
        <w:t>enhancement</w:t>
      </w:r>
      <w:r w:rsidRPr="002A497C">
        <w:rPr>
          <w:color w:val="auto"/>
          <w:lang w:val="en-US"/>
        </w:rPr>
        <w:t xml:space="preserve"> layers are dependent on </w:t>
      </w:r>
      <w:r w:rsidR="008D63F7" w:rsidRPr="002A497C">
        <w:rPr>
          <w:color w:val="auto"/>
          <w:lang w:val="en-US"/>
        </w:rPr>
        <w:t>base layer</w:t>
      </w:r>
      <w:r w:rsidR="004646D3" w:rsidRPr="002A497C">
        <w:rPr>
          <w:color w:val="auto"/>
          <w:lang w:val="en-US"/>
        </w:rPr>
        <w:t xml:space="preserve"> instances as indicated by the Level 3 and Level 4 dependency fields.</w:t>
      </w:r>
    </w:p>
    <w:p w14:paraId="49A3D56F" w14:textId="2FA24996" w:rsidR="008D63F7" w:rsidRDefault="003B6816" w:rsidP="004850BC">
      <w:pPr>
        <w:rPr>
          <w:color w:val="FF0000"/>
          <w:lang w:val="en-US"/>
        </w:rPr>
      </w:pPr>
      <w:r>
        <w:rPr>
          <w:noProof/>
          <w:color w:val="FF0000"/>
          <w:lang w:val="en-US"/>
        </w:rPr>
        <w:drawing>
          <wp:inline distT="0" distB="0" distL="0" distR="0" wp14:anchorId="566492AD" wp14:editId="47735C21">
            <wp:extent cx="6756400" cy="8191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FE508" w14:textId="5D7AD5BB" w:rsidR="004646D3" w:rsidRPr="002A497C" w:rsidRDefault="004646D3" w:rsidP="002A497C">
      <w:pPr>
        <w:jc w:val="center"/>
        <w:rPr>
          <w:color w:val="auto"/>
          <w:lang w:val="en-US"/>
        </w:rPr>
      </w:pPr>
      <w:r w:rsidRPr="002A497C">
        <w:rPr>
          <w:color w:val="auto"/>
          <w:lang w:val="en-US"/>
        </w:rPr>
        <w:t>Figure 6.x.2.1-3 – Packet Classification Header Markings for a packet carrying H</w:t>
      </w:r>
      <w:r w:rsidR="002A497C" w:rsidRPr="002A497C">
        <w:rPr>
          <w:color w:val="auto"/>
          <w:lang w:val="en-US"/>
        </w:rPr>
        <w:t>.</w:t>
      </w:r>
      <w:r w:rsidRPr="002A497C">
        <w:rPr>
          <w:color w:val="auto"/>
          <w:lang w:val="en-US"/>
        </w:rPr>
        <w:t>264 video.</w:t>
      </w:r>
    </w:p>
    <w:p w14:paraId="0742385B" w14:textId="376F274B" w:rsidR="00856EF9" w:rsidRPr="00856EF9" w:rsidRDefault="00856EF9" w:rsidP="00856EF9">
      <w:pPr>
        <w:pStyle w:val="Heading3"/>
        <w:rPr>
          <w:sz w:val="24"/>
          <w:szCs w:val="18"/>
          <w:lang w:val="en-US"/>
        </w:rPr>
      </w:pPr>
      <w:r w:rsidRPr="00856EF9">
        <w:rPr>
          <w:sz w:val="24"/>
          <w:szCs w:val="18"/>
          <w:lang w:val="en-US"/>
        </w:rPr>
        <w:t>6.x.2.</w:t>
      </w:r>
      <w:r>
        <w:rPr>
          <w:sz w:val="24"/>
          <w:szCs w:val="18"/>
          <w:lang w:val="en-US"/>
        </w:rPr>
        <w:t>2</w:t>
      </w:r>
      <w:r w:rsidRPr="00856EF9">
        <w:rPr>
          <w:sz w:val="24"/>
          <w:szCs w:val="18"/>
          <w:lang w:val="en-US"/>
        </w:rPr>
        <w:tab/>
      </w:r>
      <w:r>
        <w:rPr>
          <w:sz w:val="24"/>
          <w:szCs w:val="18"/>
          <w:lang w:val="en-US"/>
        </w:rPr>
        <w:t xml:space="preserve">Policy </w:t>
      </w:r>
      <w:r w:rsidR="00075C71">
        <w:rPr>
          <w:sz w:val="24"/>
          <w:szCs w:val="18"/>
          <w:lang w:val="en-US"/>
        </w:rPr>
        <w:t xml:space="preserve">for </w:t>
      </w:r>
      <w:r w:rsidR="00B5051F">
        <w:rPr>
          <w:sz w:val="24"/>
          <w:szCs w:val="18"/>
          <w:lang w:val="en-US"/>
        </w:rPr>
        <w:t>PDU Family</w:t>
      </w:r>
      <w:r>
        <w:rPr>
          <w:sz w:val="24"/>
          <w:szCs w:val="18"/>
          <w:lang w:val="en-US"/>
        </w:rPr>
        <w:t>s</w:t>
      </w:r>
    </w:p>
    <w:p w14:paraId="1278A360" w14:textId="626FD266" w:rsidR="009506EA" w:rsidRDefault="00DA2199" w:rsidP="00826CB0">
      <w:r>
        <w:rPr>
          <w:lang w:val="en-US"/>
        </w:rPr>
        <w:t>P</w:t>
      </w:r>
      <w:r w:rsidR="0004741E">
        <w:rPr>
          <w:lang w:val="en-US"/>
        </w:rPr>
        <w:t xml:space="preserve">ackets </w:t>
      </w:r>
      <w:r>
        <w:rPr>
          <w:lang w:val="en-US"/>
        </w:rPr>
        <w:t xml:space="preserve">are classified </w:t>
      </w:r>
      <w:r w:rsidR="0004741E">
        <w:rPr>
          <w:lang w:val="en-US"/>
        </w:rPr>
        <w:t xml:space="preserve">according to the </w:t>
      </w:r>
      <w:r w:rsidR="00B5051F">
        <w:rPr>
          <w:lang w:val="en-US"/>
        </w:rPr>
        <w:t>PDU Family</w:t>
      </w:r>
      <w:r w:rsidR="0004741E">
        <w:rPr>
          <w:lang w:val="en-US"/>
        </w:rPr>
        <w:t xml:space="preserve">s to which they belong so differentiated QoS </w:t>
      </w:r>
      <w:r w:rsidR="009506EA">
        <w:rPr>
          <w:lang w:val="en-US"/>
        </w:rPr>
        <w:t xml:space="preserve">that </w:t>
      </w:r>
      <w:r w:rsidR="009E7DF4">
        <w:rPr>
          <w:lang w:val="en-US"/>
        </w:rPr>
        <w:t>considers</w:t>
      </w:r>
      <w:r w:rsidR="009506EA">
        <w:rPr>
          <w:lang w:val="en-US"/>
        </w:rPr>
        <w:t xml:space="preserve"> </w:t>
      </w:r>
      <w:r w:rsidR="00B5051F">
        <w:rPr>
          <w:lang w:val="en-US"/>
        </w:rPr>
        <w:t>PDU Family</w:t>
      </w:r>
      <w:r w:rsidR="009506EA">
        <w:rPr>
          <w:lang w:val="en-US"/>
        </w:rPr>
        <w:t xml:space="preserve"> importance </w:t>
      </w:r>
      <w:r w:rsidR="0004741E">
        <w:rPr>
          <w:lang w:val="en-US"/>
        </w:rPr>
        <w:t>can be applied according to policy conveyed from the PCF. As per TS23.501 clause 5.7</w:t>
      </w:r>
      <w:r w:rsidR="009506EA">
        <w:rPr>
          <w:lang w:val="en-US"/>
        </w:rPr>
        <w:t>.3</w:t>
      </w:r>
      <w:r w:rsidR="0004741E">
        <w:rPr>
          <w:lang w:val="en-US"/>
        </w:rPr>
        <w:t xml:space="preserve">, currently Priority Level </w:t>
      </w:r>
      <w:r w:rsidR="0004741E" w:rsidRPr="00DA3BBC">
        <w:t>indicates a priority in scheduling resources among QoS</w:t>
      </w:r>
      <w:r w:rsidR="009506EA">
        <w:t xml:space="preserve"> Flows. In this solution it is assumed that</w:t>
      </w:r>
      <w:r w:rsidR="009506EA">
        <w:rPr>
          <w:szCs w:val="18"/>
        </w:rPr>
        <w:t xml:space="preserve"> each QoS Flow is still assigned a pre-configured or standardized Priority Level as in standardized 5QI characteristics table (see TS23.501 clause 5.7.4), or a priority level for the QoS Flow is signalled over NGAP.</w:t>
      </w:r>
      <w:r w:rsidR="009506EA" w:rsidRPr="009506EA">
        <w:t xml:space="preserve"> </w:t>
      </w:r>
      <w:r w:rsidR="00802BFB">
        <w:rPr>
          <w:szCs w:val="18"/>
        </w:rPr>
        <w:t xml:space="preserve">This is the Reference Priority </w:t>
      </w:r>
      <w:r w:rsidR="008B6810">
        <w:rPr>
          <w:szCs w:val="18"/>
        </w:rPr>
        <w:t>l</w:t>
      </w:r>
      <w:r w:rsidR="00802BFB">
        <w:rPr>
          <w:szCs w:val="18"/>
        </w:rPr>
        <w:t>evel for all the packets within the QoS Flow.</w:t>
      </w:r>
    </w:p>
    <w:p w14:paraId="392042B6" w14:textId="177625E5" w:rsidR="002C10C4" w:rsidRPr="00EE6804" w:rsidRDefault="00E436AD" w:rsidP="00767B1E">
      <w:pPr>
        <w:rPr>
          <w:color w:val="auto"/>
          <w:szCs w:val="18"/>
        </w:rPr>
      </w:pPr>
      <w:r>
        <w:t xml:space="preserve">To </w:t>
      </w:r>
      <w:r w:rsidR="009506EA" w:rsidRPr="00780C78">
        <w:rPr>
          <w:color w:val="auto"/>
        </w:rPr>
        <w:t>vary</w:t>
      </w:r>
      <w:r>
        <w:rPr>
          <w:color w:val="auto"/>
        </w:rPr>
        <w:t xml:space="preserve"> priority</w:t>
      </w:r>
      <w:r w:rsidR="009506EA" w:rsidRPr="00780C78">
        <w:rPr>
          <w:color w:val="auto"/>
        </w:rPr>
        <w:t xml:space="preserve"> according to how a packet is classified,</w:t>
      </w:r>
      <w:r w:rsidR="00780C78" w:rsidRPr="00780C78">
        <w:rPr>
          <w:color w:val="auto"/>
          <w:szCs w:val="18"/>
        </w:rPr>
        <w:t xml:space="preserve"> </w:t>
      </w:r>
      <w:r>
        <w:rPr>
          <w:color w:val="auto"/>
          <w:szCs w:val="18"/>
        </w:rPr>
        <w:t>a</w:t>
      </w:r>
      <w:r w:rsidR="002C10C4">
        <w:rPr>
          <w:color w:val="auto"/>
          <w:szCs w:val="18"/>
        </w:rPr>
        <w:t xml:space="preserve"> per-packet</w:t>
      </w:r>
      <w:r w:rsidR="00780C78" w:rsidRPr="00780C78">
        <w:rPr>
          <w:color w:val="auto"/>
          <w:szCs w:val="18"/>
        </w:rPr>
        <w:t xml:space="preserve"> adjustment to the </w:t>
      </w:r>
      <w:r w:rsidR="005116DA">
        <w:rPr>
          <w:color w:val="auto"/>
          <w:szCs w:val="18"/>
        </w:rPr>
        <w:t>Reference</w:t>
      </w:r>
      <w:r w:rsidR="00780C78" w:rsidRPr="00780C78">
        <w:rPr>
          <w:color w:val="auto"/>
          <w:szCs w:val="18"/>
        </w:rPr>
        <w:t xml:space="preserve"> Priority Level</w:t>
      </w:r>
      <w:r w:rsidR="00EE434D">
        <w:rPr>
          <w:color w:val="auto"/>
          <w:szCs w:val="18"/>
        </w:rPr>
        <w:t xml:space="preserve"> </w:t>
      </w:r>
      <w:r>
        <w:rPr>
          <w:color w:val="auto"/>
          <w:szCs w:val="18"/>
        </w:rPr>
        <w:t>can be determined according</w:t>
      </w:r>
      <w:r w:rsidR="00780C78" w:rsidRPr="00780C78">
        <w:rPr>
          <w:color w:val="auto"/>
          <w:szCs w:val="18"/>
        </w:rPr>
        <w:t xml:space="preserve"> to new </w:t>
      </w:r>
      <w:r w:rsidR="00780C78" w:rsidRPr="00780C78">
        <w:rPr>
          <w:color w:val="auto"/>
          <w:szCs w:val="18"/>
          <w:u w:val="single"/>
        </w:rPr>
        <w:t>Priority Level adjustment information</w:t>
      </w:r>
      <w:r w:rsidR="00780C78" w:rsidRPr="00780C78">
        <w:rPr>
          <w:color w:val="auto"/>
          <w:szCs w:val="18"/>
        </w:rPr>
        <w:t xml:space="preserve"> provided in QoS information</w:t>
      </w:r>
      <w:r w:rsidR="0062563B">
        <w:rPr>
          <w:color w:val="auto"/>
          <w:szCs w:val="18"/>
        </w:rPr>
        <w:t xml:space="preserve"> that is pre-configured, associated with a standardized 5QI or</w:t>
      </w:r>
      <w:r w:rsidR="00780C78" w:rsidRPr="00780C78">
        <w:rPr>
          <w:color w:val="auto"/>
          <w:szCs w:val="18"/>
        </w:rPr>
        <w:t xml:space="preserve"> </w:t>
      </w:r>
      <w:r w:rsidR="00767B1E">
        <w:rPr>
          <w:color w:val="auto"/>
          <w:szCs w:val="18"/>
        </w:rPr>
        <w:t>sent</w:t>
      </w:r>
      <w:r w:rsidR="009A3E3B">
        <w:rPr>
          <w:color w:val="auto"/>
          <w:szCs w:val="18"/>
        </w:rPr>
        <w:t xml:space="preserve"> from the PCF</w:t>
      </w:r>
      <w:r w:rsidR="00767B1E">
        <w:rPr>
          <w:color w:val="auto"/>
          <w:szCs w:val="18"/>
        </w:rPr>
        <w:t xml:space="preserve"> </w:t>
      </w:r>
      <w:r w:rsidR="00780C78" w:rsidRPr="00780C78">
        <w:rPr>
          <w:color w:val="auto"/>
          <w:szCs w:val="18"/>
        </w:rPr>
        <w:t xml:space="preserve">to the </w:t>
      </w:r>
      <w:r w:rsidR="00767B1E">
        <w:rPr>
          <w:color w:val="auto"/>
          <w:szCs w:val="18"/>
        </w:rPr>
        <w:t>NG-</w:t>
      </w:r>
      <w:r w:rsidR="00780C78" w:rsidRPr="00780C78">
        <w:rPr>
          <w:color w:val="auto"/>
          <w:szCs w:val="18"/>
        </w:rPr>
        <w:t>RAN, SMF/UPF and/or UE</w:t>
      </w:r>
      <w:r w:rsidR="00767B1E">
        <w:rPr>
          <w:color w:val="auto"/>
          <w:szCs w:val="18"/>
        </w:rPr>
        <w:t>.</w:t>
      </w:r>
      <w:r w:rsidR="000E376E">
        <w:rPr>
          <w:color w:val="auto"/>
          <w:szCs w:val="18"/>
        </w:rPr>
        <w:t xml:space="preserve"> </w:t>
      </w:r>
      <w:r w:rsidR="00EE6804">
        <w:rPr>
          <w:szCs w:val="18"/>
        </w:rPr>
        <w:t xml:space="preserve">The Priority Level adjustment information contains per </w:t>
      </w:r>
      <w:r w:rsidR="00B5051F">
        <w:rPr>
          <w:szCs w:val="18"/>
        </w:rPr>
        <w:t>PDU Family</w:t>
      </w:r>
      <w:r w:rsidR="00EE6804">
        <w:rPr>
          <w:szCs w:val="18"/>
        </w:rPr>
        <w:t xml:space="preserve"> Type adjustments to the </w:t>
      </w:r>
      <w:r w:rsidR="00873442">
        <w:rPr>
          <w:szCs w:val="18"/>
        </w:rPr>
        <w:t xml:space="preserve">Reference </w:t>
      </w:r>
      <w:r w:rsidR="00EE6804">
        <w:rPr>
          <w:szCs w:val="18"/>
        </w:rPr>
        <w:t>Priority Level.</w:t>
      </w:r>
      <w:r w:rsidR="00EE6804">
        <w:rPr>
          <w:color w:val="auto"/>
          <w:szCs w:val="18"/>
        </w:rPr>
        <w:t xml:space="preserve"> </w:t>
      </w:r>
      <w:r w:rsidR="002C10C4">
        <w:rPr>
          <w:color w:val="auto"/>
          <w:szCs w:val="18"/>
        </w:rPr>
        <w:t xml:space="preserve">For </w:t>
      </w:r>
      <w:r w:rsidR="00EE6804">
        <w:rPr>
          <w:szCs w:val="18"/>
        </w:rPr>
        <w:t xml:space="preserve">each </w:t>
      </w:r>
      <w:r w:rsidR="00B5051F">
        <w:rPr>
          <w:szCs w:val="18"/>
        </w:rPr>
        <w:t>PDU Family</w:t>
      </w:r>
      <w:r w:rsidR="00EE6804">
        <w:rPr>
          <w:szCs w:val="18"/>
        </w:rPr>
        <w:t xml:space="preserve"> type to which </w:t>
      </w:r>
      <w:r w:rsidR="00873442">
        <w:rPr>
          <w:szCs w:val="18"/>
        </w:rPr>
        <w:t>a</w:t>
      </w:r>
      <w:r w:rsidR="00EE6804">
        <w:rPr>
          <w:szCs w:val="18"/>
        </w:rPr>
        <w:t xml:space="preserve"> packet belongs</w:t>
      </w:r>
      <w:r w:rsidR="002C10C4">
        <w:rPr>
          <w:color w:val="auto"/>
          <w:szCs w:val="18"/>
        </w:rPr>
        <w:t xml:space="preserve">, </w:t>
      </w:r>
      <w:r w:rsidR="00EE6804">
        <w:rPr>
          <w:color w:val="auto"/>
          <w:szCs w:val="18"/>
        </w:rPr>
        <w:t>the</w:t>
      </w:r>
      <w:r w:rsidR="009A3E3B">
        <w:rPr>
          <w:color w:val="auto"/>
          <w:szCs w:val="18"/>
        </w:rPr>
        <w:t xml:space="preserve"> Priority Level Adjustment information provides a value that is</w:t>
      </w:r>
      <w:r w:rsidR="00EE6804">
        <w:rPr>
          <w:color w:val="auto"/>
          <w:szCs w:val="18"/>
        </w:rPr>
        <w:t xml:space="preserve"> add</w:t>
      </w:r>
      <w:r w:rsidR="009A3E3B">
        <w:rPr>
          <w:color w:val="auto"/>
          <w:szCs w:val="18"/>
        </w:rPr>
        <w:t xml:space="preserve">ed to the Reference Priority. </w:t>
      </w:r>
      <w:r w:rsidR="00EE6804">
        <w:rPr>
          <w:color w:val="auto"/>
          <w:szCs w:val="18"/>
        </w:rPr>
        <w:t>The resultant</w:t>
      </w:r>
      <w:r w:rsidR="00873442">
        <w:rPr>
          <w:color w:val="auto"/>
          <w:szCs w:val="18"/>
        </w:rPr>
        <w:t xml:space="preserve"> sum for all</w:t>
      </w:r>
      <w:r w:rsidR="00EE6804">
        <w:rPr>
          <w:color w:val="auto"/>
          <w:szCs w:val="18"/>
        </w:rPr>
        <w:t xml:space="preserve"> adjustment</w:t>
      </w:r>
      <w:r w:rsidR="00873442">
        <w:rPr>
          <w:color w:val="auto"/>
          <w:szCs w:val="18"/>
        </w:rPr>
        <w:t>s</w:t>
      </w:r>
      <w:r w:rsidR="00EE6804">
        <w:rPr>
          <w:color w:val="auto"/>
          <w:szCs w:val="18"/>
        </w:rPr>
        <w:t xml:space="preserve"> </w:t>
      </w:r>
      <w:r w:rsidR="00333419">
        <w:rPr>
          <w:color w:val="auto"/>
          <w:szCs w:val="18"/>
        </w:rPr>
        <w:t>to the Reference Priority determines the priority of the packet</w:t>
      </w:r>
      <w:r w:rsidR="00873442">
        <w:rPr>
          <w:color w:val="auto"/>
          <w:szCs w:val="18"/>
        </w:rPr>
        <w:t>.</w:t>
      </w:r>
      <w:r w:rsidR="00EE6804">
        <w:rPr>
          <w:color w:val="auto"/>
          <w:szCs w:val="18"/>
        </w:rPr>
        <w:t xml:space="preserve"> </w:t>
      </w:r>
    </w:p>
    <w:p w14:paraId="25AC19BC" w14:textId="6BB8C6FD" w:rsidR="00B900A6" w:rsidRDefault="00767B1E" w:rsidP="00767B1E">
      <w:pPr>
        <w:rPr>
          <w:szCs w:val="18"/>
        </w:rPr>
      </w:pPr>
      <w:r>
        <w:rPr>
          <w:szCs w:val="18"/>
        </w:rPr>
        <w:t>To illustrate,</w:t>
      </w:r>
      <w:r w:rsidR="00254A58">
        <w:rPr>
          <w:szCs w:val="18"/>
        </w:rPr>
        <w:t xml:space="preserve"> </w:t>
      </w:r>
      <w:r w:rsidR="0080561F">
        <w:rPr>
          <w:szCs w:val="18"/>
        </w:rPr>
        <w:t xml:space="preserve">as per TS23.501 Table 5.7.4-1, a </w:t>
      </w:r>
      <w:r w:rsidR="00254A58">
        <w:rPr>
          <w:szCs w:val="18"/>
        </w:rPr>
        <w:t>standardized 5QI=89 (</w:t>
      </w:r>
      <w:r w:rsidR="00254A58" w:rsidRPr="00DA3BBC">
        <w:t>Visual content for cloud/edge/split rendering</w:t>
      </w:r>
      <w:r w:rsidR="00254A58">
        <w:t xml:space="preserve">) with a default (Reference) Priority=25 could be selected </w:t>
      </w:r>
      <w:r w:rsidR="00B900A6">
        <w:t>to transport</w:t>
      </w:r>
      <w:r w:rsidR="00254A58">
        <w:t xml:space="preserve"> </w:t>
      </w:r>
      <w:r w:rsidR="00A92DD2">
        <w:rPr>
          <w:szCs w:val="18"/>
        </w:rPr>
        <w:t>H.26x</w:t>
      </w:r>
      <w:r>
        <w:rPr>
          <w:szCs w:val="18"/>
        </w:rPr>
        <w:t xml:space="preserve"> video</w:t>
      </w:r>
      <w:r w:rsidR="00B900A6">
        <w:rPr>
          <w:szCs w:val="18"/>
        </w:rPr>
        <w:t>. The</w:t>
      </w:r>
      <w:r>
        <w:rPr>
          <w:szCs w:val="18"/>
        </w:rPr>
        <w:t xml:space="preserve"> priority level adjustment </w:t>
      </w:r>
      <w:r w:rsidR="00164CFD">
        <w:rPr>
          <w:szCs w:val="18"/>
        </w:rPr>
        <w:t xml:space="preserve">information </w:t>
      </w:r>
      <w:r w:rsidR="0080561F">
        <w:rPr>
          <w:szCs w:val="18"/>
        </w:rPr>
        <w:t>provide</w:t>
      </w:r>
      <w:r w:rsidR="00580743">
        <w:rPr>
          <w:szCs w:val="18"/>
        </w:rPr>
        <w:t>d</w:t>
      </w:r>
      <w:r w:rsidR="0080561F">
        <w:rPr>
          <w:szCs w:val="18"/>
        </w:rPr>
        <w:t xml:space="preserve"> to the NG-RAN</w:t>
      </w:r>
      <w:r w:rsidR="00C56D33">
        <w:rPr>
          <w:szCs w:val="18"/>
        </w:rPr>
        <w:t xml:space="preserve"> corresponding to the </w:t>
      </w:r>
      <w:r w:rsidR="00AF7B31">
        <w:rPr>
          <w:szCs w:val="18"/>
        </w:rPr>
        <w:t xml:space="preserve">packet </w:t>
      </w:r>
      <w:r w:rsidR="00C56D33">
        <w:rPr>
          <w:szCs w:val="18"/>
        </w:rPr>
        <w:t>classification illustrated in Table 1</w:t>
      </w:r>
      <w:r w:rsidR="0080561F">
        <w:rPr>
          <w:szCs w:val="18"/>
        </w:rPr>
        <w:t xml:space="preserve"> </w:t>
      </w:r>
      <w:r>
        <w:rPr>
          <w:szCs w:val="18"/>
        </w:rPr>
        <w:t xml:space="preserve">could be as shown in Table </w:t>
      </w:r>
      <w:r w:rsidR="007B7FF8">
        <w:rPr>
          <w:szCs w:val="18"/>
        </w:rPr>
        <w:t>2</w:t>
      </w:r>
      <w:r w:rsidR="0080561F">
        <w:rPr>
          <w:szCs w:val="18"/>
        </w:rPr>
        <w:t xml:space="preserve"> (note a </w:t>
      </w:r>
      <w:r w:rsidR="00164CFD">
        <w:rPr>
          <w:szCs w:val="18"/>
        </w:rPr>
        <w:t>reduced</w:t>
      </w:r>
      <w:r w:rsidR="0080561F">
        <w:rPr>
          <w:szCs w:val="18"/>
        </w:rPr>
        <w:t xml:space="preserve"> priority level means higher priority)</w:t>
      </w:r>
      <w:r w:rsidR="00873442">
        <w:rPr>
          <w:szCs w:val="18"/>
        </w:rPr>
        <w:t>.</w:t>
      </w:r>
    </w:p>
    <w:p w14:paraId="5663FE10" w14:textId="36290FD2" w:rsidR="00767B1E" w:rsidRDefault="001C11C4" w:rsidP="00767B1E">
      <w:r>
        <w:t>Packets received at the NG-RAN with classification markings as described above in clause 6.x.2.1</w:t>
      </w:r>
      <w:r w:rsidR="001F2821">
        <w:t xml:space="preserve"> would have their priority adjusted according to the </w:t>
      </w:r>
      <w:r w:rsidR="00B5051F">
        <w:t>PDU Family</w:t>
      </w:r>
      <w:r w:rsidR="00436B50">
        <w:t xml:space="preserve"> and Media </w:t>
      </w:r>
      <w:r w:rsidR="001F2821">
        <w:t xml:space="preserve">Type to which they </w:t>
      </w:r>
      <w:r w:rsidR="002B5066">
        <w:t>are associated</w:t>
      </w:r>
      <w:r>
        <w:t xml:space="preserve">. </w:t>
      </w:r>
      <w:r w:rsidR="00767B1E">
        <w:t xml:space="preserve">For instance, if the reference </w:t>
      </w:r>
      <w:r w:rsidR="007B7FF8">
        <w:t>P</w:t>
      </w:r>
      <w:r w:rsidR="00767B1E">
        <w:t xml:space="preserve">riority </w:t>
      </w:r>
      <w:r w:rsidR="007B7FF8">
        <w:t>L</w:t>
      </w:r>
      <w:r w:rsidR="00767B1E">
        <w:t>evel is 2</w:t>
      </w:r>
      <w:r w:rsidR="00164CFD">
        <w:t>5</w:t>
      </w:r>
      <w:r w:rsidR="00767B1E">
        <w:t xml:space="preserve">, </w:t>
      </w:r>
      <w:r w:rsidR="00EE4481">
        <w:t>packets</w:t>
      </w:r>
      <w:r w:rsidR="00767B1E">
        <w:t xml:space="preserve"> classified as Type #1</w:t>
      </w:r>
      <w:r w:rsidR="00EE4481">
        <w:t xml:space="preserve"> (I-Frame)</w:t>
      </w:r>
      <w:r w:rsidR="00767B1E">
        <w:t xml:space="preserve"> in </w:t>
      </w:r>
      <w:r w:rsidR="00B5051F">
        <w:t>PDU Family</w:t>
      </w:r>
      <w:r w:rsidR="00767B1E">
        <w:t xml:space="preserve"> #1</w:t>
      </w:r>
      <w:r w:rsidR="00EE4481">
        <w:t xml:space="preserve"> (</w:t>
      </w:r>
      <w:r w:rsidR="00EE4481" w:rsidRPr="00205D6E">
        <w:rPr>
          <w:lang w:val="en-US"/>
        </w:rPr>
        <w:t>Media Frame</w:t>
      </w:r>
      <w:r w:rsidR="00EE4481">
        <w:rPr>
          <w:lang w:val="en-US"/>
        </w:rPr>
        <w:t xml:space="preserve"> / Slice)</w:t>
      </w:r>
      <w:r w:rsidR="00767B1E">
        <w:t xml:space="preserve"> </w:t>
      </w:r>
      <w:r w:rsidR="002B5066">
        <w:t>w</w:t>
      </w:r>
      <w:r w:rsidR="00767B1E">
        <w:t>ould have their priority</w:t>
      </w:r>
      <w:r w:rsidR="002B5066">
        <w:t xml:space="preserve"> level</w:t>
      </w:r>
      <w:r w:rsidR="00767B1E">
        <w:t xml:space="preserve"> </w:t>
      </w:r>
      <w:r w:rsidR="002B5066">
        <w:t>decreased</w:t>
      </w:r>
      <w:r w:rsidR="00767B1E">
        <w:t xml:space="preserve"> by “</w:t>
      </w:r>
      <w:r w:rsidR="00164CFD">
        <w:t>2</w:t>
      </w:r>
      <w:r w:rsidR="00767B1E">
        <w:t>”</w:t>
      </w:r>
    </w:p>
    <w:tbl>
      <w:tblPr>
        <w:tblW w:w="10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313"/>
        <w:gridCol w:w="1361"/>
        <w:gridCol w:w="1690"/>
        <w:gridCol w:w="1559"/>
        <w:gridCol w:w="1361"/>
        <w:gridCol w:w="1413"/>
      </w:tblGrid>
      <w:tr w:rsidR="00767B1E" w14:paraId="3F6DA08D" w14:textId="77777777" w:rsidTr="00205D6E">
        <w:tc>
          <w:tcPr>
            <w:tcW w:w="1526" w:type="dxa"/>
            <w:shd w:val="clear" w:color="auto" w:fill="auto"/>
          </w:tcPr>
          <w:p w14:paraId="55169190" w14:textId="77777777" w:rsidR="00767B1E" w:rsidRPr="00205D6E" w:rsidRDefault="00767B1E" w:rsidP="00205D6E">
            <w:pPr>
              <w:jc w:val="center"/>
              <w:rPr>
                <w:szCs w:val="18"/>
              </w:rPr>
            </w:pPr>
          </w:p>
        </w:tc>
        <w:tc>
          <w:tcPr>
            <w:tcW w:w="1313" w:type="dxa"/>
            <w:shd w:val="clear" w:color="auto" w:fill="auto"/>
          </w:tcPr>
          <w:p w14:paraId="5DDB34C7" w14:textId="6050B29F" w:rsidR="00767B1E" w:rsidRPr="00205D6E" w:rsidRDefault="00B5051F" w:rsidP="00205D6E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PDU Family</w:t>
            </w:r>
            <w:r w:rsidR="00767B1E" w:rsidRPr="00205D6E">
              <w:rPr>
                <w:sz w:val="18"/>
                <w:szCs w:val="16"/>
              </w:rPr>
              <w:t xml:space="preserve"> #1</w:t>
            </w:r>
          </w:p>
          <w:p w14:paraId="3D848C9C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(Frame Type)</w:t>
            </w:r>
          </w:p>
        </w:tc>
        <w:tc>
          <w:tcPr>
            <w:tcW w:w="1361" w:type="dxa"/>
            <w:shd w:val="clear" w:color="auto" w:fill="auto"/>
          </w:tcPr>
          <w:p w14:paraId="2113201B" w14:textId="12E1549B" w:rsidR="00767B1E" w:rsidRPr="00205D6E" w:rsidRDefault="00B5051F" w:rsidP="00205D6E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PDU Family</w:t>
            </w:r>
            <w:r w:rsidR="00767B1E" w:rsidRPr="00205D6E">
              <w:rPr>
                <w:sz w:val="18"/>
                <w:szCs w:val="16"/>
              </w:rPr>
              <w:t xml:space="preserve"> #2 (Set of Frames)</w:t>
            </w:r>
          </w:p>
        </w:tc>
        <w:tc>
          <w:tcPr>
            <w:tcW w:w="1690" w:type="dxa"/>
            <w:shd w:val="clear" w:color="auto" w:fill="auto"/>
          </w:tcPr>
          <w:p w14:paraId="75C360B4" w14:textId="697785CA" w:rsidR="00767B1E" w:rsidRPr="00205D6E" w:rsidRDefault="00B5051F" w:rsidP="00205D6E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PDU Family</w:t>
            </w:r>
            <w:r w:rsidR="00767B1E" w:rsidRPr="00205D6E">
              <w:rPr>
                <w:sz w:val="18"/>
                <w:szCs w:val="16"/>
              </w:rPr>
              <w:t xml:space="preserve"> #3</w:t>
            </w:r>
          </w:p>
          <w:p w14:paraId="6361E2BB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(Media Layer 1)</w:t>
            </w:r>
          </w:p>
        </w:tc>
        <w:tc>
          <w:tcPr>
            <w:tcW w:w="1559" w:type="dxa"/>
            <w:shd w:val="clear" w:color="auto" w:fill="auto"/>
          </w:tcPr>
          <w:p w14:paraId="3D441E30" w14:textId="29547B2A" w:rsidR="00767B1E" w:rsidRPr="00205D6E" w:rsidRDefault="00B5051F" w:rsidP="00205D6E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PDU Family</w:t>
            </w:r>
            <w:r w:rsidR="00767B1E" w:rsidRPr="00205D6E">
              <w:rPr>
                <w:sz w:val="18"/>
                <w:szCs w:val="16"/>
              </w:rPr>
              <w:t xml:space="preserve"> #4</w:t>
            </w:r>
          </w:p>
          <w:p w14:paraId="7946F3BF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(Media Layer 2)</w:t>
            </w:r>
          </w:p>
        </w:tc>
        <w:tc>
          <w:tcPr>
            <w:tcW w:w="1361" w:type="dxa"/>
            <w:shd w:val="clear" w:color="auto" w:fill="auto"/>
          </w:tcPr>
          <w:p w14:paraId="3201DE33" w14:textId="2905B980" w:rsidR="00767B1E" w:rsidRPr="00205D6E" w:rsidRDefault="00B5051F" w:rsidP="00205D6E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PDU Family</w:t>
            </w:r>
            <w:r w:rsidR="00767B1E" w:rsidRPr="00205D6E">
              <w:rPr>
                <w:sz w:val="18"/>
                <w:szCs w:val="16"/>
              </w:rPr>
              <w:t xml:space="preserve"> #N</w:t>
            </w:r>
          </w:p>
        </w:tc>
        <w:tc>
          <w:tcPr>
            <w:tcW w:w="1413" w:type="dxa"/>
            <w:shd w:val="clear" w:color="auto" w:fill="auto"/>
          </w:tcPr>
          <w:p w14:paraId="0CB60F17" w14:textId="5BAA22AA" w:rsidR="00767B1E" w:rsidRPr="00205D6E" w:rsidRDefault="00B5051F" w:rsidP="00205D6E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PDU Family</w:t>
            </w:r>
            <w:r w:rsidR="00767B1E" w:rsidRPr="00205D6E">
              <w:rPr>
                <w:sz w:val="18"/>
                <w:szCs w:val="16"/>
              </w:rPr>
              <w:t xml:space="preserve"> #5 (Application Type)</w:t>
            </w:r>
          </w:p>
        </w:tc>
      </w:tr>
      <w:tr w:rsidR="00767B1E" w14:paraId="0BF1AFF7" w14:textId="77777777" w:rsidTr="00205D6E">
        <w:tc>
          <w:tcPr>
            <w:tcW w:w="1526" w:type="dxa"/>
            <w:shd w:val="clear" w:color="auto" w:fill="auto"/>
          </w:tcPr>
          <w:p w14:paraId="6BB507BA" w14:textId="77777777" w:rsidR="00767B1E" w:rsidRPr="00205D6E" w:rsidRDefault="00F820A5" w:rsidP="00205D6E">
            <w:pPr>
              <w:rPr>
                <w:szCs w:val="18"/>
              </w:rPr>
            </w:pPr>
            <w:r>
              <w:rPr>
                <w:szCs w:val="18"/>
              </w:rPr>
              <w:t>Media Type #0 (not assigned)</w:t>
            </w:r>
          </w:p>
        </w:tc>
        <w:tc>
          <w:tcPr>
            <w:tcW w:w="1313" w:type="dxa"/>
            <w:shd w:val="clear" w:color="auto" w:fill="auto"/>
          </w:tcPr>
          <w:p w14:paraId="1AF667DA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14:paraId="79FAE4A4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690" w:type="dxa"/>
            <w:shd w:val="clear" w:color="auto" w:fill="auto"/>
          </w:tcPr>
          <w:p w14:paraId="29226E9A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28F9C9B6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14:paraId="11BC14B3" w14:textId="77777777" w:rsidR="00767B1E" w:rsidRPr="00205D6E" w:rsidRDefault="00767B1E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7772D8BD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 w:rsidR="00F820A5" w14:paraId="13DA4FBD" w14:textId="77777777" w:rsidTr="00205D6E">
        <w:tc>
          <w:tcPr>
            <w:tcW w:w="1526" w:type="dxa"/>
            <w:shd w:val="clear" w:color="auto" w:fill="auto"/>
          </w:tcPr>
          <w:p w14:paraId="51F86062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#1</w:t>
            </w:r>
          </w:p>
        </w:tc>
        <w:tc>
          <w:tcPr>
            <w:tcW w:w="1313" w:type="dxa"/>
            <w:shd w:val="clear" w:color="auto" w:fill="auto"/>
          </w:tcPr>
          <w:p w14:paraId="40967EA5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-2</w:t>
            </w:r>
          </w:p>
        </w:tc>
        <w:tc>
          <w:tcPr>
            <w:tcW w:w="1361" w:type="dxa"/>
            <w:shd w:val="clear" w:color="auto" w:fill="auto"/>
          </w:tcPr>
          <w:p w14:paraId="6885611F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690" w:type="dxa"/>
            <w:shd w:val="clear" w:color="auto" w:fill="auto"/>
          </w:tcPr>
          <w:p w14:paraId="5FEBD2A7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szCs w:val="18"/>
              </w:rPr>
              <w:t>-2</w:t>
            </w:r>
          </w:p>
        </w:tc>
        <w:tc>
          <w:tcPr>
            <w:tcW w:w="1559" w:type="dxa"/>
            <w:shd w:val="clear" w:color="auto" w:fill="auto"/>
          </w:tcPr>
          <w:p w14:paraId="74FD3C30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-1</w:t>
            </w:r>
          </w:p>
        </w:tc>
        <w:tc>
          <w:tcPr>
            <w:tcW w:w="1361" w:type="dxa"/>
            <w:shd w:val="clear" w:color="auto" w:fill="auto"/>
          </w:tcPr>
          <w:p w14:paraId="31FAF061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02E4854B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+1</w:t>
            </w:r>
          </w:p>
        </w:tc>
      </w:tr>
      <w:tr w:rsidR="00F820A5" w14:paraId="570A1291" w14:textId="77777777" w:rsidTr="00205D6E">
        <w:tc>
          <w:tcPr>
            <w:tcW w:w="1526" w:type="dxa"/>
            <w:shd w:val="clear" w:color="auto" w:fill="auto"/>
          </w:tcPr>
          <w:p w14:paraId="3931AFB3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#2</w:t>
            </w:r>
          </w:p>
        </w:tc>
        <w:tc>
          <w:tcPr>
            <w:tcW w:w="1313" w:type="dxa"/>
            <w:shd w:val="clear" w:color="auto" w:fill="auto"/>
          </w:tcPr>
          <w:p w14:paraId="422E2CAF" w14:textId="77777777" w:rsidR="00F820A5" w:rsidRPr="00205D6E" w:rsidRDefault="00F820A5" w:rsidP="00F820A5">
            <w:pPr>
              <w:jc w:val="center"/>
              <w:rPr>
                <w:color w:val="FF0000"/>
                <w:szCs w:val="18"/>
              </w:rPr>
            </w:pPr>
            <w:r w:rsidRPr="00205D6E">
              <w:rPr>
                <w:szCs w:val="18"/>
              </w:rPr>
              <w:t>+2</w:t>
            </w:r>
          </w:p>
        </w:tc>
        <w:tc>
          <w:tcPr>
            <w:tcW w:w="1361" w:type="dxa"/>
            <w:shd w:val="clear" w:color="auto" w:fill="auto"/>
          </w:tcPr>
          <w:p w14:paraId="00751A6F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2783B42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02A3B708" w14:textId="77777777" w:rsidR="00F820A5" w:rsidRPr="00205D6E" w:rsidRDefault="00F820A5" w:rsidP="00F820A5">
            <w:pPr>
              <w:jc w:val="center"/>
              <w:rPr>
                <w:color w:val="FF0000"/>
                <w:szCs w:val="18"/>
              </w:rPr>
            </w:pPr>
            <w:r w:rsidRPr="00205D6E">
              <w:rPr>
                <w:szCs w:val="18"/>
              </w:rPr>
              <w:t>+1</w:t>
            </w:r>
          </w:p>
        </w:tc>
        <w:tc>
          <w:tcPr>
            <w:tcW w:w="1361" w:type="dxa"/>
            <w:shd w:val="clear" w:color="auto" w:fill="auto"/>
          </w:tcPr>
          <w:p w14:paraId="5DB171FA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7B6E71A0" w14:textId="77777777" w:rsidR="00F820A5" w:rsidRPr="00205D6E" w:rsidRDefault="00F820A5" w:rsidP="00F820A5">
            <w:pPr>
              <w:jc w:val="center"/>
              <w:rPr>
                <w:color w:val="FF0000"/>
                <w:szCs w:val="18"/>
              </w:rPr>
            </w:pPr>
            <w:r w:rsidRPr="00205D6E">
              <w:rPr>
                <w:szCs w:val="18"/>
              </w:rPr>
              <w:t>-1</w:t>
            </w:r>
          </w:p>
        </w:tc>
      </w:tr>
      <w:tr w:rsidR="00F820A5" w14:paraId="6B3A92EC" w14:textId="77777777" w:rsidTr="00205D6E">
        <w:tc>
          <w:tcPr>
            <w:tcW w:w="1526" w:type="dxa"/>
            <w:shd w:val="clear" w:color="auto" w:fill="auto"/>
          </w:tcPr>
          <w:p w14:paraId="38771FDD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#3</w:t>
            </w:r>
          </w:p>
        </w:tc>
        <w:tc>
          <w:tcPr>
            <w:tcW w:w="1313" w:type="dxa"/>
            <w:shd w:val="clear" w:color="auto" w:fill="auto"/>
          </w:tcPr>
          <w:p w14:paraId="4D0E3D4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14:paraId="3652688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128197D5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+1</w:t>
            </w:r>
          </w:p>
        </w:tc>
        <w:tc>
          <w:tcPr>
            <w:tcW w:w="1559" w:type="dxa"/>
            <w:shd w:val="clear" w:color="auto" w:fill="auto"/>
          </w:tcPr>
          <w:p w14:paraId="10AA791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szCs w:val="18"/>
              </w:rPr>
              <w:t>+2</w:t>
            </w:r>
          </w:p>
        </w:tc>
        <w:tc>
          <w:tcPr>
            <w:tcW w:w="1361" w:type="dxa"/>
            <w:shd w:val="clear" w:color="auto" w:fill="auto"/>
          </w:tcPr>
          <w:p w14:paraId="76F4D985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2A49C5EB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</w:tr>
      <w:tr w:rsidR="00F820A5" w14:paraId="51B399CF" w14:textId="77777777" w:rsidTr="00205D6E">
        <w:tc>
          <w:tcPr>
            <w:tcW w:w="1526" w:type="dxa"/>
            <w:shd w:val="clear" w:color="auto" w:fill="auto"/>
          </w:tcPr>
          <w:p w14:paraId="41235DAC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#4</w:t>
            </w:r>
          </w:p>
        </w:tc>
        <w:tc>
          <w:tcPr>
            <w:tcW w:w="1313" w:type="dxa"/>
            <w:shd w:val="clear" w:color="auto" w:fill="auto"/>
          </w:tcPr>
          <w:p w14:paraId="04CD65BB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14:paraId="56C46D08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4897AB4A" w14:textId="77777777" w:rsidR="00F820A5" w:rsidRPr="00205D6E" w:rsidRDefault="00F820A5" w:rsidP="00F820A5">
            <w:pPr>
              <w:rPr>
                <w:color w:val="FF0000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D93187C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14:paraId="0F1F4EC0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3F1CDF69" w14:textId="77777777" w:rsidR="00F820A5" w:rsidRPr="00205D6E" w:rsidRDefault="00F820A5" w:rsidP="00F820A5">
            <w:pPr>
              <w:rPr>
                <w:szCs w:val="18"/>
              </w:rPr>
            </w:pPr>
          </w:p>
        </w:tc>
      </w:tr>
    </w:tbl>
    <w:p w14:paraId="72206BCB" w14:textId="1DDC2306" w:rsidR="00767B1E" w:rsidRPr="000B0D9E" w:rsidRDefault="00767B1E" w:rsidP="00767B1E">
      <w:pPr>
        <w:jc w:val="center"/>
        <w:rPr>
          <w:szCs w:val="18"/>
        </w:rPr>
      </w:pPr>
      <w:r>
        <w:rPr>
          <w:szCs w:val="18"/>
        </w:rPr>
        <w:lastRenderedPageBreak/>
        <w:t xml:space="preserve">Table </w:t>
      </w:r>
      <w:r w:rsidR="00164CFD">
        <w:rPr>
          <w:szCs w:val="18"/>
        </w:rPr>
        <w:t>2</w:t>
      </w:r>
      <w:r>
        <w:rPr>
          <w:szCs w:val="18"/>
        </w:rPr>
        <w:t>: Priority Level Adjustment Information</w:t>
      </w:r>
      <w:r w:rsidR="00164CFD">
        <w:rPr>
          <w:szCs w:val="18"/>
        </w:rPr>
        <w:t xml:space="preserve"> for</w:t>
      </w:r>
      <w:r>
        <w:rPr>
          <w:szCs w:val="18"/>
        </w:rPr>
        <w:t xml:space="preserve"> </w:t>
      </w:r>
      <w:r w:rsidR="008C48F7">
        <w:rPr>
          <w:szCs w:val="18"/>
        </w:rPr>
        <w:t>H.26x</w:t>
      </w:r>
      <w:r w:rsidR="00164CFD">
        <w:rPr>
          <w:szCs w:val="18"/>
        </w:rPr>
        <w:t xml:space="preserve"> Video</w:t>
      </w:r>
    </w:p>
    <w:p w14:paraId="60D44387" w14:textId="3BB2E45D" w:rsidR="00767B1E" w:rsidRDefault="002B5066" w:rsidP="00767B1E">
      <w:pPr>
        <w:jc w:val="both"/>
        <w:rPr>
          <w:rFonts w:cs="Arial"/>
        </w:rPr>
      </w:pPr>
      <w:r>
        <w:rPr>
          <w:rFonts w:cs="Arial"/>
        </w:rPr>
        <w:t>To further illustrate, a</w:t>
      </w:r>
      <w:r w:rsidR="00AF7B31">
        <w:rPr>
          <w:rFonts w:cs="Arial"/>
        </w:rPr>
        <w:t xml:space="preserve">s indicated by the </w:t>
      </w:r>
      <w:r w:rsidR="005069C1">
        <w:rPr>
          <w:rFonts w:cs="Arial"/>
        </w:rPr>
        <w:t>T</w:t>
      </w:r>
      <w:r w:rsidR="00AF7B31">
        <w:rPr>
          <w:rFonts w:cs="Arial"/>
        </w:rPr>
        <w:t>able</w:t>
      </w:r>
      <w:r w:rsidR="005069C1">
        <w:rPr>
          <w:rFonts w:cs="Arial"/>
        </w:rPr>
        <w:t xml:space="preserve"> 2</w:t>
      </w:r>
      <w:r w:rsidR="00AF7B31">
        <w:rPr>
          <w:rFonts w:cs="Arial"/>
        </w:rPr>
        <w:t xml:space="preserve"> entries highlighted in red, the QoS Flow Reference Priority Level=25 would be decreased by </w:t>
      </w:r>
      <w:r w:rsidR="00AF7B31">
        <w:rPr>
          <w:rFonts w:cs="Arial"/>
          <w:color w:val="FF0000"/>
        </w:rPr>
        <w:t>2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>if the packet carries an I-Frame (</w:t>
      </w:r>
      <w:r w:rsidR="00B5051F">
        <w:rPr>
          <w:rFonts w:cs="Arial"/>
        </w:rPr>
        <w:t>PDU Family</w:t>
      </w:r>
      <w:r w:rsidR="00AF7B31">
        <w:rPr>
          <w:rFonts w:cs="Arial"/>
        </w:rPr>
        <w:t xml:space="preserve"> #1, Media Type #1), increased by </w:t>
      </w:r>
      <w:r w:rsidR="00AF7B31">
        <w:rPr>
          <w:rFonts w:cs="Arial"/>
          <w:color w:val="FF0000"/>
        </w:rPr>
        <w:t>1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>if the packet carries a Temporal Enhancement Layer 2 (</w:t>
      </w:r>
      <w:r w:rsidR="00B5051F">
        <w:rPr>
          <w:rFonts w:cs="Arial"/>
        </w:rPr>
        <w:t>PDU Family</w:t>
      </w:r>
      <w:r w:rsidR="00AF7B31">
        <w:rPr>
          <w:rFonts w:cs="Arial"/>
        </w:rPr>
        <w:t xml:space="preserve"> #2, Type #3), decreased by </w:t>
      </w:r>
      <w:r w:rsidR="00AF7B31">
        <w:rPr>
          <w:rFonts w:cs="Arial"/>
          <w:color w:val="FF0000"/>
        </w:rPr>
        <w:t>1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>if it is in the base Spatial Layer (</w:t>
      </w:r>
      <w:r w:rsidR="00B5051F">
        <w:rPr>
          <w:rFonts w:cs="Arial"/>
        </w:rPr>
        <w:t>PDU Family</w:t>
      </w:r>
      <w:r w:rsidR="00AF7B31">
        <w:rPr>
          <w:rFonts w:cs="Arial"/>
        </w:rPr>
        <w:t xml:space="preserve"> #4, Type #1), and increased by </w:t>
      </w:r>
      <w:r w:rsidR="00AF7B31">
        <w:rPr>
          <w:rFonts w:cs="Arial"/>
          <w:color w:val="FF0000"/>
        </w:rPr>
        <w:t>1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 xml:space="preserve">because it is an </w:t>
      </w:r>
      <w:r w:rsidR="00F71735">
        <w:rPr>
          <w:rFonts w:cs="Arial"/>
        </w:rPr>
        <w:t>H.26</w:t>
      </w:r>
      <w:r w:rsidR="00AF7B31" w:rsidRPr="00B23618">
        <w:rPr>
          <w:rFonts w:cs="Arial"/>
        </w:rPr>
        <w:t>4 video</w:t>
      </w:r>
      <w:r w:rsidR="00AF7B31">
        <w:rPr>
          <w:rFonts w:cs="Arial"/>
        </w:rPr>
        <w:t xml:space="preserve"> application (</w:t>
      </w:r>
      <w:r w:rsidR="00B5051F">
        <w:rPr>
          <w:rFonts w:cs="Arial"/>
        </w:rPr>
        <w:t>PDU Family</w:t>
      </w:r>
      <w:r w:rsidR="00AF7B31">
        <w:rPr>
          <w:rFonts w:cs="Arial"/>
        </w:rPr>
        <w:t xml:space="preserve"> #5, Type #1) so the resultant priority for the example packet is 24.</w:t>
      </w:r>
    </w:p>
    <w:p w14:paraId="4A2F8AC1" w14:textId="77777777" w:rsidR="00767B1E" w:rsidRPr="00542BFA" w:rsidRDefault="00767B1E" w:rsidP="00542BFA">
      <w:pPr>
        <w:jc w:val="both"/>
        <w:rPr>
          <w:rFonts w:cs="Arial"/>
        </w:rPr>
      </w:pPr>
      <w:r>
        <w:rPr>
          <w:rFonts w:cs="Arial"/>
        </w:rPr>
        <w:t xml:space="preserve">This table would be </w:t>
      </w:r>
      <w:r w:rsidR="005069C1">
        <w:rPr>
          <w:rFonts w:cs="Arial"/>
        </w:rPr>
        <w:t>provided</w:t>
      </w:r>
      <w:r>
        <w:rPr>
          <w:rFonts w:cs="Arial"/>
        </w:rPr>
        <w:t xml:space="preserve"> to the UPF, </w:t>
      </w:r>
      <w:r w:rsidR="00AF7B31">
        <w:rPr>
          <w:rFonts w:cs="Arial"/>
        </w:rPr>
        <w:t>NG-</w:t>
      </w:r>
      <w:r>
        <w:rPr>
          <w:rFonts w:cs="Arial"/>
        </w:rPr>
        <w:t>RAN, and/or UE, for example in an expanded QoS Profile so the UPF, RAN, and/or UE can treat packets with corresponding classification markings with the appropriate priority.</w:t>
      </w:r>
    </w:p>
    <w:p w14:paraId="29346EC5" w14:textId="044ECA5D" w:rsidR="00DA2B7F" w:rsidRDefault="00DA2B7F" w:rsidP="00826CB0">
      <w:r>
        <w:t xml:space="preserve">Additional QoS differentiation may be provided with additional policy information similar to Table 2 for other QoS Attributes. For example, ARP may be varied depending on whether a packet belongs to a base vs an enhancement layer. </w:t>
      </w:r>
    </w:p>
    <w:p w14:paraId="1CEAD97E" w14:textId="3AC6B8CB" w:rsidR="009506EA" w:rsidRPr="009506EA" w:rsidRDefault="005069C1" w:rsidP="00826CB0">
      <w:r w:rsidRPr="190E8D15">
        <w:rPr>
          <w:color w:val="FF0000"/>
          <w:lang w:val="en-US"/>
        </w:rPr>
        <w:t>.</w:t>
      </w:r>
    </w:p>
    <w:p w14:paraId="78A68645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 w:rsidRPr="005607E4">
        <w:rPr>
          <w:lang w:val="en-US" w:eastAsia="zh-CN"/>
        </w:rPr>
        <w:t>3</w:t>
      </w:r>
      <w:r w:rsidRPr="005607E4">
        <w:rPr>
          <w:lang w:val="en-US"/>
        </w:rPr>
        <w:tab/>
        <w:t>Procedures</w:t>
      </w:r>
    </w:p>
    <w:p w14:paraId="2779FA8E" w14:textId="77777777" w:rsidR="00E53028" w:rsidRPr="00E46103" w:rsidRDefault="00E25FF8" w:rsidP="00AF1EF0">
      <w:pPr>
        <w:rPr>
          <w:lang w:val="en-US"/>
        </w:rPr>
      </w:pPr>
      <w:r>
        <w:rPr>
          <w:lang w:val="en-US"/>
        </w:rPr>
        <w:t>To be completed</w:t>
      </w:r>
    </w:p>
    <w:p w14:paraId="0D8DEC3C" w14:textId="77777777" w:rsidR="00AF1EF0" w:rsidRDefault="00AF1EF0" w:rsidP="00AF1EF0">
      <w:pPr>
        <w:pStyle w:val="Heading3"/>
        <w:rPr>
          <w:lang w:val="en-US"/>
        </w:rPr>
      </w:pPr>
      <w:bookmarkStart w:id="38" w:name="_Toc26386435"/>
      <w:bookmarkStart w:id="39" w:name="_Toc26431241"/>
      <w:bookmarkStart w:id="40" w:name="_Toc30694639"/>
      <w:bookmarkStart w:id="41" w:name="_Toc43906662"/>
      <w:bookmarkStart w:id="42" w:name="_Toc43906778"/>
      <w:bookmarkStart w:id="43" w:name="_Toc44311904"/>
      <w:bookmarkStart w:id="44" w:name="_Toc50536546"/>
      <w:bookmarkStart w:id="45" w:name="_Toc54930320"/>
      <w:bookmarkStart w:id="46" w:name="_Toc54968125"/>
      <w:bookmarkStart w:id="47" w:name="_Toc57236447"/>
      <w:bookmarkStart w:id="48" w:name="_Toc57236610"/>
      <w:bookmarkStart w:id="49" w:name="_Toc57530251"/>
      <w:bookmarkStart w:id="50" w:name="_Toc57532452"/>
      <w:bookmarkStart w:id="51" w:name="_Toc93073667"/>
      <w:bookmarkStart w:id="52" w:name="_Toc20203937"/>
      <w:r w:rsidRPr="005607E4">
        <w:rPr>
          <w:lang w:val="en-US"/>
        </w:rPr>
        <w:t>6.x.</w:t>
      </w:r>
      <w:r w:rsidRPr="005607E4">
        <w:rPr>
          <w:lang w:val="en-US" w:eastAsia="zh-CN"/>
        </w:rPr>
        <w:t>4</w:t>
      </w:r>
      <w:r w:rsidRPr="005607E4">
        <w:rPr>
          <w:lang w:val="en-US"/>
        </w:rPr>
        <w:tab/>
        <w:t>Impacts on services, entities and interfaces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8AC7AB0" w14:textId="77777777" w:rsidR="00F21BF7" w:rsidRPr="005607E4" w:rsidRDefault="00F21BF7" w:rsidP="00F21BF7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767B1E">
        <w:rPr>
          <w:lang w:val="en-US"/>
        </w:rPr>
        <w:t>PCF</w:t>
      </w:r>
      <w:r w:rsidRPr="005607E4">
        <w:rPr>
          <w:lang w:val="en-US"/>
        </w:rPr>
        <w:t>:</w:t>
      </w:r>
    </w:p>
    <w:p w14:paraId="2BEB70F4" w14:textId="58EF97DA" w:rsidR="00F21BF7" w:rsidRDefault="00F21BF7" w:rsidP="00F21BF7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B0547A" w:rsidRPr="00B0547A">
        <w:rPr>
          <w:lang w:val="en-US"/>
        </w:rPr>
        <w:t xml:space="preserve"> </w:t>
      </w:r>
      <w:r w:rsidR="00767B1E">
        <w:rPr>
          <w:lang w:val="en-US"/>
        </w:rPr>
        <w:t>Support per-</w:t>
      </w:r>
      <w:r w:rsidR="00B5051F">
        <w:rPr>
          <w:lang w:val="en-US"/>
        </w:rPr>
        <w:t>PDU Family</w:t>
      </w:r>
      <w:r w:rsidR="00767B1E">
        <w:rPr>
          <w:lang w:val="en-US"/>
        </w:rPr>
        <w:t xml:space="preserve"> policy</w:t>
      </w:r>
    </w:p>
    <w:p w14:paraId="02591144" w14:textId="77777777" w:rsidR="00F21BF7" w:rsidRDefault="00D64F63" w:rsidP="00E25FF8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542BFA">
        <w:rPr>
          <w:lang w:val="en-US"/>
        </w:rPr>
        <w:t>UPF</w:t>
      </w:r>
      <w:r w:rsidR="00E25FF8">
        <w:rPr>
          <w:lang w:val="en-US"/>
        </w:rPr>
        <w:t>:</w:t>
      </w:r>
    </w:p>
    <w:p w14:paraId="2DF82244" w14:textId="77777777" w:rsidR="00E25FF8" w:rsidRDefault="00E25FF8" w:rsidP="00E25FF8">
      <w:pPr>
        <w:pStyle w:val="B1"/>
        <w:rPr>
          <w:lang w:val="en-US"/>
        </w:rPr>
      </w:pPr>
      <w:r>
        <w:rPr>
          <w:lang w:val="en-US"/>
        </w:rPr>
        <w:tab/>
        <w:t xml:space="preserve">- </w:t>
      </w:r>
      <w:r w:rsidR="00542BFA">
        <w:rPr>
          <w:lang w:val="en-US"/>
        </w:rPr>
        <w:t xml:space="preserve">Support Media Unit Identification and Classification </w:t>
      </w:r>
    </w:p>
    <w:p w14:paraId="234745E7" w14:textId="77777777" w:rsidR="00F21BF7" w:rsidRPr="005607E4" w:rsidRDefault="003B11F7" w:rsidP="003B11F7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542BFA">
        <w:rPr>
          <w:lang w:val="en-US"/>
        </w:rPr>
        <w:t>UE</w:t>
      </w:r>
    </w:p>
    <w:p w14:paraId="00516612" w14:textId="7AA17EC0" w:rsidR="00265CCD" w:rsidRDefault="00542BFA" w:rsidP="00542BFA">
      <w:pPr>
        <w:pStyle w:val="B2"/>
        <w:ind w:left="709" w:hanging="142"/>
        <w:rPr>
          <w:lang w:val="en-US"/>
        </w:rPr>
      </w:pPr>
      <w:r>
        <w:rPr>
          <w:lang w:val="en-US"/>
        </w:rPr>
        <w:t>- Support Media Unit Identification, Classification, Per-</w:t>
      </w:r>
      <w:r w:rsidR="00B5051F">
        <w:rPr>
          <w:lang w:val="en-US"/>
        </w:rPr>
        <w:t>PDU Family</w:t>
      </w:r>
      <w:r>
        <w:rPr>
          <w:lang w:val="en-US"/>
        </w:rPr>
        <w:t xml:space="preserve"> Policy and Prioritization of Packets within a QoS Flow</w:t>
      </w:r>
    </w:p>
    <w:p w14:paraId="4DC56807" w14:textId="77777777" w:rsidR="00D64F63" w:rsidRPr="005607E4" w:rsidRDefault="00D64F63" w:rsidP="00D64F63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SMF</w:t>
      </w:r>
      <w:r w:rsidR="00E25FF8">
        <w:rPr>
          <w:lang w:val="en-US"/>
        </w:rPr>
        <w:t>:</w:t>
      </w:r>
    </w:p>
    <w:p w14:paraId="2934A3D2" w14:textId="208895EC" w:rsidR="00D64F63" w:rsidRDefault="00D64F63" w:rsidP="00D64F63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Configure per-</w:t>
      </w:r>
      <w:r w:rsidR="00B5051F">
        <w:rPr>
          <w:lang w:val="en-US"/>
        </w:rPr>
        <w:t>PDU Family</w:t>
      </w:r>
      <w:r w:rsidR="004768AF">
        <w:rPr>
          <w:lang w:val="en-US"/>
        </w:rPr>
        <w:t xml:space="preserve"> policy (via QoS Profile and QoS Parameters)</w:t>
      </w:r>
    </w:p>
    <w:p w14:paraId="637D77E5" w14:textId="77777777" w:rsidR="00265CCD" w:rsidRPr="005607E4" w:rsidRDefault="00265CCD" w:rsidP="00265CCD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NG-RAN</w:t>
      </w:r>
      <w:r w:rsidRPr="005607E4">
        <w:rPr>
          <w:lang w:val="en-US"/>
        </w:rPr>
        <w:t>:</w:t>
      </w:r>
    </w:p>
    <w:p w14:paraId="5F6D6667" w14:textId="32EC301D" w:rsidR="004768AF" w:rsidRDefault="00265CCD" w:rsidP="004768AF">
      <w:pPr>
        <w:pStyle w:val="B2"/>
        <w:ind w:left="709" w:hanging="14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Support Per-</w:t>
      </w:r>
      <w:r w:rsidR="00B5051F">
        <w:rPr>
          <w:lang w:val="en-US"/>
        </w:rPr>
        <w:t>PDU Family</w:t>
      </w:r>
      <w:r w:rsidR="004768AF">
        <w:rPr>
          <w:lang w:val="en-US"/>
        </w:rPr>
        <w:t xml:space="preserve"> Policy and Prioritization of Packets within a QoS Flow</w:t>
      </w:r>
    </w:p>
    <w:p w14:paraId="02FE71EF" w14:textId="77777777" w:rsidR="00F66192" w:rsidRPr="005607E4" w:rsidRDefault="00F66192" w:rsidP="00E25FF8">
      <w:pPr>
        <w:pStyle w:val="B2"/>
        <w:rPr>
          <w:lang w:val="en-US"/>
        </w:rPr>
      </w:pPr>
    </w:p>
    <w:p w14:paraId="7665A29B" w14:textId="77777777" w:rsidR="00F66192" w:rsidRPr="000D0DBD" w:rsidRDefault="00F66192" w:rsidP="000D0DBD">
      <w:pPr>
        <w:pStyle w:val="B2"/>
        <w:rPr>
          <w:lang w:val="en-US"/>
        </w:rPr>
      </w:pPr>
    </w:p>
    <w:p w14:paraId="341C0AC6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</w:p>
    <w:sectPr w:rsidR="00F835CE" w:rsidRPr="00950286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D0628" w14:textId="77777777" w:rsidR="00DB268A" w:rsidRDefault="00DB268A">
      <w:r>
        <w:separator/>
      </w:r>
    </w:p>
    <w:p w14:paraId="57520399" w14:textId="77777777" w:rsidR="00DB268A" w:rsidRDefault="00DB268A"/>
  </w:endnote>
  <w:endnote w:type="continuationSeparator" w:id="0">
    <w:p w14:paraId="1FA36283" w14:textId="77777777" w:rsidR="00DB268A" w:rsidRDefault="00DB268A">
      <w:r>
        <w:continuationSeparator/>
      </w:r>
    </w:p>
    <w:p w14:paraId="5A06FBF4" w14:textId="77777777" w:rsidR="00DB268A" w:rsidRDefault="00DB268A"/>
  </w:endnote>
  <w:endnote w:type="continuationNotice" w:id="1">
    <w:p w14:paraId="6FEBDA95" w14:textId="77777777" w:rsidR="00DB268A" w:rsidRDefault="00DB26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DA9E9" w14:textId="77777777" w:rsidR="00DB268A" w:rsidRDefault="00DB268A">
      <w:r>
        <w:separator/>
      </w:r>
    </w:p>
    <w:p w14:paraId="79DC1C25" w14:textId="77777777" w:rsidR="00DB268A" w:rsidRDefault="00DB268A"/>
  </w:footnote>
  <w:footnote w:type="continuationSeparator" w:id="0">
    <w:p w14:paraId="40E00AB2" w14:textId="77777777" w:rsidR="00DB268A" w:rsidRDefault="00DB268A">
      <w:r>
        <w:continuationSeparator/>
      </w:r>
    </w:p>
    <w:p w14:paraId="6E0726ED" w14:textId="77777777" w:rsidR="00DB268A" w:rsidRDefault="00DB268A"/>
  </w:footnote>
  <w:footnote w:type="continuationNotice" w:id="1">
    <w:p w14:paraId="33D2E788" w14:textId="77777777" w:rsidR="00DB268A" w:rsidRDefault="00DB26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950A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B6F9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E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64BE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FDA4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34C8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A863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2C36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F64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2025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137D7"/>
    <w:multiLevelType w:val="hybridMultilevel"/>
    <w:tmpl w:val="AFC0020A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97FF7"/>
    <w:multiLevelType w:val="hybridMultilevel"/>
    <w:tmpl w:val="D6726F28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2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9C664F"/>
    <w:multiLevelType w:val="hybridMultilevel"/>
    <w:tmpl w:val="97A6212C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A58A7"/>
    <w:multiLevelType w:val="hybridMultilevel"/>
    <w:tmpl w:val="844269F2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C750C"/>
    <w:multiLevelType w:val="hybridMultilevel"/>
    <w:tmpl w:val="AF70021E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3"/>
  </w:num>
  <w:num w:numId="3">
    <w:abstractNumId w:val="33"/>
  </w:num>
  <w:num w:numId="4">
    <w:abstractNumId w:val="22"/>
  </w:num>
  <w:num w:numId="5">
    <w:abstractNumId w:val="11"/>
  </w:num>
  <w:num w:numId="6">
    <w:abstractNumId w:val="11"/>
  </w:num>
  <w:num w:numId="7">
    <w:abstractNumId w:val="16"/>
  </w:num>
  <w:num w:numId="8">
    <w:abstractNumId w:val="21"/>
  </w:num>
  <w:num w:numId="9">
    <w:abstractNumId w:val="17"/>
  </w:num>
  <w:num w:numId="10">
    <w:abstractNumId w:val="28"/>
  </w:num>
  <w:num w:numId="11">
    <w:abstractNumId w:val="26"/>
  </w:num>
  <w:num w:numId="12">
    <w:abstractNumId w:val="18"/>
  </w:num>
  <w:num w:numId="13">
    <w:abstractNumId w:val="27"/>
  </w:num>
  <w:num w:numId="14">
    <w:abstractNumId w:val="10"/>
  </w:num>
  <w:num w:numId="15">
    <w:abstractNumId w:val="31"/>
  </w:num>
  <w:num w:numId="16">
    <w:abstractNumId w:val="12"/>
  </w:num>
  <w:num w:numId="17">
    <w:abstractNumId w:val="36"/>
  </w:num>
  <w:num w:numId="18">
    <w:abstractNumId w:val="20"/>
  </w:num>
  <w:num w:numId="19">
    <w:abstractNumId w:val="14"/>
  </w:num>
  <w:num w:numId="20">
    <w:abstractNumId w:val="23"/>
  </w:num>
  <w:num w:numId="21">
    <w:abstractNumId w:val="15"/>
  </w:num>
  <w:num w:numId="22">
    <w:abstractNumId w:val="10"/>
  </w:num>
  <w:num w:numId="23">
    <w:abstractNumId w:val="35"/>
  </w:num>
  <w:num w:numId="24">
    <w:abstractNumId w:val="34"/>
  </w:num>
  <w:num w:numId="25">
    <w:abstractNumId w:val="32"/>
  </w:num>
  <w:num w:numId="26">
    <w:abstractNumId w:val="29"/>
  </w:num>
  <w:num w:numId="27">
    <w:abstractNumId w:val="19"/>
  </w:num>
  <w:num w:numId="28">
    <w:abstractNumId w:val="24"/>
  </w:num>
  <w:num w:numId="29">
    <w:abstractNumId w:val="25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C1E"/>
    <w:rsid w:val="00013E75"/>
    <w:rsid w:val="00013E80"/>
    <w:rsid w:val="00014302"/>
    <w:rsid w:val="000158C6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30C92"/>
    <w:rsid w:val="00031350"/>
    <w:rsid w:val="00031547"/>
    <w:rsid w:val="00032FAF"/>
    <w:rsid w:val="000330E7"/>
    <w:rsid w:val="00033AE0"/>
    <w:rsid w:val="00034845"/>
    <w:rsid w:val="00034A9B"/>
    <w:rsid w:val="00035433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1D6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554C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182C"/>
    <w:rsid w:val="00083A5F"/>
    <w:rsid w:val="00084FFC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EDE"/>
    <w:rsid w:val="00171F32"/>
    <w:rsid w:val="00172CCB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D7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4D48"/>
    <w:rsid w:val="0020552A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2E88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76C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2E5B"/>
    <w:rsid w:val="004934E0"/>
    <w:rsid w:val="004936FB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3BB7"/>
    <w:rsid w:val="00504318"/>
    <w:rsid w:val="0050655E"/>
    <w:rsid w:val="005069C1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A1B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4A60"/>
    <w:rsid w:val="006251AB"/>
    <w:rsid w:val="0062563B"/>
    <w:rsid w:val="006274B3"/>
    <w:rsid w:val="00630197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F0F"/>
    <w:rsid w:val="00671F5C"/>
    <w:rsid w:val="00673355"/>
    <w:rsid w:val="006733DB"/>
    <w:rsid w:val="0067346D"/>
    <w:rsid w:val="006744AE"/>
    <w:rsid w:val="00674E7F"/>
    <w:rsid w:val="00674FAC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15D1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4763"/>
    <w:rsid w:val="00785BEA"/>
    <w:rsid w:val="00790557"/>
    <w:rsid w:val="0079091D"/>
    <w:rsid w:val="00790B7F"/>
    <w:rsid w:val="00791B4B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3803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6BB8"/>
    <w:rsid w:val="00816FFD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6CB0"/>
    <w:rsid w:val="008307B2"/>
    <w:rsid w:val="0083232B"/>
    <w:rsid w:val="00833C78"/>
    <w:rsid w:val="00835176"/>
    <w:rsid w:val="00836C38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6618"/>
    <w:rsid w:val="008969AB"/>
    <w:rsid w:val="00897745"/>
    <w:rsid w:val="008A24AD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570C"/>
    <w:rsid w:val="00AE58D2"/>
    <w:rsid w:val="00AE5EC0"/>
    <w:rsid w:val="00AE6C45"/>
    <w:rsid w:val="00AE7CBD"/>
    <w:rsid w:val="00AF0258"/>
    <w:rsid w:val="00AF1EF0"/>
    <w:rsid w:val="00AF4073"/>
    <w:rsid w:val="00AF5947"/>
    <w:rsid w:val="00AF5ADA"/>
    <w:rsid w:val="00AF5E00"/>
    <w:rsid w:val="00AF64E5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FD3"/>
    <w:rsid w:val="00B37FEC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3762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3464"/>
    <w:rsid w:val="00D939F5"/>
    <w:rsid w:val="00D94992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B1F"/>
    <w:rsid w:val="00E045A0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EF8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948"/>
    <w:rsid w:val="00E7594E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3EEA"/>
    <w:rsid w:val="00EA4187"/>
    <w:rsid w:val="00EA4DC0"/>
    <w:rsid w:val="00EA55D5"/>
    <w:rsid w:val="00EA58CF"/>
    <w:rsid w:val="00EA5F5E"/>
    <w:rsid w:val="00EA64D5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54DA"/>
    <w:rsid w:val="00FD56F8"/>
    <w:rsid w:val="00FD5C61"/>
    <w:rsid w:val="00FD5CDA"/>
    <w:rsid w:val="00FD607B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AE"/>
    <w:rsid w:val="00FF7B03"/>
    <w:rsid w:val="00FF7D95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5AIRPNAIUNRU-2028481721-6190</_dlc_DocId>
    <_dlc_DocIdUrl xmlns="71c5aaf6-e6ce-465b-b873-5148d2a4c105">
      <Url>https://nokia.sharepoint.com/sites/c5g/e2earch/_layouts/15/DocIdRedir.aspx?ID=5AIRPNAIUNRU-2028481721-6190</Url>
      <Description>5AIRPNAIUNRU-2028481721-6190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3326</Words>
  <Characters>17112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Nokia_r01</cp:lastModifiedBy>
  <cp:revision>3</cp:revision>
  <cp:lastPrinted>2003-09-26T08:29:00Z</cp:lastPrinted>
  <dcterms:created xsi:type="dcterms:W3CDTF">2022-04-08T15:30:00Z</dcterms:created>
  <dcterms:modified xsi:type="dcterms:W3CDTF">2022-04-13T06:09:00Z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b8234252-c59d-4e36-9bff-aadf9bb61bac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