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62800" w14:textId="5D380C7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</w:t>
      </w:r>
      <w:r w:rsidR="00C2165C">
        <w:rPr>
          <w:rFonts w:ascii="Arial" w:hAnsi="Arial" w:cs="Arial"/>
          <w:b/>
          <w:bCs/>
          <w:sz w:val="24"/>
        </w:rPr>
        <w:t>3353</w:t>
      </w:r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38CA029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r w:rsidR="00E262D2">
        <w:rPr>
          <w:rFonts w:ascii="Arial" w:hAnsi="Arial" w:cs="Arial"/>
          <w:b/>
        </w:rPr>
        <w:t>, Ericsson</w:t>
      </w:r>
      <w:r w:rsidR="00205CB0">
        <w:rPr>
          <w:rFonts w:ascii="Arial" w:hAnsi="Arial" w:cs="Arial"/>
          <w:b/>
        </w:rPr>
        <w:t>, Samsung</w:t>
      </w:r>
      <w:r w:rsidR="00C2165C">
        <w:rPr>
          <w:rFonts w:ascii="Arial" w:hAnsi="Arial" w:cs="Arial"/>
          <w:b/>
        </w:rPr>
        <w:t>, China Mobile, Huawei</w:t>
      </w:r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1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1"/>
    <w:p w14:paraId="687EB5B2" w14:textId="31518254" w:rsidR="00EC5C31" w:rsidRDefault="00544676" w:rsidP="00060E04">
      <w:pPr>
        <w:pStyle w:val="Heading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r>
        <w:rPr>
          <w:lang w:val="en-US"/>
        </w:rPr>
        <w:t xml:space="preserve">Also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Heading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Heading2"/>
        <w:rPr>
          <w:lang w:val="en-US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val="en-US"/>
        </w:rPr>
        <w:t>Interactions with MDAS/MDAF</w:t>
      </w:r>
    </w:p>
    <w:p w14:paraId="44B7E1FB" w14:textId="0DC68618" w:rsidR="007757EA" w:rsidRPr="007757EA" w:rsidRDefault="007757EA" w:rsidP="007757EA">
      <w:pPr>
        <w:rPr>
          <w:lang w:val="en-US"/>
        </w:rPr>
      </w:pPr>
      <w:r>
        <w:rPr>
          <w:lang w:val="en-US"/>
        </w:rPr>
        <w:t xml:space="preserve">MDAS/MDAF functionality enables a service consumer to obtain management data analytics, and NWDAF can be one of such service consumers. The following aspects shall be studied: </w:t>
      </w:r>
    </w:p>
    <w:p w14:paraId="6090B328" w14:textId="2D67F0D4" w:rsidR="00BA6A94" w:rsidRDefault="009034F3" w:rsidP="00D55324">
      <w:pPr>
        <w:pStyle w:val="B2"/>
        <w:rPr>
          <w:lang w:val="en-US"/>
        </w:rPr>
      </w:pPr>
      <w:r w:rsidRPr="00C2165C">
        <w:rPr>
          <w:lang w:val="en-US"/>
        </w:rPr>
        <w:t>-</w:t>
      </w:r>
      <w:r w:rsidRPr="00C2165C">
        <w:rPr>
          <w:lang w:val="en-US"/>
        </w:rPr>
        <w:tab/>
      </w:r>
      <w:r w:rsidR="006B5CE9" w:rsidRPr="00C2165C">
        <w:rPr>
          <w:lang w:val="en-US"/>
        </w:rPr>
        <w:t>Identify w</w:t>
      </w:r>
      <w:r w:rsidR="00BA6A94" w:rsidRPr="00C2165C">
        <w:rPr>
          <w:lang w:val="en-US"/>
        </w:rPr>
        <w:t>hich use case</w:t>
      </w:r>
      <w:r w:rsidR="006B5CE9" w:rsidRPr="00C2165C">
        <w:rPr>
          <w:lang w:val="en-US"/>
        </w:rPr>
        <w:t xml:space="preserve"> </w:t>
      </w:r>
      <w:r w:rsidR="001A4DFE" w:rsidRPr="00C2165C">
        <w:rPr>
          <w:lang w:val="en-US"/>
        </w:rPr>
        <w:t>should be applied</w:t>
      </w:r>
      <w:r w:rsidR="00BA6A94" w:rsidRPr="00C2165C">
        <w:rPr>
          <w:lang w:val="en-US"/>
        </w:rPr>
        <w:t xml:space="preserve"> for the interaction</w:t>
      </w:r>
      <w:r w:rsidR="00ED752A" w:rsidRPr="00C2165C">
        <w:rPr>
          <w:lang w:val="en-US"/>
        </w:rPr>
        <w:t>s</w:t>
      </w:r>
      <w:r w:rsidR="00BA6A94" w:rsidRPr="00C2165C">
        <w:rPr>
          <w:lang w:val="en-US"/>
        </w:rPr>
        <w:t xml:space="preserve"> between NWDAF and MDAS/MDAF</w:t>
      </w:r>
    </w:p>
    <w:p w14:paraId="020D5D75" w14:textId="4A428CE4" w:rsidR="00CF72FF" w:rsidRDefault="00662BE7" w:rsidP="00D5532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</w:t>
      </w:r>
      <w:r w:rsidR="007757EA" w:rsidRPr="00C2165C">
        <w:rPr>
          <w:lang w:val="en-US"/>
        </w:rPr>
        <w:t>and how</w:t>
      </w:r>
      <w:r w:rsidR="007757EA">
        <w:rPr>
          <w:lang w:val="en-US"/>
        </w:rPr>
        <w:t xml:space="preserve"> NWDAF can leverage MDAS/MDAF functionality</w:t>
      </w:r>
      <w:r w:rsidR="00E262D2">
        <w:rPr>
          <w:lang w:val="en-US"/>
        </w:rPr>
        <w:t xml:space="preserve">, for </w:t>
      </w:r>
      <w:r w:rsidR="00E262D2" w:rsidRPr="6204B2D8">
        <w:rPr>
          <w:lang w:val="en-US" w:eastAsia="zh-CN"/>
        </w:rPr>
        <w:t>producing Analytics ID given in TS 23.288</w:t>
      </w:r>
      <w:r w:rsidR="00E262D2">
        <w:rPr>
          <w:lang w:val="en-US" w:eastAsia="zh-CN"/>
        </w:rPr>
        <w:t xml:space="preserve"> [x]</w:t>
      </w:r>
    </w:p>
    <w:p w14:paraId="4FC91AD7" w14:textId="494C37C9" w:rsidR="00CF72FF" w:rsidRDefault="00AE2357" w:rsidP="00D5532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C2165C">
        <w:rPr>
          <w:lang w:val="en-US"/>
        </w:rPr>
        <w:t>Whether and how</w:t>
      </w:r>
      <w:r>
        <w:rPr>
          <w:lang w:val="en-US"/>
        </w:rPr>
        <w:t xml:space="preserve"> </w:t>
      </w:r>
      <w:r w:rsidR="00205CB0">
        <w:rPr>
          <w:lang w:val="en-US"/>
        </w:rPr>
        <w:t xml:space="preserve">NWDAF </w:t>
      </w:r>
      <w:r>
        <w:rPr>
          <w:lang w:val="en-US"/>
        </w:rPr>
        <w:t>can leverage MDAS/MDAF functionality</w:t>
      </w:r>
      <w:r w:rsidR="00205CB0">
        <w:rPr>
          <w:lang w:val="en-US"/>
        </w:rPr>
        <w:t xml:space="preserve"> for data collection</w:t>
      </w:r>
    </w:p>
    <w:p w14:paraId="53FE4AC0" w14:textId="4DA60C8D" w:rsidR="00AE2357" w:rsidRDefault="00AE2357" w:rsidP="00AE235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  <w:r w:rsidR="00205CB0">
        <w:rPr>
          <w:lang w:val="en-US"/>
        </w:rPr>
        <w:t xml:space="preserve"> by NWDAF</w:t>
      </w:r>
    </w:p>
    <w:p w14:paraId="52A1DC46" w14:textId="157E3C14" w:rsidR="00166188" w:rsidRPr="00C2165C" w:rsidRDefault="00101A19" w:rsidP="00101A19">
      <w:pPr>
        <w:pStyle w:val="NO"/>
        <w:rPr>
          <w:lang w:val="en-US"/>
        </w:rPr>
      </w:pPr>
      <w:r w:rsidRPr="00C2165C">
        <w:rPr>
          <w:lang w:val="en-US"/>
        </w:rPr>
        <w:t>NOTE</w:t>
      </w:r>
      <w:r w:rsidR="00E3274B" w:rsidRPr="00C2165C">
        <w:rPr>
          <w:lang w:val="en-US"/>
        </w:rPr>
        <w:t>:</w:t>
      </w:r>
      <w:r w:rsidR="005744E9" w:rsidRPr="00C2165C">
        <w:rPr>
          <w:lang w:val="en-US"/>
        </w:rPr>
        <w:tab/>
      </w:r>
      <w:r w:rsidR="00D55324" w:rsidRPr="00C2165C">
        <w:rPr>
          <w:lang w:val="en-US"/>
        </w:rPr>
        <w:t xml:space="preserve">Solution impacts to MDAS/MDAF need SA5 to give inputs before conclusions are </w:t>
      </w:r>
      <w:r w:rsidR="00205CB0" w:rsidRPr="00C2165C">
        <w:rPr>
          <w:lang w:val="en-US"/>
        </w:rPr>
        <w:t>made</w:t>
      </w:r>
      <w:r w:rsidR="00D55324" w:rsidRPr="00C2165C">
        <w:rPr>
          <w:lang w:val="en-US"/>
        </w:rPr>
        <w:t>.</w:t>
      </w:r>
    </w:p>
    <w:p w14:paraId="7C5745E9" w14:textId="10C0F4C1" w:rsidR="00166188" w:rsidRPr="00C2165C" w:rsidRDefault="00166188" w:rsidP="00C2165C">
      <w:pPr>
        <w:pStyle w:val="NO"/>
        <w:rPr>
          <w:lang w:val="en-US"/>
        </w:rPr>
      </w:pPr>
      <w:r w:rsidRPr="00C2165C">
        <w:rPr>
          <w:lang w:val="en-US"/>
        </w:rPr>
        <w:t>NOTE:</w:t>
      </w:r>
      <w:r w:rsidR="005744E9" w:rsidRPr="00C2165C">
        <w:rPr>
          <w:lang w:val="en-US"/>
        </w:rPr>
        <w:tab/>
      </w:r>
      <w:r w:rsidRPr="00C2165C">
        <w:rPr>
          <w:lang w:val="en-US"/>
        </w:rPr>
        <w:t xml:space="preserve">Studying </w:t>
      </w:r>
      <w:r w:rsidR="008127D2" w:rsidRPr="00C2165C">
        <w:rPr>
          <w:lang w:val="en-US"/>
        </w:rPr>
        <w:t xml:space="preserve">the </w:t>
      </w:r>
      <w:r w:rsidRPr="00C2165C">
        <w:rPr>
          <w:lang w:val="en-US"/>
        </w:rPr>
        <w:t>MDAS/MDAF output is out scope of this KI.</w:t>
      </w: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0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3F79C" w14:textId="77777777" w:rsidR="0081094D" w:rsidRDefault="0081094D">
      <w:r>
        <w:separator/>
      </w:r>
    </w:p>
    <w:p w14:paraId="37EEFD3B" w14:textId="77777777" w:rsidR="0081094D" w:rsidRDefault="0081094D"/>
  </w:endnote>
  <w:endnote w:type="continuationSeparator" w:id="0">
    <w:p w14:paraId="45CC6235" w14:textId="77777777" w:rsidR="0081094D" w:rsidRDefault="0081094D">
      <w:r>
        <w:continuationSeparator/>
      </w:r>
    </w:p>
    <w:p w14:paraId="4CE077D3" w14:textId="77777777" w:rsidR="0081094D" w:rsidRDefault="00810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FA5B0" w14:textId="77777777" w:rsidR="0081094D" w:rsidRDefault="0081094D">
      <w:r>
        <w:separator/>
      </w:r>
    </w:p>
    <w:p w14:paraId="1BF411D4" w14:textId="77777777" w:rsidR="0081094D" w:rsidRDefault="0081094D"/>
  </w:footnote>
  <w:footnote w:type="continuationSeparator" w:id="0">
    <w:p w14:paraId="68005C07" w14:textId="77777777" w:rsidR="0081094D" w:rsidRDefault="0081094D">
      <w:r>
        <w:continuationSeparator/>
      </w:r>
    </w:p>
    <w:p w14:paraId="70D77226" w14:textId="77777777" w:rsidR="0081094D" w:rsidRDefault="008109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BAAF09D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27D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007E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19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188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4DFE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CB0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0D6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C7FB5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03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2F7636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481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AD0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0BF5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4E9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5CE9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B4D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94D"/>
    <w:rsid w:val="00810E75"/>
    <w:rsid w:val="00810EB6"/>
    <w:rsid w:val="008127D2"/>
    <w:rsid w:val="00812CF9"/>
    <w:rsid w:val="00813A7D"/>
    <w:rsid w:val="008144F4"/>
    <w:rsid w:val="00814D0C"/>
    <w:rsid w:val="00815126"/>
    <w:rsid w:val="0081677A"/>
    <w:rsid w:val="00817841"/>
    <w:rsid w:val="0081798B"/>
    <w:rsid w:val="008205B7"/>
    <w:rsid w:val="00820945"/>
    <w:rsid w:val="00820ED0"/>
    <w:rsid w:val="00820F54"/>
    <w:rsid w:val="00821EA3"/>
    <w:rsid w:val="00821EBE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36EF3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34F3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04DB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1A1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5DF0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690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580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6A94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5C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527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8717E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3DA"/>
    <w:rsid w:val="00CD25DB"/>
    <w:rsid w:val="00CD2AD0"/>
    <w:rsid w:val="00CD2CEE"/>
    <w:rsid w:val="00CD32E8"/>
    <w:rsid w:val="00CD33CC"/>
    <w:rsid w:val="00CD3576"/>
    <w:rsid w:val="00CD5B17"/>
    <w:rsid w:val="00CD6AFB"/>
    <w:rsid w:val="00CD7D65"/>
    <w:rsid w:val="00CE1B9D"/>
    <w:rsid w:val="00CE20CB"/>
    <w:rsid w:val="00CE2430"/>
    <w:rsid w:val="00CE2833"/>
    <w:rsid w:val="00CE626F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2FF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07D0A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2E31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D752A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2F6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110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1">
    <w:name w:val="未处理的提及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86FB9B3-ECCC-426C-880B-41C889E28B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r04</cp:lastModifiedBy>
  <cp:revision>3</cp:revision>
  <cp:lastPrinted>2003-09-26T09:29:00Z</cp:lastPrinted>
  <dcterms:created xsi:type="dcterms:W3CDTF">2022-04-12T14:17:00Z</dcterms:created>
  <dcterms:modified xsi:type="dcterms:W3CDTF">2022-04-12T14:20:00Z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  <property fmtid="{D5CDD505-2E9C-101B-9397-08002B2CF9AE}" pid="6" name="_2015_ms_pID_725343">
    <vt:lpwstr>(3)jBu8c+FhwplXpl+vnzXYilphYl9oqguxq+IRDyWG8NDDzGaXOqVaodRmCPpyLMbvM4htlEt2
LfMWDH+OBnjymcXk7tjTpPH9wNfxuCrj3d2L4deoCsMZqEEJWZkvD5Q0FNsi1PC2aDobtw0q
QpGlplcQHQrxmowysONTxhv7AzAn49KL868pkMFNB+qXYv8EFYGuxnodPX3MtinJL90l+Dn4
p75eE/MPQj+PGhGzFw</vt:lpwstr>
  </property>
  <property fmtid="{D5CDD505-2E9C-101B-9397-08002B2CF9AE}" pid="7" name="_2015_ms_pID_7253431">
    <vt:lpwstr>/p3IixftdjVxIsTSlGjtZW3FMsCoZXvV9V7edrG7adNdbQ0FSnv9KB
n8yC3RIhMRCSce9Nyd7ErpT2M+AiXuAtnH4woCkBUeUFrA8u9cI1S25bc7VNNKupiVuTyCkn
sDXF3buNejeozFrRb4xiCJiLwvkLLAHWbKuMlRfiPmAqAv34uWDsqlUYJ68/E4yAsTXblzhE
bUBRaspm9Ho/ki56JV6SfDnDgmdzMCNZIDsh</vt:lpwstr>
  </property>
  <property fmtid="{D5CDD505-2E9C-101B-9397-08002B2CF9AE}" pid="8" name="_2015_ms_pID_7253432">
    <vt:lpwstr>NQ==</vt:lpwstr>
  </property>
</Properties>
</file>