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7AAB9" w14:textId="3A4FC329" w:rsidR="00281326" w:rsidRPr="00BF3535" w:rsidRDefault="00281326" w:rsidP="00EB0D7D">
      <w:pPr>
        <w:pStyle w:val="CRCoverPage"/>
        <w:tabs>
          <w:tab w:val="right" w:pos="9639"/>
        </w:tabs>
        <w:spacing w:after="0"/>
        <w:rPr>
          <w:rFonts w:eastAsia="DengXian"/>
          <w:b/>
          <w:i/>
          <w:sz w:val="28"/>
          <w:lang w:val="en-US" w:eastAsia="zh-CN"/>
        </w:rPr>
      </w:pPr>
      <w:r w:rsidRPr="00FA088C">
        <w:rPr>
          <w:rFonts w:cs="Arial"/>
          <w:b/>
          <w:sz w:val="24"/>
        </w:rPr>
        <w:t>SA WG2 Meeting #14</w:t>
      </w:r>
      <w:r>
        <w:rPr>
          <w:rFonts w:eastAsia="宋体"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Pr>
          <w:rFonts w:eastAsia="DengXian" w:cs="Arial" w:hint="eastAsia"/>
          <w:b/>
          <w:sz w:val="24"/>
          <w:lang w:eastAsia="zh-CN"/>
        </w:rPr>
        <w:t>2</w:t>
      </w:r>
      <w:r w:rsidRPr="00FA088C">
        <w:rPr>
          <w:rFonts w:cs="Arial"/>
          <w:b/>
          <w:sz w:val="24"/>
        </w:rPr>
        <w:t>0</w:t>
      </w:r>
      <w:r w:rsidR="00402029">
        <w:rPr>
          <w:rFonts w:eastAsia="DengXian" w:cs="Arial" w:hint="eastAsia"/>
          <w:b/>
          <w:sz w:val="24"/>
          <w:lang w:eastAsia="zh-CN"/>
        </w:rPr>
        <w:t>1523</w:t>
      </w:r>
    </w:p>
    <w:p w14:paraId="64FD7198" w14:textId="7C6D5279" w:rsidR="00281326" w:rsidRPr="00FA088C" w:rsidRDefault="00281326" w:rsidP="00281326">
      <w:pPr>
        <w:pStyle w:val="CRCoverPage"/>
        <w:tabs>
          <w:tab w:val="right" w:pos="9639"/>
        </w:tabs>
        <w:outlineLvl w:val="0"/>
        <w:rPr>
          <w:b/>
          <w:sz w:val="24"/>
        </w:rPr>
      </w:pPr>
      <w:r>
        <w:rPr>
          <w:rFonts w:eastAsia="DengXian" w:hint="eastAsia"/>
          <w:b/>
          <w:sz w:val="24"/>
          <w:lang w:val="en-US" w:eastAsia="zh-CN"/>
        </w:rPr>
        <w:t>Feb</w:t>
      </w:r>
      <w:r>
        <w:rPr>
          <w:rFonts w:hint="eastAsia"/>
          <w:b/>
          <w:sz w:val="24"/>
          <w:lang w:val="en-US" w:eastAsia="zh-CN"/>
        </w:rPr>
        <w:t xml:space="preserve"> </w:t>
      </w:r>
      <w:r>
        <w:rPr>
          <w:rFonts w:eastAsia="DengXian" w:hint="eastAsia"/>
          <w:b/>
          <w:sz w:val="24"/>
          <w:lang w:val="en-US" w:eastAsia="zh-CN"/>
        </w:rPr>
        <w:t>14</w:t>
      </w:r>
      <w:r>
        <w:rPr>
          <w:b/>
          <w:sz w:val="24"/>
        </w:rPr>
        <w:t xml:space="preserve"> </w:t>
      </w:r>
      <w:r>
        <w:rPr>
          <w:rFonts w:eastAsia="DengXian" w:hint="eastAsia"/>
          <w:b/>
          <w:sz w:val="24"/>
          <w:lang w:eastAsia="zh-CN"/>
        </w:rPr>
        <w:t>-</w:t>
      </w:r>
      <w:r w:rsidRPr="00FA088C">
        <w:rPr>
          <w:b/>
          <w:sz w:val="24"/>
        </w:rPr>
        <w:t xml:space="preserve"> </w:t>
      </w:r>
      <w:r>
        <w:rPr>
          <w:rFonts w:eastAsia="DengXian" w:hint="eastAsia"/>
          <w:b/>
          <w:sz w:val="24"/>
          <w:lang w:val="en-US" w:eastAsia="zh-CN"/>
        </w:rPr>
        <w:t>Feb</w:t>
      </w:r>
      <w:r>
        <w:rPr>
          <w:rFonts w:hint="eastAsia"/>
          <w:b/>
          <w:sz w:val="24"/>
          <w:lang w:val="en-US" w:eastAsia="zh-CN"/>
        </w:rPr>
        <w:t xml:space="preserve"> 2</w:t>
      </w:r>
      <w:r>
        <w:rPr>
          <w:rFonts w:eastAsia="DengXian" w:hint="eastAsia"/>
          <w:b/>
          <w:sz w:val="24"/>
          <w:lang w:val="en-US" w:eastAsia="zh-CN"/>
        </w:rPr>
        <w:t>5</w:t>
      </w:r>
      <w:r w:rsidRPr="00FA088C">
        <w:rPr>
          <w:b/>
          <w:sz w:val="24"/>
          <w:lang w:eastAsia="zh-CN"/>
        </w:rPr>
        <w:t>, 202</w:t>
      </w:r>
      <w:r>
        <w:rPr>
          <w:rFonts w:eastAsia="DengXian" w:hint="eastAsia"/>
          <w:b/>
          <w:sz w:val="24"/>
          <w:lang w:eastAsia="zh-CN"/>
        </w:rPr>
        <w:t>2</w:t>
      </w:r>
      <w:r>
        <w:rPr>
          <w:b/>
          <w:sz w:val="24"/>
        </w:rPr>
        <w:tab/>
      </w:r>
      <w:r w:rsidRPr="00FA088C">
        <w:rPr>
          <w:b/>
          <w:color w:val="3333FF"/>
        </w:rPr>
        <w:t>(</w:t>
      </w:r>
      <w:r w:rsidRPr="001F2A4F">
        <w:rPr>
          <w:b/>
          <w:color w:val="3333FF"/>
        </w:rPr>
        <w:t xml:space="preserve">was </w:t>
      </w:r>
      <w:r w:rsidRPr="00FA088C">
        <w:rPr>
          <w:b/>
          <w:color w:val="3333FF"/>
        </w:rPr>
        <w:t>S2-2</w:t>
      </w:r>
      <w:r>
        <w:rPr>
          <w:rFonts w:eastAsia="DengXian" w:hint="eastAsia"/>
          <w:b/>
          <w:color w:val="3333FF"/>
          <w:lang w:eastAsia="zh-CN"/>
        </w:rPr>
        <w:t>2</w:t>
      </w:r>
      <w:r w:rsidRPr="00FA088C">
        <w:rPr>
          <w:b/>
          <w:color w:val="3333FF"/>
        </w:rPr>
        <w:t>0</w:t>
      </w:r>
      <w:r w:rsidR="00402029">
        <w:rPr>
          <w:rFonts w:eastAsia="DengXian" w:hint="eastAsia"/>
          <w:b/>
          <w:color w:val="3333FF"/>
          <w:lang w:eastAsia="zh-CN"/>
        </w:rPr>
        <w:t>0534r02</w:t>
      </w:r>
      <w:r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53C49D11" w:rsidR="00C55649" w:rsidRPr="006C48D8" w:rsidRDefault="005C4809" w:rsidP="006C48D8">
            <w:pPr>
              <w:pStyle w:val="CRCoverPage"/>
              <w:spacing w:after="0"/>
              <w:jc w:val="right"/>
              <w:rPr>
                <w:rFonts w:eastAsia="DengXian"/>
                <w:b/>
                <w:sz w:val="28"/>
                <w:lang w:eastAsia="zh-CN"/>
              </w:rPr>
            </w:pPr>
            <w:r w:rsidRPr="00FA088C">
              <w:rPr>
                <w:b/>
                <w:sz w:val="28"/>
              </w:rPr>
              <w:t>23.</w:t>
            </w:r>
            <w:r w:rsidR="006C48D8">
              <w:rPr>
                <w:rFonts w:eastAsia="DengXian"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4001560" w:rsidR="00C55649" w:rsidRPr="00BF3535" w:rsidRDefault="00DE2204">
            <w:pPr>
              <w:pStyle w:val="CRCoverPage"/>
              <w:spacing w:after="0"/>
              <w:rPr>
                <w:rFonts w:eastAsia="DengXian"/>
                <w:lang w:eastAsia="zh-CN"/>
              </w:rPr>
            </w:pPr>
            <w:r>
              <w:rPr>
                <w:rFonts w:eastAsia="DengXian" w:hint="eastAsia"/>
                <w:b/>
                <w:sz w:val="28"/>
                <w:lang w:eastAsia="zh-CN"/>
              </w:rPr>
              <w:t>3517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68C25CD7" w:rsidR="00C55649" w:rsidRPr="00BF3535" w:rsidRDefault="00402029">
            <w:pPr>
              <w:pStyle w:val="CRCoverPage"/>
              <w:spacing w:after="0"/>
              <w:jc w:val="center"/>
              <w:rPr>
                <w:rFonts w:eastAsia="DengXian"/>
                <w:b/>
                <w:lang w:eastAsia="zh-CN"/>
              </w:rPr>
            </w:pPr>
            <w:r>
              <w:rPr>
                <w:rFonts w:eastAsia="DengXian" w:hint="eastAsia"/>
                <w:b/>
                <w:sz w:val="28"/>
                <w:lang w:val="en-US" w:eastAsia="zh-CN"/>
              </w:rPr>
              <w:t>1</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D69B970" w:rsidR="00C55649" w:rsidRPr="00545813" w:rsidRDefault="00BB66A6" w:rsidP="00DB5EA5">
            <w:pPr>
              <w:pStyle w:val="CRCoverPage"/>
              <w:spacing w:after="0"/>
              <w:ind w:left="100"/>
              <w:rPr>
                <w:rFonts w:eastAsia="DengXian"/>
                <w:lang w:eastAsia="zh-CN"/>
              </w:rPr>
            </w:pPr>
            <w:r>
              <w:rPr>
                <w:rFonts w:eastAsia="DengXian" w:hint="eastAsia"/>
                <w:lang w:eastAsia="zh-CN"/>
              </w:rPr>
              <w:t>Clarifications</w:t>
            </w:r>
            <w:r w:rsidR="004A4099">
              <w:rPr>
                <w:rFonts w:eastAsia="DengXian" w:hint="eastAsia"/>
                <w:lang w:eastAsia="zh-CN"/>
              </w:rPr>
              <w:t xml:space="preserve"> for </w:t>
            </w:r>
            <w:r w:rsidR="006C48D8">
              <w:rPr>
                <w:rFonts w:eastAsia="DengXian" w:hint="eastAsia"/>
                <w:lang w:eastAsia="zh-CN"/>
              </w:rPr>
              <w:t>NWDAF profile and NWDAF discovery</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0A95C1E" w:rsidR="00C55649" w:rsidRPr="00B65565" w:rsidRDefault="00B65565">
            <w:pPr>
              <w:pStyle w:val="CRCoverPage"/>
              <w:spacing w:after="0"/>
              <w:ind w:left="100"/>
              <w:rPr>
                <w:rFonts w:eastAsia="DengXian"/>
                <w:lang w:val="en-US" w:eastAsia="zh-CN"/>
              </w:rPr>
            </w:pPr>
            <w:r>
              <w:rPr>
                <w:rFonts w:eastAsia="DengXian" w:hint="eastAsia"/>
                <w:lang w:eastAsia="zh-CN"/>
              </w:rPr>
              <w:t>China Unicom</w:t>
            </w:r>
            <w:r w:rsidR="00B6676B" w:rsidRPr="00402029">
              <w:rPr>
                <w:rFonts w:eastAsia="DengXian"/>
                <w:lang w:eastAsia="zh-CN"/>
              </w:rPr>
              <w:t>, Nokia</w:t>
            </w:r>
            <w:r w:rsidR="002A4AF8" w:rsidRPr="00402029">
              <w:rPr>
                <w:rFonts w:eastAsia="DengXian"/>
                <w:lang w:eastAsia="zh-CN"/>
              </w:rPr>
              <w:t>, Samsung</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76E7C7FA" w:rsidR="00C55649" w:rsidRPr="00092C9B" w:rsidRDefault="005C4809" w:rsidP="00DB5EA5">
            <w:pPr>
              <w:pStyle w:val="CRCoverPage"/>
              <w:spacing w:after="0"/>
              <w:ind w:left="100"/>
              <w:rPr>
                <w:rFonts w:eastAsia="DengXian"/>
                <w:lang w:eastAsia="zh-CN"/>
              </w:rPr>
            </w:pPr>
            <w:r w:rsidRPr="00FA088C">
              <w:t>202</w:t>
            </w:r>
            <w:r w:rsidR="00DB5EA5">
              <w:rPr>
                <w:rFonts w:eastAsia="DengXian" w:hint="eastAsia"/>
                <w:lang w:eastAsia="zh-CN"/>
              </w:rPr>
              <w:t>2</w:t>
            </w:r>
            <w:r w:rsidRPr="00FA088C">
              <w:t>-</w:t>
            </w:r>
            <w:r w:rsidR="00DB5EA5">
              <w:rPr>
                <w:rFonts w:eastAsia="DengXian" w:hint="eastAsia"/>
                <w:lang w:eastAsia="zh-CN"/>
              </w:rPr>
              <w:t>01</w:t>
            </w:r>
            <w:r w:rsidR="000D35AC">
              <w:rPr>
                <w:rFonts w:eastAsia="DengXian" w:hint="eastAsia"/>
                <w:lang w:eastAsia="zh-CN"/>
              </w:rPr>
              <w:t>-</w:t>
            </w:r>
            <w:r w:rsidR="00DB5EA5">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2465458" w14:textId="77777777" w:rsidR="00B94578" w:rsidRDefault="006C48D8" w:rsidP="00F122C8">
            <w:pPr>
              <w:pStyle w:val="CRCoverPage"/>
              <w:numPr>
                <w:ilvl w:val="0"/>
                <w:numId w:val="5"/>
              </w:numPr>
              <w:spacing w:after="0"/>
              <w:rPr>
                <w:rFonts w:eastAsia="宋体"/>
                <w:lang w:val="en-US" w:eastAsia="zh-CN"/>
              </w:rPr>
            </w:pPr>
            <w:r>
              <w:rPr>
                <w:rFonts w:eastAsia="宋体" w:hint="eastAsia"/>
                <w:lang w:val="en-US" w:eastAsia="zh-CN"/>
              </w:rPr>
              <w:t>Some information mentioned in the sub-clause of NWDAF discovery and selection (6.3.13)</w:t>
            </w:r>
            <w:r w:rsidR="004A4099">
              <w:rPr>
                <w:rFonts w:eastAsia="宋体" w:hint="eastAsia"/>
                <w:lang w:val="en-US" w:eastAsia="zh-CN"/>
              </w:rPr>
              <w:t xml:space="preserve"> </w:t>
            </w:r>
            <w:r>
              <w:rPr>
                <w:rFonts w:eastAsia="宋体" w:hint="eastAsia"/>
                <w:lang w:val="en-US" w:eastAsia="zh-CN"/>
              </w:rPr>
              <w:t>is not aligned in the sub-clause of NF Profile (6.2.6.2), e.g. NWDAF capabilities related to analytics aggregation</w:t>
            </w:r>
            <w:r w:rsidR="004A4099">
              <w:rPr>
                <w:rFonts w:eastAsia="宋体" w:hint="eastAsia"/>
                <w:lang w:val="en-US" w:eastAsia="zh-CN"/>
              </w:rPr>
              <w:t xml:space="preserve">, </w:t>
            </w:r>
            <w:r w:rsidR="004A4099">
              <w:t>ML model Filter information</w:t>
            </w:r>
            <w:r w:rsidR="004A4099">
              <w:rPr>
                <w:rFonts w:eastAsia="DengXian" w:hint="eastAsia"/>
                <w:lang w:eastAsia="zh-CN"/>
              </w:rPr>
              <w:t>,</w:t>
            </w:r>
            <w:r>
              <w:rPr>
                <w:rFonts w:eastAsia="宋体" w:hint="eastAsia"/>
                <w:lang w:val="en-US" w:eastAsia="zh-CN"/>
              </w:rPr>
              <w:t xml:space="preserve"> which needs to be aligned.</w:t>
            </w:r>
          </w:p>
          <w:p w14:paraId="6E5E3B48" w14:textId="6762403A" w:rsidR="00F122C8" w:rsidRPr="000A61DD" w:rsidRDefault="00F122C8" w:rsidP="00BB66A6">
            <w:pPr>
              <w:pStyle w:val="CRCoverPage"/>
              <w:numPr>
                <w:ilvl w:val="0"/>
                <w:numId w:val="5"/>
              </w:numPr>
              <w:spacing w:after="0"/>
              <w:rPr>
                <w:rFonts w:eastAsia="宋体"/>
                <w:lang w:val="en-US" w:eastAsia="zh-CN"/>
              </w:rPr>
            </w:pPr>
            <w:r>
              <w:rPr>
                <w:rFonts w:eastAsia="宋体" w:hint="eastAsia"/>
                <w:lang w:val="en-US" w:eastAsia="zh-CN"/>
              </w:rPr>
              <w:t xml:space="preserve">In 6.3.13, it is stated that NWDAF discovery and selection can be based on </w:t>
            </w:r>
            <w:r w:rsidRPr="00F122C8">
              <w:rPr>
                <w:rFonts w:eastAsia="宋体"/>
                <w:lang w:val="en-US" w:eastAsia="zh-CN"/>
              </w:rPr>
              <w:t>NWDAF location information, if the selection is to decide candidates for analytics subscription transfer</w:t>
            </w:r>
            <w:r>
              <w:rPr>
                <w:rFonts w:eastAsia="宋体" w:hint="eastAsia"/>
                <w:lang w:val="en-US" w:eastAsia="zh-CN"/>
              </w:rPr>
              <w:t>. But same purpose can be reach</w:t>
            </w:r>
            <w:r w:rsidR="00BB66A6">
              <w:rPr>
                <w:rFonts w:eastAsia="宋体" w:hint="eastAsia"/>
                <w:lang w:val="en-US" w:eastAsia="zh-CN"/>
              </w:rPr>
              <w:t>ed</w:t>
            </w:r>
            <w:r>
              <w:rPr>
                <w:rFonts w:eastAsia="宋体" w:hint="eastAsia"/>
                <w:lang w:val="en-US" w:eastAsia="zh-CN"/>
              </w:rPr>
              <w:t xml:space="preserve"> based on </w:t>
            </w:r>
            <w:r w:rsidRPr="00F122C8">
              <w:rPr>
                <w:rFonts w:eastAsia="宋体"/>
                <w:lang w:val="en-US" w:eastAsia="zh-CN"/>
              </w:rPr>
              <w:t>NWDAF Serving Area information</w:t>
            </w:r>
            <w:r>
              <w:rPr>
                <w:rFonts w:eastAsia="宋体" w:hint="eastAsia"/>
                <w:lang w:val="en-US" w:eastAsia="zh-CN"/>
              </w:rPr>
              <w:t xml:space="preserve">, either for NF consumer or source NWDAF to discover a target NWDAF, the </w:t>
            </w:r>
            <w:r w:rsidRPr="00F122C8">
              <w:rPr>
                <w:rFonts w:eastAsia="宋体"/>
                <w:lang w:val="en-US" w:eastAsia="zh-CN"/>
              </w:rPr>
              <w:t>NWDAF location information</w:t>
            </w:r>
            <w:r>
              <w:rPr>
                <w:rFonts w:eastAsia="宋体" w:hint="eastAsia"/>
                <w:lang w:val="en-US" w:eastAsia="zh-CN"/>
              </w:rPr>
              <w:t xml:space="preserve"> is redundant.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F162238" w14:textId="77777777" w:rsidR="00C55649" w:rsidRDefault="004D6A9E" w:rsidP="00F122C8">
            <w:pPr>
              <w:pStyle w:val="CRCoverPage"/>
              <w:numPr>
                <w:ilvl w:val="0"/>
                <w:numId w:val="6"/>
              </w:numPr>
              <w:spacing w:after="0"/>
              <w:rPr>
                <w:rFonts w:eastAsia="DengXian"/>
                <w:lang w:eastAsia="zh-CN"/>
              </w:rPr>
            </w:pPr>
            <w:r>
              <w:rPr>
                <w:rFonts w:eastAsia="DengXian" w:hint="eastAsia"/>
                <w:lang w:eastAsia="zh-CN"/>
              </w:rPr>
              <w:t xml:space="preserve">Adding </w:t>
            </w:r>
            <w:r w:rsidRPr="004D6A9E">
              <w:rPr>
                <w:rFonts w:eastAsia="DengXian"/>
                <w:lang w:eastAsia="zh-CN"/>
              </w:rPr>
              <w:t>NWDAF capabilities related to analytics aggregation (i.e. Analytics aggregation capability and/or Analytics metadata provisioning capability), ML Model Filter Information</w:t>
            </w:r>
            <w:r>
              <w:rPr>
                <w:rFonts w:eastAsia="DengXian" w:hint="eastAsia"/>
                <w:lang w:eastAsia="zh-CN"/>
              </w:rPr>
              <w:t xml:space="preserve"> in the description of NWDAF profile in sub-clause 6.2.6.2</w:t>
            </w:r>
            <w:r w:rsidR="001F01DD">
              <w:rPr>
                <w:rFonts w:eastAsia="DengXian" w:hint="eastAsia"/>
                <w:lang w:eastAsia="zh-CN"/>
              </w:rPr>
              <w:t>.</w:t>
            </w:r>
          </w:p>
          <w:p w14:paraId="4512242E" w14:textId="3BAD3900" w:rsidR="00F122C8" w:rsidRPr="00195581" w:rsidRDefault="00F122C8" w:rsidP="00F122C8">
            <w:pPr>
              <w:pStyle w:val="CRCoverPage"/>
              <w:numPr>
                <w:ilvl w:val="0"/>
                <w:numId w:val="6"/>
              </w:numPr>
              <w:spacing w:after="0"/>
              <w:rPr>
                <w:rFonts w:eastAsia="DengXian"/>
                <w:lang w:eastAsia="zh-CN"/>
              </w:rPr>
            </w:pPr>
            <w:r>
              <w:rPr>
                <w:rFonts w:eastAsia="DengXian" w:hint="eastAsia"/>
                <w:lang w:eastAsia="zh-CN"/>
              </w:rPr>
              <w:t xml:space="preserve">Removing </w:t>
            </w:r>
            <w:r w:rsidRPr="00F122C8">
              <w:rPr>
                <w:rFonts w:eastAsia="宋体"/>
                <w:lang w:val="en-US" w:eastAsia="zh-CN"/>
              </w:rPr>
              <w:t>NWDAF location information</w:t>
            </w:r>
            <w:r>
              <w:rPr>
                <w:rFonts w:eastAsia="宋体" w:hint="eastAsia"/>
                <w:lang w:val="en-US" w:eastAsia="zh-CN"/>
              </w:rPr>
              <w:t xml:space="preserve"> related description in 6.3.13.</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47293535" w14:textId="77777777" w:rsidR="00F122C8" w:rsidRDefault="004D6A9E" w:rsidP="00F122C8">
            <w:pPr>
              <w:pStyle w:val="CRCoverPage"/>
              <w:spacing w:after="0"/>
              <w:ind w:left="100"/>
              <w:rPr>
                <w:rFonts w:eastAsia="DengXian"/>
                <w:lang w:eastAsia="zh-CN"/>
              </w:rPr>
            </w:pPr>
            <w:r>
              <w:rPr>
                <w:rFonts w:eastAsia="DengXian" w:hint="eastAsia"/>
                <w:lang w:eastAsia="zh-CN"/>
              </w:rPr>
              <w:t>Misalignment between different clause</w:t>
            </w:r>
            <w:r w:rsidR="004A4099">
              <w:rPr>
                <w:rFonts w:eastAsia="DengXian" w:hint="eastAsia"/>
                <w:lang w:eastAsia="zh-CN"/>
              </w:rPr>
              <w:t>s</w:t>
            </w:r>
            <w:r>
              <w:rPr>
                <w:rFonts w:eastAsia="DengXian" w:hint="eastAsia"/>
                <w:lang w:eastAsia="zh-CN"/>
              </w:rPr>
              <w:t xml:space="preserve"> related to NWDAF profile and NWDAF discovery/selection</w:t>
            </w:r>
            <w:r w:rsidR="00FD7228">
              <w:rPr>
                <w:rFonts w:eastAsia="DengXian" w:hint="eastAsia"/>
                <w:lang w:eastAsia="zh-CN"/>
              </w:rPr>
              <w:t>.</w:t>
            </w:r>
            <w:r w:rsidR="00F122C8">
              <w:rPr>
                <w:rFonts w:eastAsia="DengXian" w:hint="eastAsia"/>
                <w:lang w:eastAsia="zh-CN"/>
              </w:rPr>
              <w:t xml:space="preserve"> </w:t>
            </w:r>
          </w:p>
          <w:p w14:paraId="366BD5D8" w14:textId="32535379" w:rsidR="00C55649" w:rsidRPr="00FD7228" w:rsidRDefault="00F122C8" w:rsidP="00F122C8">
            <w:pPr>
              <w:pStyle w:val="CRCoverPage"/>
              <w:spacing w:after="0"/>
              <w:ind w:left="100"/>
              <w:rPr>
                <w:rFonts w:eastAsia="DengXian"/>
                <w:lang w:eastAsia="zh-CN"/>
              </w:rPr>
            </w:pPr>
            <w:r>
              <w:rPr>
                <w:rFonts w:eastAsia="DengXian" w:hint="eastAsia"/>
                <w:lang w:eastAsia="zh-CN"/>
              </w:rPr>
              <w:t xml:space="preserve">Unclear logic for NF consumer or source NWDAF to select a target NWDAF for </w:t>
            </w:r>
            <w:r w:rsidRPr="00F122C8">
              <w:rPr>
                <w:rFonts w:eastAsia="宋体"/>
                <w:lang w:val="en-US" w:eastAsia="zh-CN"/>
              </w:rPr>
              <w:t>analytics subscription transfer</w:t>
            </w:r>
            <w:r>
              <w:rPr>
                <w:rFonts w:eastAsia="宋体" w:hint="eastAsia"/>
                <w:lang w:val="en-US"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1B60859" w:rsidR="00C55649" w:rsidRPr="00FD7228" w:rsidRDefault="005C4809" w:rsidP="004D6A9E">
            <w:pPr>
              <w:pStyle w:val="CRCoverPage"/>
              <w:spacing w:after="0"/>
              <w:ind w:left="100"/>
              <w:rPr>
                <w:rFonts w:eastAsia="DengXian"/>
                <w:lang w:eastAsia="zh-CN"/>
              </w:rPr>
            </w:pPr>
            <w:r w:rsidRPr="00FA088C">
              <w:t>6.</w:t>
            </w:r>
            <w:r w:rsidR="004D6A9E">
              <w:rPr>
                <w:rFonts w:eastAsia="DengXian" w:hint="eastAsia"/>
                <w:lang w:eastAsia="zh-CN"/>
              </w:rPr>
              <w:t>2.6</w:t>
            </w:r>
            <w:r w:rsidRPr="00FA088C">
              <w:t>.</w:t>
            </w:r>
            <w:r w:rsidR="00E60954">
              <w:rPr>
                <w:rFonts w:eastAsia="DengXian" w:hint="eastAsia"/>
                <w:lang w:eastAsia="zh-CN"/>
              </w:rPr>
              <w:t>2</w:t>
            </w:r>
            <w:r w:rsidR="00F122C8">
              <w:rPr>
                <w:rFonts w:eastAsia="DengXian" w:hint="eastAsia"/>
                <w:lang w:eastAsia="zh-CN"/>
              </w:rPr>
              <w:t>, 6.3.13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657E9E" w14:textId="77777777" w:rsidR="006C48D8" w:rsidRPr="00DA3BBC" w:rsidRDefault="006C48D8" w:rsidP="006C48D8">
      <w:pPr>
        <w:pStyle w:val="4"/>
      </w:pPr>
      <w:bookmarkStart w:id="0" w:name="_Toc45184039"/>
      <w:bookmarkStart w:id="1" w:name="_Toc47342881"/>
      <w:bookmarkStart w:id="2" w:name="_Toc51769583"/>
      <w:bookmarkStart w:id="3" w:name="_Toc91148737"/>
      <w:bookmarkStart w:id="4" w:name="_Toc58920860"/>
      <w:r w:rsidRPr="00DA3BBC">
        <w:t>6.2.6.2</w:t>
      </w:r>
      <w:r w:rsidRPr="00DA3BBC">
        <w:tab/>
        <w:t>NF profile</w:t>
      </w:r>
      <w:bookmarkEnd w:id="0"/>
      <w:bookmarkEnd w:id="1"/>
      <w:bookmarkEnd w:id="2"/>
      <w:bookmarkEnd w:id="3"/>
    </w:p>
    <w:p w14:paraId="56B75B2C" w14:textId="77777777" w:rsidR="006C48D8" w:rsidRPr="00DA3BBC" w:rsidRDefault="006C48D8" w:rsidP="006C48D8">
      <w:pPr>
        <w:rPr>
          <w:lang w:eastAsia="zh-CN"/>
        </w:rPr>
      </w:pPr>
      <w:r w:rsidRPr="00DA3BBC">
        <w:rPr>
          <w:lang w:eastAsia="zh-CN"/>
        </w:rPr>
        <w:t>NF profile of NF instance maintained in an NRF includes the following information:</w:t>
      </w:r>
    </w:p>
    <w:p w14:paraId="533196C7" w14:textId="77777777" w:rsidR="006C48D8" w:rsidRPr="00DA3BBC" w:rsidRDefault="006C48D8" w:rsidP="006C48D8">
      <w:pPr>
        <w:pStyle w:val="B1"/>
        <w:rPr>
          <w:lang w:eastAsia="zh-CN"/>
        </w:rPr>
      </w:pPr>
      <w:r w:rsidRPr="00DA3BBC">
        <w:t>-</w:t>
      </w:r>
      <w:r w:rsidRPr="00DA3BBC">
        <w:tab/>
      </w:r>
      <w:r w:rsidRPr="00DA3BBC">
        <w:rPr>
          <w:lang w:eastAsia="zh-CN"/>
        </w:rPr>
        <w:t>NF instance ID.</w:t>
      </w:r>
    </w:p>
    <w:p w14:paraId="30722A6F" w14:textId="77777777" w:rsidR="006C48D8" w:rsidRPr="00DA3BBC" w:rsidRDefault="006C48D8" w:rsidP="006C48D8">
      <w:pPr>
        <w:pStyle w:val="B1"/>
        <w:rPr>
          <w:lang w:eastAsia="zh-CN"/>
        </w:rPr>
      </w:pPr>
      <w:r w:rsidRPr="00DA3BBC">
        <w:t>-</w:t>
      </w:r>
      <w:r w:rsidRPr="00DA3BBC">
        <w:tab/>
      </w:r>
      <w:r w:rsidRPr="00DA3BBC">
        <w:rPr>
          <w:lang w:eastAsia="zh-CN"/>
        </w:rPr>
        <w:t>NF type.</w:t>
      </w:r>
    </w:p>
    <w:p w14:paraId="26D2AB82" w14:textId="77777777" w:rsidR="006C48D8" w:rsidRPr="00DA3BBC" w:rsidRDefault="006C48D8" w:rsidP="006C48D8">
      <w:pPr>
        <w:pStyle w:val="B1"/>
        <w:rPr>
          <w:lang w:eastAsia="zh-CN"/>
        </w:rPr>
      </w:pPr>
      <w:r w:rsidRPr="00DA3BBC">
        <w:t>-</w:t>
      </w:r>
      <w:r w:rsidRPr="00DA3BBC">
        <w:tab/>
      </w:r>
      <w:r w:rsidRPr="00DA3BBC">
        <w:rPr>
          <w:lang w:eastAsia="zh-CN"/>
        </w:rPr>
        <w:t>PLMN ID in the case of PLMN, PLMN ID + NID in the case of SNPN.</w:t>
      </w:r>
    </w:p>
    <w:p w14:paraId="7B0A6321" w14:textId="77777777" w:rsidR="006C48D8" w:rsidRPr="00DA3BBC" w:rsidRDefault="006C48D8" w:rsidP="006C48D8">
      <w:pPr>
        <w:pStyle w:val="B1"/>
        <w:rPr>
          <w:lang w:eastAsia="zh-CN"/>
        </w:rPr>
      </w:pPr>
      <w:r w:rsidRPr="00DA3BBC">
        <w:t>-</w:t>
      </w:r>
      <w:r w:rsidRPr="00DA3BBC">
        <w:tab/>
        <w:t xml:space="preserve">Network Slice related </w:t>
      </w:r>
      <w:r w:rsidRPr="00DA3BBC">
        <w:rPr>
          <w:lang w:eastAsia="zh-CN"/>
        </w:rPr>
        <w:t>Identifier(s) e.g. S-NSSAI, NSI ID.</w:t>
      </w:r>
    </w:p>
    <w:p w14:paraId="5889DF13" w14:textId="77777777" w:rsidR="006C48D8" w:rsidRPr="00DA3BBC" w:rsidRDefault="006C48D8" w:rsidP="006C48D8">
      <w:pPr>
        <w:pStyle w:val="B1"/>
        <w:rPr>
          <w:lang w:eastAsia="zh-CN"/>
        </w:rPr>
      </w:pPr>
      <w:r w:rsidRPr="00DA3BBC">
        <w:t>-</w:t>
      </w:r>
      <w:r w:rsidRPr="00DA3BBC">
        <w:tab/>
      </w:r>
      <w:r w:rsidRPr="00DA3BBC">
        <w:rPr>
          <w:lang w:eastAsia="zh-CN"/>
        </w:rPr>
        <w:t>FQDN or IP address of NF.</w:t>
      </w:r>
    </w:p>
    <w:p w14:paraId="3C3FBFEF" w14:textId="77777777" w:rsidR="006C48D8" w:rsidRPr="00DA3BBC" w:rsidRDefault="006C48D8" w:rsidP="006C48D8">
      <w:pPr>
        <w:pStyle w:val="B1"/>
        <w:rPr>
          <w:lang w:eastAsia="zh-CN"/>
        </w:rPr>
      </w:pPr>
      <w:r w:rsidRPr="00DA3BBC">
        <w:t>-</w:t>
      </w:r>
      <w:r w:rsidRPr="00DA3BBC">
        <w:tab/>
        <w:t xml:space="preserve">NF </w:t>
      </w:r>
      <w:r w:rsidRPr="00DA3BBC">
        <w:rPr>
          <w:lang w:eastAsia="zh-CN"/>
        </w:rPr>
        <w:t>capacity information.</w:t>
      </w:r>
    </w:p>
    <w:p w14:paraId="74B2FA1B" w14:textId="77777777" w:rsidR="006C48D8" w:rsidRPr="00DA3BBC" w:rsidRDefault="006C48D8" w:rsidP="006C48D8">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1131C630" w14:textId="77777777" w:rsidR="006C48D8" w:rsidRPr="00DA3BBC" w:rsidRDefault="006C48D8" w:rsidP="006C48D8">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3D8CD3F6"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Set ID.</w:t>
      </w:r>
    </w:p>
    <w:p w14:paraId="5EAC6ADE"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Service Set ID of the NF service instance.</w:t>
      </w:r>
    </w:p>
    <w:p w14:paraId="178CB313" w14:textId="77777777" w:rsidR="006C48D8" w:rsidRPr="00DA3BBC" w:rsidRDefault="006C48D8" w:rsidP="006C48D8">
      <w:pPr>
        <w:pStyle w:val="B1"/>
        <w:rPr>
          <w:lang w:eastAsia="zh-CN"/>
        </w:rPr>
      </w:pPr>
      <w:r w:rsidRPr="00DA3BBC">
        <w:rPr>
          <w:rFonts w:eastAsia="Malgun Gothic"/>
        </w:rPr>
        <w:t>-</w:t>
      </w:r>
      <w:r w:rsidRPr="00DA3BBC">
        <w:tab/>
        <w:t>NF Specific Service authorization information.</w:t>
      </w:r>
    </w:p>
    <w:p w14:paraId="0BBE8D03" w14:textId="77777777" w:rsidR="006C48D8" w:rsidRPr="00DA3BBC" w:rsidRDefault="006C48D8" w:rsidP="006C48D8">
      <w:pPr>
        <w:pStyle w:val="B1"/>
        <w:rPr>
          <w:lang w:eastAsia="zh-CN"/>
        </w:rPr>
      </w:pPr>
      <w:r w:rsidRPr="00DA3BBC">
        <w:t>-</w:t>
      </w:r>
      <w:r w:rsidRPr="00DA3BBC">
        <w:tab/>
        <w:t xml:space="preserve">if applicable, </w:t>
      </w:r>
      <w:r w:rsidRPr="00DA3BBC">
        <w:rPr>
          <w:lang w:eastAsia="zh-CN"/>
        </w:rPr>
        <w:t>Names of supported services.</w:t>
      </w:r>
    </w:p>
    <w:p w14:paraId="28346CE8" w14:textId="77777777" w:rsidR="006C48D8" w:rsidRPr="00DA3BBC" w:rsidRDefault="006C48D8" w:rsidP="006C48D8">
      <w:pPr>
        <w:pStyle w:val="B1"/>
        <w:rPr>
          <w:lang w:eastAsia="zh-CN"/>
        </w:rPr>
      </w:pPr>
      <w:r w:rsidRPr="00DA3BBC">
        <w:t>-</w:t>
      </w:r>
      <w:r w:rsidRPr="00DA3BBC">
        <w:tab/>
      </w:r>
      <w:r w:rsidRPr="00DA3BBC">
        <w:rPr>
          <w:lang w:eastAsia="zh-CN"/>
        </w:rPr>
        <w:t>Endpoint Address(es) of instance(s) of each supported service.</w:t>
      </w:r>
    </w:p>
    <w:p w14:paraId="7E42B853" w14:textId="77777777" w:rsidR="006C48D8" w:rsidRPr="00DA3BBC" w:rsidRDefault="006C48D8" w:rsidP="006C48D8">
      <w:pPr>
        <w:pStyle w:val="B1"/>
        <w:rPr>
          <w:lang w:eastAsia="zh-CN"/>
        </w:rPr>
      </w:pPr>
      <w:r w:rsidRPr="00DA3BBC">
        <w:rPr>
          <w:lang w:eastAsia="zh-CN"/>
        </w:rPr>
        <w:t>-</w:t>
      </w:r>
      <w:r w:rsidRPr="00DA3BBC">
        <w:rPr>
          <w:lang w:eastAsia="zh-CN"/>
        </w:rPr>
        <w:tab/>
        <w:t>Identification of stored data/information.</w:t>
      </w:r>
    </w:p>
    <w:p w14:paraId="60A64342" w14:textId="77777777" w:rsidR="006C48D8" w:rsidRPr="00DA3BBC" w:rsidRDefault="006C48D8" w:rsidP="006C48D8">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656F2599" w14:textId="77777777" w:rsidR="006C48D8" w:rsidRPr="00DA3BBC" w:rsidRDefault="006C48D8" w:rsidP="006C48D8">
      <w:pPr>
        <w:pStyle w:val="B1"/>
        <w:rPr>
          <w:lang w:eastAsia="zh-CN"/>
        </w:rPr>
      </w:pPr>
      <w:r w:rsidRPr="00DA3BBC">
        <w:rPr>
          <w:lang w:eastAsia="zh-CN"/>
        </w:rPr>
        <w:t>-</w:t>
      </w:r>
      <w:r w:rsidRPr="00DA3BBC">
        <w:rPr>
          <w:lang w:eastAsia="zh-CN"/>
        </w:rPr>
        <w:tab/>
        <w:t>Other service parameter, e.g. DNN or DNN list, notification endpoint for each type of notification that the NF service is interested in receiving.</w:t>
      </w:r>
    </w:p>
    <w:p w14:paraId="74024AA0" w14:textId="77777777" w:rsidR="006C48D8" w:rsidRPr="00DA3BBC" w:rsidRDefault="006C48D8" w:rsidP="006C48D8">
      <w:pPr>
        <w:pStyle w:val="B1"/>
      </w:pPr>
      <w:r w:rsidRPr="00DA3BBC">
        <w:t>-</w:t>
      </w:r>
      <w:r w:rsidRPr="00DA3BBC">
        <w:tab/>
        <w:t>Location information for the NF instance.</w:t>
      </w:r>
    </w:p>
    <w:p w14:paraId="16F5D97C" w14:textId="77777777" w:rsidR="006C48D8" w:rsidRPr="00DA3BBC" w:rsidRDefault="006C48D8" w:rsidP="006C48D8">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70A5192D" w14:textId="77777777" w:rsidR="006C48D8" w:rsidRPr="00DA3BBC" w:rsidRDefault="006C48D8" w:rsidP="006C48D8">
      <w:pPr>
        <w:pStyle w:val="B1"/>
      </w:pPr>
      <w:r w:rsidRPr="00DA3BBC">
        <w:t>-</w:t>
      </w:r>
      <w:r w:rsidRPr="00DA3BBC">
        <w:tab/>
        <w:t>TAI(s).</w:t>
      </w:r>
    </w:p>
    <w:p w14:paraId="08C3B6DB" w14:textId="77777777" w:rsidR="006C48D8" w:rsidRPr="00DA3BBC" w:rsidRDefault="006C48D8" w:rsidP="006C48D8">
      <w:pPr>
        <w:pStyle w:val="B1"/>
      </w:pPr>
      <w:r w:rsidRPr="00DA3BBC">
        <w:t>-</w:t>
      </w:r>
      <w:r w:rsidRPr="00DA3BBC">
        <w:tab/>
        <w:t>NF load information.</w:t>
      </w:r>
    </w:p>
    <w:p w14:paraId="574AAB6D" w14:textId="77777777" w:rsidR="006C48D8" w:rsidRPr="00DA3BBC" w:rsidRDefault="006C48D8" w:rsidP="006C48D8">
      <w:pPr>
        <w:pStyle w:val="B1"/>
      </w:pPr>
      <w:r w:rsidRPr="00DA3BBC">
        <w:t>-</w:t>
      </w:r>
      <w:r w:rsidRPr="00DA3BBC">
        <w:tab/>
        <w:t>Routing Indicator, Home Network Public Key identifier, for UDM and AUSF.</w:t>
      </w:r>
    </w:p>
    <w:p w14:paraId="669F5374" w14:textId="77777777" w:rsidR="006C48D8" w:rsidRPr="00DA3BBC" w:rsidRDefault="006C48D8" w:rsidP="006C48D8">
      <w:pPr>
        <w:pStyle w:val="B1"/>
      </w:pPr>
      <w:r w:rsidRPr="00DA3BBC">
        <w:t>-</w:t>
      </w:r>
      <w:r w:rsidRPr="00DA3BBC">
        <w:tab/>
        <w:t>For UDM, AUSF and NSSAAF in the case of access to an SNPN using credentials owned by a Credentials Holder with AAA Server, identification of Credentials Holder (i.e. the realm of the Network Specific Identifier based SUPI).</w:t>
      </w:r>
    </w:p>
    <w:p w14:paraId="095187B3" w14:textId="77777777" w:rsidR="006C48D8" w:rsidRPr="00DA3BBC" w:rsidRDefault="006C48D8" w:rsidP="006C48D8">
      <w:pPr>
        <w:pStyle w:val="B1"/>
      </w:pPr>
      <w:r w:rsidRPr="00DA3BBC">
        <w:t>-</w:t>
      </w:r>
      <w:r w:rsidRPr="00DA3BBC">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7CF897D" w14:textId="77777777" w:rsidR="006C48D8" w:rsidRPr="00DA3BBC" w:rsidRDefault="006C48D8" w:rsidP="006C48D8">
      <w:pPr>
        <w:pStyle w:val="B1"/>
      </w:pPr>
      <w:r w:rsidRPr="00DA3BBC">
        <w:t>-</w:t>
      </w:r>
      <w:r w:rsidRPr="00DA3BBC">
        <w:tab/>
        <w:t>For AUSF and NSSAAF in the case of SNPN Onboarding using a DCS with AAA server, identification of DCS (i.e. the realm of the Network Specific Identifier based SUPI).</w:t>
      </w:r>
    </w:p>
    <w:p w14:paraId="0FDA4160" w14:textId="77777777" w:rsidR="006C48D8" w:rsidRPr="00DA3BBC" w:rsidRDefault="006C48D8" w:rsidP="006C48D8">
      <w:pPr>
        <w:pStyle w:val="B1"/>
      </w:pPr>
      <w:r w:rsidRPr="00DA3BBC">
        <w:lastRenderedPageBreak/>
        <w:t>-</w:t>
      </w:r>
      <w:r w:rsidRPr="00DA3BBC">
        <w:tab/>
        <w:t>For UDM and AUSF, and if UDM/AUSF is used as DCS in the case of SNPN Onboarding, identification of DCS (i.e. the realm if Network Specific Identifier based SUPI, or the MCC and MNC if IMSI based SUPI).</w:t>
      </w:r>
    </w:p>
    <w:p w14:paraId="430AC5DC" w14:textId="77777777" w:rsidR="006C48D8" w:rsidRPr="00DA3BBC" w:rsidRDefault="006C48D8" w:rsidP="006C48D8">
      <w:pPr>
        <w:pStyle w:val="B1"/>
      </w:pPr>
      <w:r w:rsidRPr="00DA3BBC">
        <w:t>-</w:t>
      </w:r>
      <w:r w:rsidRPr="00DA3BBC">
        <w:tab/>
        <w:t>One or more GUAMI(s), in the case of AMF.</w:t>
      </w:r>
    </w:p>
    <w:p w14:paraId="0F55556D" w14:textId="77777777" w:rsidR="006C48D8" w:rsidRPr="00DA3BBC" w:rsidRDefault="006C48D8" w:rsidP="006C48D8">
      <w:pPr>
        <w:pStyle w:val="B1"/>
      </w:pPr>
      <w:r w:rsidRPr="00DA3BBC">
        <w:t>-</w:t>
      </w:r>
      <w:r w:rsidRPr="00DA3BBC">
        <w:tab/>
        <w:t>SMF area identity(</w:t>
      </w:r>
      <w:proofErr w:type="spellStart"/>
      <w:r w:rsidRPr="00DA3BBC">
        <w:t>ies</w:t>
      </w:r>
      <w:proofErr w:type="spellEnd"/>
      <w:r w:rsidRPr="00DA3BBC">
        <w:t>) in the case of UPF.</w:t>
      </w:r>
    </w:p>
    <w:p w14:paraId="57BAFB88" w14:textId="77777777" w:rsidR="006C48D8" w:rsidRPr="00DA3BBC" w:rsidRDefault="006C48D8" w:rsidP="006C48D8">
      <w:pPr>
        <w:pStyle w:val="B1"/>
      </w:pPr>
      <w:r w:rsidRPr="00DA3BBC">
        <w:t>-</w:t>
      </w:r>
      <w:r w:rsidRPr="00DA3BBC">
        <w:tab/>
        <w:t>UDM Group ID, range(s) of SUPIs, range(s) of GPSIs, range(s) of internal group identifiers, range(s) of external group identifiers for UDM.</w:t>
      </w:r>
    </w:p>
    <w:p w14:paraId="3B506E71" w14:textId="77777777" w:rsidR="006C48D8" w:rsidRPr="00DA3BBC" w:rsidRDefault="006C48D8" w:rsidP="006C48D8">
      <w:pPr>
        <w:pStyle w:val="B1"/>
      </w:pPr>
      <w:r w:rsidRPr="00DA3BBC">
        <w:t>-</w:t>
      </w:r>
      <w:r w:rsidRPr="00DA3BBC">
        <w:tab/>
        <w:t>UDR Group ID, range(s) of SUPIs, range(s) of GPSIs, range(s) of external group identifiers for UDR.</w:t>
      </w:r>
    </w:p>
    <w:p w14:paraId="17A9BD52" w14:textId="77777777" w:rsidR="006C48D8" w:rsidRPr="00DA3BBC" w:rsidRDefault="006C48D8" w:rsidP="006C48D8">
      <w:pPr>
        <w:pStyle w:val="B1"/>
      </w:pPr>
      <w:r w:rsidRPr="00DA3BBC">
        <w:t>-</w:t>
      </w:r>
      <w:r w:rsidRPr="00DA3BBC">
        <w:tab/>
        <w:t>AUSF Group ID, range(s) of SUPIs for AUSF.</w:t>
      </w:r>
    </w:p>
    <w:p w14:paraId="65D0A537" w14:textId="77777777" w:rsidR="006C48D8" w:rsidRPr="00DA3BBC" w:rsidRDefault="006C48D8" w:rsidP="006C48D8">
      <w:pPr>
        <w:pStyle w:val="B1"/>
      </w:pPr>
      <w:r w:rsidRPr="00DA3BBC">
        <w:t>-</w:t>
      </w:r>
      <w:r w:rsidRPr="00DA3BBC">
        <w:tab/>
        <w:t>PCF Group ID, range(s) of SUPIs for PCF.</w:t>
      </w:r>
    </w:p>
    <w:p w14:paraId="105F1230" w14:textId="77777777" w:rsidR="006C48D8" w:rsidRPr="00DA3BBC" w:rsidRDefault="006C48D8" w:rsidP="006C48D8">
      <w:pPr>
        <w:pStyle w:val="B1"/>
      </w:pPr>
      <w:r w:rsidRPr="00DA3BBC">
        <w:t>-</w:t>
      </w:r>
      <w:r w:rsidRPr="00DA3BBC">
        <w:tab/>
        <w:t>HSS Group ID, set(s) of IMPIs, set(s) of IMPU, set(s) of IMSIs, set(s) of PSIs, set(s) of MSISDN for HSS.</w:t>
      </w:r>
    </w:p>
    <w:p w14:paraId="2A4981CC" w14:textId="484FCBB9" w:rsidR="006C48D8" w:rsidRPr="00DA3BBC" w:rsidRDefault="006C48D8" w:rsidP="006C48D8">
      <w:pPr>
        <w:pStyle w:val="B1"/>
      </w:pPr>
      <w:r w:rsidRPr="00DA3BBC">
        <w:t>-</w:t>
      </w:r>
      <w:r w:rsidRPr="00DA3BBC">
        <w:tab/>
      </w:r>
      <w:ins w:id="5" w:author="Nokia" w:date="2022-02-14T19:07:00Z">
        <w:r w:rsidR="00C8770B" w:rsidRPr="00402029">
          <w:t>For NWDAF</w:t>
        </w:r>
      </w:ins>
      <w:ins w:id="6" w:author="Nokia" w:date="2022-02-14T19:08:00Z">
        <w:r w:rsidR="00C8770B" w:rsidRPr="00402029">
          <w:t xml:space="preserve">: </w:t>
        </w:r>
      </w:ins>
      <w:r w:rsidRPr="00402029">
        <w:t>Supported Analytics ID(s), possibly per service, NWDAF Serving Area information (i.e. list of TAIs for which the NWDAF can provide services and/or data), Supported Analytics Delay per Analytics ID</w:t>
      </w:r>
      <w:ins w:id="7" w:author="Samsung r02" w:date="2022-02-15T15:15:00Z">
        <w:r w:rsidR="00737C64" w:rsidRPr="00402029">
          <w:t xml:space="preserve"> (if available</w:t>
        </w:r>
      </w:ins>
      <w:ins w:id="8" w:author="Samsung r02" w:date="2022-02-15T15:16:00Z">
        <w:r w:rsidR="00737C64" w:rsidRPr="00402029">
          <w:t>)</w:t>
        </w:r>
      </w:ins>
      <w:r w:rsidRPr="00402029">
        <w:t xml:space="preserve">, NF types of the NF data sources, NF Set IDs of the NF data sources, if available, </w:t>
      </w:r>
      <w:ins w:id="9" w:author="China Unicom" w:date="2022-01-26T15:42:00Z">
        <w:r w:rsidR="004A4099" w:rsidRPr="00402029">
          <w:t>Analytics aggregation capability</w:t>
        </w:r>
      </w:ins>
      <w:ins w:id="10" w:author="Nokia" w:date="2022-02-14T19:08:00Z">
        <w:r w:rsidR="00C8770B" w:rsidRPr="00402029">
          <w:t xml:space="preserve"> (if available),</w:t>
        </w:r>
      </w:ins>
      <w:ins w:id="11" w:author="China Unicom" w:date="2022-01-26T15:42:00Z">
        <w:r w:rsidR="004A4099" w:rsidRPr="00402029">
          <w:t xml:space="preserve"> </w:t>
        </w:r>
        <w:bookmarkStart w:id="12" w:name="_GoBack"/>
        <w:bookmarkEnd w:id="12"/>
        <w:r w:rsidR="004A4099" w:rsidRPr="00402029">
          <w:t>Analytics metadata provisioning capability</w:t>
        </w:r>
      </w:ins>
      <w:ins w:id="13" w:author="Nokia" w:date="2022-02-14T19:08:00Z">
        <w:r w:rsidR="00C8770B" w:rsidRPr="00402029">
          <w:t xml:space="preserve"> (if available)</w:t>
        </w:r>
      </w:ins>
      <w:ins w:id="14" w:author="China Unicom" w:date="2022-01-26T11:08:00Z">
        <w:r w:rsidRPr="00402029">
          <w:rPr>
            <w:rFonts w:eastAsia="DengXian" w:hint="eastAsia"/>
            <w:lang w:eastAsia="zh-CN"/>
          </w:rPr>
          <w:t>,</w:t>
        </w:r>
      </w:ins>
      <w:ins w:id="15" w:author="China Unicom" w:date="2022-01-26T11:12:00Z">
        <w:r w:rsidR="004D6A9E" w:rsidRPr="00402029">
          <w:rPr>
            <w:lang w:eastAsia="zh-CN"/>
          </w:rPr>
          <w:t xml:space="preserve"> </w:t>
        </w:r>
      </w:ins>
      <w:ins w:id="16" w:author="China Unicom" w:date="2022-01-26T15:34:00Z">
        <w:r w:rsidR="004A4099" w:rsidRPr="00402029">
          <w:t>ML model Filter information parameters S-NSSAI(s) and Area(s) of Interest for the trained ML model(s) per Analytics ID(s)</w:t>
        </w:r>
      </w:ins>
      <w:ins w:id="17" w:author="Nokia" w:date="2022-02-14T19:08:00Z">
        <w:r w:rsidR="00C8770B" w:rsidRPr="00402029">
          <w:t xml:space="preserve"> (if available)</w:t>
        </w:r>
      </w:ins>
      <w:ins w:id="18" w:author="China Unicom" w:date="2022-01-26T11:12:00Z">
        <w:del w:id="19" w:author="Nokia" w:date="2022-02-14T19:08:00Z">
          <w:r w:rsidR="004D6A9E" w:rsidRPr="00402029" w:rsidDel="00C8770B">
            <w:rPr>
              <w:rFonts w:eastAsia="DengXian"/>
              <w:lang w:eastAsia="zh-CN"/>
            </w:rPr>
            <w:delText>,</w:delText>
          </w:r>
        </w:del>
      </w:ins>
      <w:ins w:id="20" w:author="China Unicom" w:date="2022-01-26T11:06:00Z">
        <w:del w:id="21" w:author="Nokia" w:date="2022-02-14T19:08:00Z">
          <w:r w:rsidRPr="00402029" w:rsidDel="00C8770B">
            <w:rPr>
              <w:rFonts w:eastAsia="DengXian"/>
              <w:lang w:eastAsia="zh-CN"/>
            </w:rPr>
            <w:delText xml:space="preserve"> </w:delText>
          </w:r>
        </w:del>
      </w:ins>
      <w:del w:id="22" w:author="Nokia" w:date="2022-02-14T19:08:00Z">
        <w:r w:rsidRPr="00402029" w:rsidDel="00C8770B">
          <w:delText>in the case of NWDAF</w:delText>
        </w:r>
      </w:del>
      <w:r w:rsidRPr="00402029">
        <w:t>.</w:t>
      </w:r>
    </w:p>
    <w:p w14:paraId="61053816" w14:textId="77777777" w:rsidR="006C48D8" w:rsidRPr="00DA3BBC" w:rsidRDefault="006C48D8" w:rsidP="006C48D8">
      <w:pPr>
        <w:pStyle w:val="NO"/>
      </w:pPr>
      <w:r w:rsidRPr="00DA3BBC">
        <w:t>NOTE 4:</w:t>
      </w:r>
      <w:r w:rsidRPr="00DA3BBC">
        <w:tab/>
        <w:t>The NWDAF's Serving Area information is common to all its supported Analytics IDs.</w:t>
      </w:r>
    </w:p>
    <w:p w14:paraId="2045A10D" w14:textId="77777777" w:rsidR="006C48D8" w:rsidRPr="00DA3BBC" w:rsidRDefault="006C48D8" w:rsidP="006C48D8">
      <w:pPr>
        <w:pStyle w:val="NO"/>
      </w:pPr>
      <w:r w:rsidRPr="00DA3BBC">
        <w:t>NOTE 5:</w:t>
      </w:r>
      <w:r w:rsidRPr="00DA3BBC">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02945" w14:textId="77777777" w:rsidR="006C48D8" w:rsidRPr="00DA3BBC" w:rsidRDefault="006C48D8" w:rsidP="006C48D8">
      <w:pPr>
        <w:pStyle w:val="NO"/>
      </w:pPr>
      <w:r w:rsidRPr="00DA3BBC">
        <w:t>NOTE 6:</w:t>
      </w:r>
      <w:r w:rsidRPr="00DA3BBC">
        <w:tab/>
        <w:t>The determination of Supported Analytics Delay, and how the NWDAF avoid updating its Supported Analytics Delay in NRF frequently is NWDAF implementation specific.</w:t>
      </w:r>
    </w:p>
    <w:p w14:paraId="7A7C02B8" w14:textId="77777777" w:rsidR="006C48D8" w:rsidRPr="00DA3BBC" w:rsidRDefault="006C48D8" w:rsidP="006C48D8">
      <w:pPr>
        <w:pStyle w:val="B1"/>
      </w:pPr>
      <w:r w:rsidRPr="00DA3BBC">
        <w:t>-</w:t>
      </w:r>
      <w:r w:rsidRPr="00DA3BBC">
        <w:tab/>
        <w:t>Event ID(s) supported by AFs, in the case of NEF.</w:t>
      </w:r>
    </w:p>
    <w:p w14:paraId="02815811" w14:textId="77777777" w:rsidR="006C48D8" w:rsidRPr="00DA3BBC" w:rsidRDefault="006C48D8" w:rsidP="006C48D8">
      <w:pPr>
        <w:pStyle w:val="B1"/>
      </w:pPr>
      <w:r w:rsidRPr="00DA3BBC">
        <w:t>-</w:t>
      </w:r>
      <w:r w:rsidRPr="00DA3BBC">
        <w:tab/>
        <w:t>Application Identifier(s) supported by AFs, in the case of NEF.</w:t>
      </w:r>
    </w:p>
    <w:p w14:paraId="371C2405" w14:textId="77777777" w:rsidR="006C48D8" w:rsidRPr="00DA3BBC" w:rsidRDefault="006C48D8" w:rsidP="006C48D8">
      <w:pPr>
        <w:pStyle w:val="B1"/>
      </w:pPr>
      <w:r w:rsidRPr="00DA3BBC">
        <w:t>-</w:t>
      </w:r>
      <w:r w:rsidRPr="00DA3BBC">
        <w:tab/>
        <w:t>Range(s) of External Identifiers, or range(s) of External Group Identifiers, or the domain names served by the NEF, in the case of NEF.</w:t>
      </w:r>
    </w:p>
    <w:p w14:paraId="4D9EB53A" w14:textId="77777777" w:rsidR="006C48D8" w:rsidRPr="00DA3BBC" w:rsidRDefault="006C48D8" w:rsidP="006C48D8">
      <w:pPr>
        <w:pStyle w:val="NO"/>
      </w:pPr>
      <w:r w:rsidRPr="00DA3BBC">
        <w:t>NOTE 7:</w:t>
      </w:r>
      <w:r w:rsidRPr="00DA3BBC">
        <w:tab/>
        <w:t>This is applicable when NEF exposes AF information for analytics purpose as detailed in TS 23.288 [86].</w:t>
      </w:r>
    </w:p>
    <w:p w14:paraId="5C9B41A5" w14:textId="77777777" w:rsidR="006C48D8" w:rsidRPr="00DA3BBC" w:rsidRDefault="006C48D8" w:rsidP="006C48D8">
      <w:pPr>
        <w:pStyle w:val="NO"/>
      </w:pPr>
      <w:r w:rsidRPr="00DA3BBC">
        <w:t>NOTE 8:</w:t>
      </w:r>
      <w:r w:rsidRPr="00DA3BBC">
        <w:tab/>
        <w:t>It is expected service authorization information is usually provided by OA&amp;M system, and it can also be included in the NF profile in the case that e.g. an NF instance has an exceptional service authorization information.</w:t>
      </w:r>
    </w:p>
    <w:p w14:paraId="4B322D09" w14:textId="77777777" w:rsidR="006C48D8" w:rsidRPr="00DA3BBC" w:rsidRDefault="006C48D8" w:rsidP="006C48D8">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EF680CB" w14:textId="77777777" w:rsidR="006C48D8" w:rsidRPr="00DA3BBC" w:rsidRDefault="006C48D8" w:rsidP="006C48D8">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1B7D360" w14:textId="77777777" w:rsidR="006C48D8" w:rsidRPr="00DA3BBC" w:rsidRDefault="006C48D8" w:rsidP="006C48D8">
      <w:pPr>
        <w:pStyle w:val="B1"/>
      </w:pPr>
      <w:r w:rsidRPr="00DA3BBC">
        <w:t>-</w:t>
      </w:r>
      <w:r w:rsidRPr="00DA3BBC">
        <w:tab/>
        <w:t>SCP Domain the NF belongs to.</w:t>
      </w:r>
    </w:p>
    <w:p w14:paraId="7434C55D" w14:textId="77777777" w:rsidR="006C48D8" w:rsidRPr="00DA3BBC" w:rsidRDefault="006C48D8" w:rsidP="006C48D8">
      <w:pPr>
        <w:pStyle w:val="B1"/>
      </w:pPr>
      <w:r w:rsidRPr="00DA3BBC">
        <w:t>-</w:t>
      </w:r>
      <w:r w:rsidRPr="00DA3BBC">
        <w:tab/>
        <w:t>DCCF Serving Area information, NF types of the data sources, NF Set IDs of the data sources, if available, in the case of DCCF.</w:t>
      </w:r>
    </w:p>
    <w:p w14:paraId="27848988" w14:textId="77777777" w:rsidR="006C48D8" w:rsidRPr="00DA3BBC" w:rsidRDefault="006C48D8" w:rsidP="006C48D8">
      <w:pPr>
        <w:pStyle w:val="B1"/>
      </w:pPr>
      <w:r w:rsidRPr="00DA3BBC">
        <w:t>-</w:t>
      </w:r>
      <w:r w:rsidRPr="00DA3BBC">
        <w:tab/>
        <w:t>Supported DNAI list, in the case of SMF.</w:t>
      </w:r>
    </w:p>
    <w:p w14:paraId="229CECEA" w14:textId="77777777" w:rsidR="006C48D8" w:rsidRPr="00DA3BBC" w:rsidRDefault="006C48D8" w:rsidP="006C48D8">
      <w:pPr>
        <w:pStyle w:val="B1"/>
      </w:pPr>
      <w:r w:rsidRPr="00DA3BBC">
        <w:lastRenderedPageBreak/>
        <w:t>-</w:t>
      </w:r>
      <w:r w:rsidRPr="00DA3BBC">
        <w:tab/>
        <w:t>For SNPN, capability to support SNPN Onboarding, in the case of AMF and SMF.</w:t>
      </w:r>
    </w:p>
    <w:p w14:paraId="4618F6C7" w14:textId="77777777" w:rsidR="00C55649" w:rsidRDefault="00C55649">
      <w:pPr>
        <w:rPr>
          <w:rFonts w:eastAsia="DengXian"/>
          <w:lang w:eastAsia="zh-CN"/>
        </w:rPr>
      </w:pPr>
    </w:p>
    <w:p w14:paraId="7F4137A4" w14:textId="7A685E55" w:rsidR="00F122C8" w:rsidRDefault="00F122C8" w:rsidP="00F12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72B35A51" w14:textId="77777777" w:rsidR="00F122C8" w:rsidRPr="00DA3BBC" w:rsidRDefault="00F122C8" w:rsidP="00F122C8">
      <w:pPr>
        <w:pStyle w:val="3"/>
      </w:pPr>
      <w:bookmarkStart w:id="23" w:name="_Toc20150241"/>
      <w:bookmarkStart w:id="24" w:name="_Toc27847049"/>
      <w:bookmarkStart w:id="25" w:name="_Toc36188181"/>
      <w:bookmarkStart w:id="26" w:name="_Toc45184092"/>
      <w:bookmarkStart w:id="27" w:name="_Toc47342934"/>
      <w:bookmarkStart w:id="28" w:name="_Toc51769636"/>
      <w:bookmarkStart w:id="29" w:name="_Toc91148807"/>
      <w:r w:rsidRPr="00DA3BBC">
        <w:t>6.3.13</w:t>
      </w:r>
      <w:r w:rsidRPr="00DA3BBC">
        <w:tab/>
        <w:t>NWDAF discovery and selection</w:t>
      </w:r>
      <w:bookmarkEnd w:id="23"/>
      <w:bookmarkEnd w:id="24"/>
      <w:bookmarkEnd w:id="25"/>
      <w:bookmarkEnd w:id="26"/>
      <w:bookmarkEnd w:id="27"/>
      <w:bookmarkEnd w:id="28"/>
      <w:bookmarkEnd w:id="29"/>
    </w:p>
    <w:p w14:paraId="659CCEA8" w14:textId="77777777" w:rsidR="00F122C8" w:rsidRPr="00DA3BBC" w:rsidRDefault="00F122C8" w:rsidP="00F122C8">
      <w:r w:rsidRPr="00DA3BBC">
        <w:t>Multiple instances of NWDAF may be deployed in a network.</w:t>
      </w:r>
    </w:p>
    <w:p w14:paraId="4BB0FF30" w14:textId="77777777" w:rsidR="00F122C8" w:rsidRPr="00DA3BBC" w:rsidRDefault="00F122C8" w:rsidP="00F122C8">
      <w:r w:rsidRPr="00DA3BBC">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03AAD73" w14:textId="77777777" w:rsidR="00F122C8" w:rsidRPr="00DA3BBC" w:rsidRDefault="00F122C8" w:rsidP="00F122C8">
      <w:r w:rsidRPr="00DA3BBC">
        <w:t>The NRF may return one or more candidate NWDAF instance(s) and each candidate NWDAF instance (based on its registered profile) supports the Analytics ID with a time that is less than or equal to the Supported Analytics Delay.</w:t>
      </w:r>
    </w:p>
    <w:p w14:paraId="461D0CE3" w14:textId="77777777" w:rsidR="00F122C8" w:rsidRPr="00DA3BBC" w:rsidRDefault="00F122C8" w:rsidP="00F122C8">
      <w:r w:rsidRPr="00DA3BBC">
        <w:t>The following factors may be considered by the NF consumer for NWDAF selection:</w:t>
      </w:r>
    </w:p>
    <w:p w14:paraId="638440D2" w14:textId="77777777" w:rsidR="00F122C8" w:rsidRPr="00DA3BBC" w:rsidRDefault="00F122C8" w:rsidP="00F122C8">
      <w:pPr>
        <w:pStyle w:val="B1"/>
      </w:pPr>
      <w:r w:rsidRPr="00DA3BBC">
        <w:t>-</w:t>
      </w:r>
      <w:r w:rsidRPr="00DA3BBC">
        <w:tab/>
        <w:t>S-NSSAI.</w:t>
      </w:r>
    </w:p>
    <w:p w14:paraId="63B7A8C1" w14:textId="77777777" w:rsidR="00F122C8" w:rsidRPr="00DA3BBC" w:rsidRDefault="00F122C8" w:rsidP="00F122C8">
      <w:pPr>
        <w:pStyle w:val="B1"/>
      </w:pPr>
      <w:r w:rsidRPr="00DA3BBC">
        <w:t>-</w:t>
      </w:r>
      <w:r w:rsidRPr="00DA3BBC">
        <w:tab/>
        <w:t>Analytics ID(s).</w:t>
      </w:r>
    </w:p>
    <w:p w14:paraId="17D1E69B" w14:textId="77777777" w:rsidR="00F122C8" w:rsidRPr="00DA3BBC" w:rsidRDefault="00F122C8" w:rsidP="00F122C8">
      <w:pPr>
        <w:pStyle w:val="B1"/>
      </w:pPr>
      <w:r w:rsidRPr="00DA3BBC">
        <w:t>-</w:t>
      </w:r>
      <w:r w:rsidRPr="00DA3BBC">
        <w:tab/>
        <w:t>Supported service(s), possibly with their associated Analytics IDs.</w:t>
      </w:r>
    </w:p>
    <w:p w14:paraId="6A8890C3" w14:textId="77777777" w:rsidR="00F122C8" w:rsidRPr="00DA3BBC" w:rsidRDefault="00F122C8" w:rsidP="00F122C8">
      <w:pPr>
        <w:pStyle w:val="B1"/>
      </w:pPr>
      <w:r w:rsidRPr="00DA3BBC">
        <w:t>-</w:t>
      </w:r>
      <w:r w:rsidRPr="00DA3BBC">
        <w:tab/>
        <w:t>NWDAF Serving Area information, i.e. list of TAIs for which the NWDAF can provide analytics, trained ML models and/or data.</w:t>
      </w:r>
    </w:p>
    <w:p w14:paraId="14267B7C" w14:textId="77777777" w:rsidR="00F122C8" w:rsidRPr="00DA3BBC" w:rsidRDefault="00F122C8" w:rsidP="00F122C8">
      <w:pPr>
        <w:pStyle w:val="NO"/>
      </w:pPr>
      <w:r w:rsidRPr="00DA3BBC">
        <w:t>NOTE 1:</w:t>
      </w:r>
      <w:r w:rsidRPr="00DA3BBC">
        <w:tab/>
        <w:t>If all services provided by one NWDAF do not support the same Analytics ID, the NWDAF registers the Analytics IDs of the services at the service level.</w:t>
      </w:r>
    </w:p>
    <w:p w14:paraId="235BF414" w14:textId="77777777" w:rsidR="00F122C8" w:rsidRPr="00DA3BBC" w:rsidRDefault="00F122C8" w:rsidP="00F122C8">
      <w:pPr>
        <w:pStyle w:val="NO"/>
      </w:pPr>
      <w:r w:rsidRPr="00DA3BBC">
        <w:t>NOTE 2:</w:t>
      </w:r>
      <w:r w:rsidRPr="00DA3BBC">
        <w:tab/>
        <w:t>Analytics ID(s) at service level take precedence over Analytics ID(s) at NF level.</w:t>
      </w:r>
    </w:p>
    <w:p w14:paraId="19AF674E" w14:textId="77777777" w:rsidR="00F122C8" w:rsidRPr="00DA3BBC" w:rsidRDefault="00F122C8" w:rsidP="00F122C8">
      <w:pPr>
        <w:pStyle w:val="NO"/>
      </w:pPr>
      <w:r w:rsidRPr="00DA3BBC">
        <w:t>NOTE 3:</w:t>
      </w:r>
      <w:r w:rsidRPr="00DA3BBC">
        <w:tab/>
        <w:t xml:space="preserve">For discovery of NWDAF supporting </w:t>
      </w:r>
      <w:proofErr w:type="spellStart"/>
      <w:r w:rsidRPr="00DA3BBC">
        <w:t>Nnwdaf_AnalyticsSubscription</w:t>
      </w:r>
      <w:proofErr w:type="spellEnd"/>
      <w:r w:rsidRPr="00DA3BBC">
        <w:t xml:space="preserve"> or </w:t>
      </w:r>
      <w:proofErr w:type="spellStart"/>
      <w:r w:rsidRPr="00DA3BBC">
        <w:t>Nnwdaf_AnalyticsInfo</w:t>
      </w:r>
      <w:proofErr w:type="spellEnd"/>
      <w:r w:rsidRPr="00DA3BBC">
        <w:t xml:space="preserve"> services, the Analytics IDs at the NWDAF NF profile are used.</w:t>
      </w:r>
    </w:p>
    <w:p w14:paraId="791ACC1C" w14:textId="37399056" w:rsidR="00F122C8" w:rsidRPr="00DA3BBC" w:rsidDel="00F122C8" w:rsidRDefault="00F122C8" w:rsidP="00F122C8">
      <w:pPr>
        <w:pStyle w:val="B1"/>
        <w:rPr>
          <w:del w:id="30" w:author="China Unicom" w:date="2022-01-26T16:20:00Z"/>
        </w:rPr>
      </w:pPr>
      <w:del w:id="31" w:author="China Unicom" w:date="2022-01-26T16:20:00Z">
        <w:r w:rsidRPr="00DA3BBC" w:rsidDel="00F122C8">
          <w:delText>-</w:delText>
        </w:r>
        <w:r w:rsidRPr="00DA3BBC" w:rsidDel="00F122C8">
          <w:tab/>
          <w:delText>NWDAF location information, if the selection is to decide candidates for analytics subscription transfer</w:delText>
        </w:r>
      </w:del>
    </w:p>
    <w:p w14:paraId="141557E5" w14:textId="77777777" w:rsidR="00F122C8" w:rsidRPr="00DA3BBC" w:rsidRDefault="00F122C8" w:rsidP="00F122C8">
      <w:pPr>
        <w:pStyle w:val="B1"/>
      </w:pPr>
      <w:r w:rsidRPr="00DA3BBC">
        <w:t>-</w:t>
      </w:r>
      <w:r w:rsidRPr="00DA3BBC">
        <w:tab/>
        <w:t>(only when DCCF is hosted by NWDAF):</w:t>
      </w:r>
    </w:p>
    <w:p w14:paraId="11D99A20" w14:textId="77777777" w:rsidR="00F122C8" w:rsidRPr="00DA3BBC" w:rsidRDefault="00F122C8" w:rsidP="00F122C8">
      <w:pPr>
        <w:pStyle w:val="B2"/>
      </w:pPr>
      <w:r w:rsidRPr="00DA3BBC">
        <w:t>-</w:t>
      </w:r>
      <w:r w:rsidRPr="00DA3BBC">
        <w:tab/>
        <w:t>NF type of the data source.</w:t>
      </w:r>
    </w:p>
    <w:p w14:paraId="63FA7E5C" w14:textId="77777777" w:rsidR="00F122C8" w:rsidRPr="00DA3BBC" w:rsidRDefault="00F122C8" w:rsidP="00F122C8">
      <w:pPr>
        <w:pStyle w:val="B1"/>
      </w:pPr>
      <w:r w:rsidRPr="00DA3BBC">
        <w:t>-</w:t>
      </w:r>
      <w:r w:rsidRPr="00DA3BBC">
        <w:tab/>
        <w:t>NF Set ID of the data source.</w:t>
      </w:r>
    </w:p>
    <w:p w14:paraId="1BCE8D3B" w14:textId="77777777" w:rsidR="00F122C8" w:rsidRPr="00DA3BBC" w:rsidRDefault="00F122C8" w:rsidP="00F122C8">
      <w:pPr>
        <w:pStyle w:val="NO"/>
      </w:pPr>
      <w:r w:rsidRPr="00DA3BBC">
        <w:t>NOTE 4:</w:t>
      </w:r>
      <w:r w:rsidRPr="00DA3BBC">
        <w:tab/>
        <w:t>Can be used when the NWDAF determines that it needs to discover another NWDAF which is responsible for co-ordinating the collection of required data. The NWDAF does a new discovery for a target NWDAF via NRF using NF Set ID of the data source.</w:t>
      </w:r>
    </w:p>
    <w:p w14:paraId="5E0CC2EF" w14:textId="77777777" w:rsidR="00F122C8" w:rsidRPr="00DA3BBC" w:rsidRDefault="00F122C8" w:rsidP="00F122C8">
      <w:pPr>
        <w:pStyle w:val="NO"/>
      </w:pPr>
      <w:r w:rsidRPr="00DA3BBC">
        <w:t>NOTE 5:</w:t>
      </w:r>
      <w:r w:rsidRPr="00DA3BBC">
        <w:tab/>
        <w:t xml:space="preserve">For discovery of NWDAF supporting </w:t>
      </w:r>
      <w:proofErr w:type="spellStart"/>
      <w:r w:rsidRPr="00DA3BBC">
        <w:t>Nnwdaf_DataManagement</w:t>
      </w:r>
      <w:proofErr w:type="spellEnd"/>
      <w:r w:rsidRPr="00DA3BBC">
        <w:t xml:space="preserve"> service, at least the NWDAF Serving Area information from the NWDAF profile are used.</w:t>
      </w:r>
    </w:p>
    <w:p w14:paraId="2A9F3500" w14:textId="77777777" w:rsidR="00F122C8" w:rsidRPr="00DA3BBC" w:rsidRDefault="00F122C8" w:rsidP="00F122C8">
      <w:pPr>
        <w:pStyle w:val="NO"/>
      </w:pPr>
      <w:r w:rsidRPr="00DA3BBC">
        <w:t>NOTE 6:</w:t>
      </w:r>
      <w:r w:rsidRPr="00DA3BBC">
        <w:tab/>
        <w:t>The presence of NF type of data source or NF set ID of the data source denotes that the NWDAF can collect data from such NF Sets or NF Types.</w:t>
      </w:r>
    </w:p>
    <w:p w14:paraId="38C1033D" w14:textId="77777777" w:rsidR="00F122C8" w:rsidRPr="00DA3BBC" w:rsidRDefault="00F122C8" w:rsidP="00F122C8">
      <w:pPr>
        <w:pStyle w:val="B1"/>
      </w:pPr>
      <w:r w:rsidRPr="00DA3BBC">
        <w:t>-</w:t>
      </w:r>
      <w:r w:rsidRPr="00DA3BBC">
        <w:tab/>
        <w:t>Supported Analytics Delay of the requested Analytics ID(s) (see clause 6.2.6.2).</w:t>
      </w:r>
    </w:p>
    <w:p w14:paraId="5FA60483" w14:textId="77777777" w:rsidR="00F122C8" w:rsidRPr="00DA3BBC" w:rsidRDefault="00F122C8" w:rsidP="00F122C8">
      <w:r w:rsidRPr="00DA3BBC">
        <w:t>In the case of multiple instances of NWDAFs deployment, following factors may also be considered:</w:t>
      </w:r>
    </w:p>
    <w:p w14:paraId="7F080F1F" w14:textId="77777777" w:rsidR="00F122C8" w:rsidRPr="00DA3BBC" w:rsidRDefault="00F122C8" w:rsidP="00F122C8">
      <w:pPr>
        <w:pStyle w:val="B1"/>
      </w:pPr>
      <w:r w:rsidRPr="00DA3BBC">
        <w:t>-</w:t>
      </w:r>
      <w:r w:rsidRPr="00DA3BBC">
        <w:tab/>
        <w:t>NWDAF Capabilities:</w:t>
      </w:r>
    </w:p>
    <w:p w14:paraId="733909ED" w14:textId="77777777" w:rsidR="00F122C8" w:rsidRPr="00DA3BBC" w:rsidRDefault="00F122C8" w:rsidP="00F122C8">
      <w:pPr>
        <w:pStyle w:val="B2"/>
      </w:pPr>
      <w:r w:rsidRPr="00DA3BBC">
        <w:t>-</w:t>
      </w:r>
      <w:r w:rsidRPr="00DA3BBC">
        <w:tab/>
        <w:t>Analytics aggregation capability.</w:t>
      </w:r>
    </w:p>
    <w:p w14:paraId="6E3EB810" w14:textId="77777777" w:rsidR="00F122C8" w:rsidRPr="00DA3BBC" w:rsidRDefault="00F122C8" w:rsidP="00F122C8">
      <w:pPr>
        <w:pStyle w:val="B2"/>
      </w:pPr>
      <w:r w:rsidRPr="00DA3BBC">
        <w:lastRenderedPageBreak/>
        <w:t>-</w:t>
      </w:r>
      <w:r w:rsidRPr="00DA3BBC">
        <w:tab/>
        <w:t>Analytics metadata provisioning capability.</w:t>
      </w:r>
    </w:p>
    <w:p w14:paraId="77283E76" w14:textId="77777777" w:rsidR="00F122C8" w:rsidRPr="00DA3BBC" w:rsidRDefault="00F122C8" w:rsidP="00F122C8">
      <w:r w:rsidRPr="00DA3BBC">
        <w:t>Applicable when NF consumer cannot determine a suitable NWDAF instance based on NRF discovery response, and when NWDAF registration in UDM is supported, as defined in clause 5.2 of TS 23.288 [86]: NF consumers may query UDM (</w:t>
      </w:r>
      <w:proofErr w:type="spellStart"/>
      <w:r w:rsidRPr="00DA3BBC">
        <w:t>Nudm_UECM_Get</w:t>
      </w:r>
      <w:proofErr w:type="spellEnd"/>
      <w:r w:rsidRPr="00DA3BBC">
        <w:t xml:space="preserve"> service operation) for determining the ID of the NWDAF serving the UE. The following factors may be considered by NF consumers to select an NWDAF instance already serving a UE for an Analytics ID:</w:t>
      </w:r>
    </w:p>
    <w:p w14:paraId="5DF1306C" w14:textId="77777777" w:rsidR="00F122C8" w:rsidRPr="00DA3BBC" w:rsidRDefault="00F122C8" w:rsidP="00F122C8">
      <w:pPr>
        <w:pStyle w:val="B1"/>
      </w:pPr>
      <w:r w:rsidRPr="00DA3BBC">
        <w:t>-</w:t>
      </w:r>
      <w:r w:rsidRPr="00DA3BBC">
        <w:tab/>
        <w:t>SUPI.</w:t>
      </w:r>
    </w:p>
    <w:p w14:paraId="08DB8D4F" w14:textId="77777777" w:rsidR="00F122C8" w:rsidRPr="00DA3BBC" w:rsidRDefault="00F122C8" w:rsidP="00F122C8">
      <w:pPr>
        <w:pStyle w:val="B1"/>
      </w:pPr>
      <w:r w:rsidRPr="00DA3BBC">
        <w:t>-</w:t>
      </w:r>
      <w:r w:rsidRPr="00DA3BBC">
        <w:tab/>
        <w:t>Analytics ID(s).</w:t>
      </w:r>
    </w:p>
    <w:p w14:paraId="69C8BCA7" w14:textId="77777777" w:rsidR="00F122C8" w:rsidRPr="00DA3BBC" w:rsidRDefault="00F122C8" w:rsidP="00F122C8">
      <w:r w:rsidRPr="00DA3BBC">
        <w:t>When selecting an NWDAF for ML model provisioning, the following additional factors may be considered by the NWDAF:</w:t>
      </w:r>
    </w:p>
    <w:p w14:paraId="54FA5245" w14:textId="77777777" w:rsidR="00F122C8" w:rsidRPr="00DA3BBC" w:rsidRDefault="00F122C8" w:rsidP="00F122C8">
      <w:pPr>
        <w:pStyle w:val="B1"/>
      </w:pPr>
      <w:r w:rsidRPr="00DA3BBC">
        <w:t>-</w:t>
      </w:r>
      <w:r w:rsidRPr="00DA3BBC">
        <w:tab/>
        <w:t>The</w:t>
      </w:r>
      <w:r>
        <w:t xml:space="preserve"> ML model Filter information parameters S-NSSAI(s) and Area(s) of Interest</w:t>
      </w:r>
      <w:r w:rsidRPr="00DA3BBC">
        <w:t xml:space="preserve"> (see clause 5.2, TS 23.288 [86]) for the trained ML model(s) per Analytics ID(s), if available.</w:t>
      </w:r>
    </w:p>
    <w:p w14:paraId="1BD4B203" w14:textId="77777777" w:rsidR="00F122C8" w:rsidRPr="00F122C8" w:rsidRDefault="00F122C8">
      <w:pPr>
        <w:rPr>
          <w:rFonts w:eastAsia="DengXian"/>
          <w:lang w:eastAsia="zh-CN"/>
        </w:rPr>
      </w:pPr>
    </w:p>
    <w:bookmarkEnd w:id="4"/>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08D77" w14:textId="77777777" w:rsidR="00CE0C25" w:rsidRDefault="00CE0C25">
      <w:pPr>
        <w:spacing w:after="0" w:line="240" w:lineRule="auto"/>
      </w:pPr>
      <w:r>
        <w:separator/>
      </w:r>
    </w:p>
  </w:endnote>
  <w:endnote w:type="continuationSeparator" w:id="0">
    <w:p w14:paraId="4B92053A" w14:textId="77777777" w:rsidR="00CE0C25" w:rsidRDefault="00CE0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58675" w14:textId="77777777" w:rsidR="00CE0C25" w:rsidRDefault="00CE0C25">
      <w:pPr>
        <w:spacing w:after="0" w:line="240" w:lineRule="auto"/>
      </w:pPr>
      <w:r>
        <w:separator/>
      </w:r>
    </w:p>
  </w:footnote>
  <w:footnote w:type="continuationSeparator" w:id="0">
    <w:p w14:paraId="1133F8E7" w14:textId="77777777" w:rsidR="00CE0C25" w:rsidRDefault="00CE0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2029">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97A33B3"/>
    <w:multiLevelType w:val="hybridMultilevel"/>
    <w:tmpl w:val="42703520"/>
    <w:lvl w:ilvl="0" w:tplc="B0C6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39AC36F2"/>
    <w:multiLevelType w:val="hybridMultilevel"/>
    <w:tmpl w:val="F55A0BBE"/>
    <w:lvl w:ilvl="0" w:tplc="0AC44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2">
    <w15:presenceInfo w15:providerId="None" w15:userId="Samsung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C689B"/>
    <w:rsid w:val="000D35AC"/>
    <w:rsid w:val="0012216B"/>
    <w:rsid w:val="00122A10"/>
    <w:rsid w:val="00195581"/>
    <w:rsid w:val="001A0736"/>
    <w:rsid w:val="001A4E0A"/>
    <w:rsid w:val="001A5855"/>
    <w:rsid w:val="001B1C74"/>
    <w:rsid w:val="001B4167"/>
    <w:rsid w:val="001F01DD"/>
    <w:rsid w:val="001F1DA8"/>
    <w:rsid w:val="001F2A4F"/>
    <w:rsid w:val="00214559"/>
    <w:rsid w:val="00221788"/>
    <w:rsid w:val="00252E8B"/>
    <w:rsid w:val="00281326"/>
    <w:rsid w:val="002954B8"/>
    <w:rsid w:val="002A4AD7"/>
    <w:rsid w:val="002A4AF8"/>
    <w:rsid w:val="002E3DF8"/>
    <w:rsid w:val="00300B82"/>
    <w:rsid w:val="00327F80"/>
    <w:rsid w:val="00352143"/>
    <w:rsid w:val="003604EF"/>
    <w:rsid w:val="003B1F56"/>
    <w:rsid w:val="003D4ADC"/>
    <w:rsid w:val="003F13F9"/>
    <w:rsid w:val="003F4565"/>
    <w:rsid w:val="00402029"/>
    <w:rsid w:val="0040753C"/>
    <w:rsid w:val="00421B5E"/>
    <w:rsid w:val="0045365E"/>
    <w:rsid w:val="00465657"/>
    <w:rsid w:val="00467DEF"/>
    <w:rsid w:val="00486A78"/>
    <w:rsid w:val="0049307A"/>
    <w:rsid w:val="004A4099"/>
    <w:rsid w:val="004C3EB4"/>
    <w:rsid w:val="004D6A9E"/>
    <w:rsid w:val="0051717F"/>
    <w:rsid w:val="005220A0"/>
    <w:rsid w:val="005308BB"/>
    <w:rsid w:val="005329C6"/>
    <w:rsid w:val="00544A9A"/>
    <w:rsid w:val="00545813"/>
    <w:rsid w:val="00571B17"/>
    <w:rsid w:val="00582C83"/>
    <w:rsid w:val="005B21C4"/>
    <w:rsid w:val="005C4809"/>
    <w:rsid w:val="00601258"/>
    <w:rsid w:val="0060679A"/>
    <w:rsid w:val="00606AB3"/>
    <w:rsid w:val="00610ACE"/>
    <w:rsid w:val="00613823"/>
    <w:rsid w:val="00620BF0"/>
    <w:rsid w:val="00627BDF"/>
    <w:rsid w:val="006460FD"/>
    <w:rsid w:val="0066225C"/>
    <w:rsid w:val="00691DFF"/>
    <w:rsid w:val="00697E22"/>
    <w:rsid w:val="006A5540"/>
    <w:rsid w:val="006C3469"/>
    <w:rsid w:val="006C48D8"/>
    <w:rsid w:val="006F5212"/>
    <w:rsid w:val="0071657C"/>
    <w:rsid w:val="007364E5"/>
    <w:rsid w:val="00737C64"/>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753DE"/>
    <w:rsid w:val="009B4F88"/>
    <w:rsid w:val="009F13C3"/>
    <w:rsid w:val="009F1616"/>
    <w:rsid w:val="00A24A72"/>
    <w:rsid w:val="00A3212B"/>
    <w:rsid w:val="00A44647"/>
    <w:rsid w:val="00A632B6"/>
    <w:rsid w:val="00A735C2"/>
    <w:rsid w:val="00A77D0C"/>
    <w:rsid w:val="00A80989"/>
    <w:rsid w:val="00A943B7"/>
    <w:rsid w:val="00AD7B2B"/>
    <w:rsid w:val="00AF1CDF"/>
    <w:rsid w:val="00B055C5"/>
    <w:rsid w:val="00B071DF"/>
    <w:rsid w:val="00B10C25"/>
    <w:rsid w:val="00B16B1A"/>
    <w:rsid w:val="00B37CDC"/>
    <w:rsid w:val="00B52A79"/>
    <w:rsid w:val="00B63948"/>
    <w:rsid w:val="00B65565"/>
    <w:rsid w:val="00B6676B"/>
    <w:rsid w:val="00B71F1E"/>
    <w:rsid w:val="00B74B3C"/>
    <w:rsid w:val="00B94578"/>
    <w:rsid w:val="00BA64F5"/>
    <w:rsid w:val="00BA76E7"/>
    <w:rsid w:val="00BB66A6"/>
    <w:rsid w:val="00BC167A"/>
    <w:rsid w:val="00BC62CD"/>
    <w:rsid w:val="00BD13B5"/>
    <w:rsid w:val="00BD333B"/>
    <w:rsid w:val="00BE2D4B"/>
    <w:rsid w:val="00BE7D5F"/>
    <w:rsid w:val="00BF3535"/>
    <w:rsid w:val="00BF7706"/>
    <w:rsid w:val="00C10950"/>
    <w:rsid w:val="00C408AB"/>
    <w:rsid w:val="00C55649"/>
    <w:rsid w:val="00C6349D"/>
    <w:rsid w:val="00C8770B"/>
    <w:rsid w:val="00C9530A"/>
    <w:rsid w:val="00CB0D14"/>
    <w:rsid w:val="00CD6491"/>
    <w:rsid w:val="00CE0C25"/>
    <w:rsid w:val="00CF5397"/>
    <w:rsid w:val="00D179E2"/>
    <w:rsid w:val="00D30E8D"/>
    <w:rsid w:val="00D32083"/>
    <w:rsid w:val="00D4499C"/>
    <w:rsid w:val="00D5764E"/>
    <w:rsid w:val="00D664C3"/>
    <w:rsid w:val="00D73AE2"/>
    <w:rsid w:val="00D80AB7"/>
    <w:rsid w:val="00D85F82"/>
    <w:rsid w:val="00DB5EA5"/>
    <w:rsid w:val="00DE2204"/>
    <w:rsid w:val="00DF645C"/>
    <w:rsid w:val="00E01FFF"/>
    <w:rsid w:val="00E43710"/>
    <w:rsid w:val="00E45896"/>
    <w:rsid w:val="00E60954"/>
    <w:rsid w:val="00E63D19"/>
    <w:rsid w:val="00E8161D"/>
    <w:rsid w:val="00EB2194"/>
    <w:rsid w:val="00EB23F3"/>
    <w:rsid w:val="00EF0ADA"/>
    <w:rsid w:val="00F122C8"/>
    <w:rsid w:val="00F15CD6"/>
    <w:rsid w:val="00F164B8"/>
    <w:rsid w:val="00F203FF"/>
    <w:rsid w:val="00F31B80"/>
    <w:rsid w:val="00F36B8B"/>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173CB6C4-8EA0-431C-B6EB-ABA71CC2843A}">
  <ds:schemaRefs>
    <ds:schemaRef ds:uri="http://schemas.openxmlformats.org/officeDocument/2006/bibliography"/>
  </ds:schemaRefs>
</ds:datastoreItem>
</file>

<file path=customXml/itemProps11.xml><?xml version="1.0" encoding="utf-8"?>
<ds:datastoreItem xmlns:ds="http://schemas.openxmlformats.org/officeDocument/2006/customXml" ds:itemID="{85E90FE7-3C37-4692-8E68-46F9FEA0247A}">
  <ds:schemaRefs>
    <ds:schemaRef ds:uri="http://schemas.openxmlformats.org/officeDocument/2006/bibliography"/>
  </ds:schemaRefs>
</ds:datastoreItem>
</file>

<file path=customXml/itemProps12.xml><?xml version="1.0" encoding="utf-8"?>
<ds:datastoreItem xmlns:ds="http://schemas.openxmlformats.org/officeDocument/2006/customXml" ds:itemID="{F22CE8E0-5936-4160-96D7-31C9391AA17A}">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AE921FF-3272-49D6-8E1F-F43A69482CC4}">
  <ds:schemaRefs>
    <ds:schemaRef ds:uri="http://schemas.openxmlformats.org/officeDocument/2006/bibliography"/>
  </ds:schemaRefs>
</ds:datastoreItem>
</file>

<file path=customXml/itemProps7.xml><?xml version="1.0" encoding="utf-8"?>
<ds:datastoreItem xmlns:ds="http://schemas.openxmlformats.org/officeDocument/2006/customXml" ds:itemID="{12ECD29B-84EC-4749-8738-6EF57DB5CA4A}">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20A30792-E334-4E0F-A020-A9BFB483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2022-02-25T06:56:00Z</dcterms:created>
  <dcterms:modified xsi:type="dcterms:W3CDTF">2022-02-25T06:56:00Z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