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B21484E" w:rsidR="004F0988" w:rsidRDefault="004F0988" w:rsidP="00133525">
            <w:pPr>
              <w:pStyle w:val="ZA"/>
              <w:framePr w:w="0" w:hRule="auto" w:wrap="auto" w:vAnchor="margin" w:hAnchor="text" w:yAlign="inline"/>
            </w:pPr>
            <w:bookmarkStart w:id="0" w:name="page1"/>
            <w:r w:rsidRPr="00F826E9">
              <w:rPr>
                <w:sz w:val="64"/>
              </w:rPr>
              <w:t xml:space="preserve">3GPP </w:t>
            </w:r>
            <w:bookmarkStart w:id="1" w:name="specType1"/>
            <w:r w:rsidR="0063543D" w:rsidRPr="00F826E9">
              <w:rPr>
                <w:sz w:val="64"/>
              </w:rPr>
              <w:t>TR</w:t>
            </w:r>
            <w:bookmarkEnd w:id="1"/>
            <w:r w:rsidRPr="00F826E9">
              <w:rPr>
                <w:sz w:val="64"/>
              </w:rPr>
              <w:t xml:space="preserve"> </w:t>
            </w:r>
            <w:bookmarkStart w:id="2" w:name="specNumber"/>
            <w:r w:rsidR="00F826E9" w:rsidRPr="00F826E9">
              <w:rPr>
                <w:sz w:val="64"/>
              </w:rPr>
              <w:t>23</w:t>
            </w:r>
            <w:r w:rsidRPr="00F826E9">
              <w:rPr>
                <w:sz w:val="64"/>
              </w:rPr>
              <w:t>.</w:t>
            </w:r>
            <w:bookmarkEnd w:id="2"/>
            <w:r w:rsidR="00F826E9" w:rsidRPr="00F826E9">
              <w:rPr>
                <w:sz w:val="64"/>
              </w:rPr>
              <w:t>700-18</w:t>
            </w:r>
            <w:r w:rsidRPr="00F826E9">
              <w:rPr>
                <w:sz w:val="64"/>
              </w:rPr>
              <w:t xml:space="preserve"> </w:t>
            </w:r>
            <w:r w:rsidRPr="00F826E9">
              <w:t>V</w:t>
            </w:r>
            <w:bookmarkStart w:id="3" w:name="specVersion"/>
            <w:r w:rsidR="00F826E9" w:rsidRPr="00F826E9">
              <w:t>0</w:t>
            </w:r>
            <w:r w:rsidRPr="00F826E9">
              <w:t>.</w:t>
            </w:r>
            <w:r w:rsidR="00F826E9" w:rsidRPr="00F826E9">
              <w:t>0</w:t>
            </w:r>
            <w:r w:rsidRPr="00F826E9">
              <w:t>.</w:t>
            </w:r>
            <w:bookmarkEnd w:id="3"/>
            <w:r w:rsidR="00F826E9" w:rsidRPr="00F826E9">
              <w:t>0</w:t>
            </w:r>
            <w:r w:rsidRPr="00F826E9">
              <w:t xml:space="preserve"> </w:t>
            </w:r>
            <w:r w:rsidRPr="00F826E9">
              <w:rPr>
                <w:sz w:val="32"/>
              </w:rPr>
              <w:t>(</w:t>
            </w:r>
            <w:bookmarkStart w:id="4" w:name="issueDate"/>
            <w:r w:rsidR="00F826E9" w:rsidRPr="00F826E9">
              <w:rPr>
                <w:sz w:val="32"/>
              </w:rPr>
              <w:t>202</w:t>
            </w:r>
            <w:r w:rsidR="00524FB4">
              <w:rPr>
                <w:sz w:val="32"/>
              </w:rPr>
              <w:t>2</w:t>
            </w:r>
            <w:r w:rsidRPr="00F826E9">
              <w:rPr>
                <w:sz w:val="32"/>
              </w:rPr>
              <w:t>-</w:t>
            </w:r>
            <w:bookmarkEnd w:id="4"/>
            <w:r w:rsidR="00F826E9" w:rsidRPr="00F826E9">
              <w:rPr>
                <w:sz w:val="32"/>
              </w:rPr>
              <w:t>01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36622A8" w:rsidR="004F0988" w:rsidRDefault="004F0988" w:rsidP="00133525">
            <w:pPr>
              <w:pStyle w:val="ZB"/>
              <w:framePr w:w="0" w:hRule="auto" w:wrap="auto" w:vAnchor="margin" w:hAnchor="text" w:yAlign="inline"/>
            </w:pPr>
            <w:r w:rsidRPr="00F826E9">
              <w:t xml:space="preserve">Technical </w:t>
            </w:r>
            <w:bookmarkStart w:id="5" w:name="spectype2"/>
            <w:r w:rsidR="00D57972" w:rsidRPr="00F826E9">
              <w:t>Report</w:t>
            </w:r>
            <w:bookmarkEnd w:id="5"/>
          </w:p>
          <w:p w14:paraId="462B8E42" w14:textId="41F1C595"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253867D8"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F1229" w:rsidRPr="004F1229">
              <w:t xml:space="preserve">Services and System </w:t>
            </w:r>
            <w:proofErr w:type="gramStart"/>
            <w:r w:rsidR="004F1229" w:rsidRPr="004F1229">
              <w:t>Aspects</w:t>
            </w:r>
            <w:r w:rsidRPr="004F1229">
              <w:t>;</w:t>
            </w:r>
            <w:proofErr w:type="gramEnd"/>
          </w:p>
          <w:bookmarkEnd w:id="6"/>
          <w:p w14:paraId="76181FE4" w14:textId="25F13368" w:rsidR="004F1229" w:rsidRDefault="004F1229" w:rsidP="004F1229">
            <w:pPr>
              <w:pStyle w:val="ZT"/>
              <w:framePr w:wrap="auto" w:hAnchor="text" w:yAlign="inline"/>
            </w:pPr>
            <w:r>
              <w:t>Study on Timing Resiliency and TSC &amp; URLLC enhancements</w:t>
            </w:r>
          </w:p>
          <w:p w14:paraId="04CAC1E0" w14:textId="0034510D" w:rsidR="004F0988" w:rsidRPr="004F1229" w:rsidRDefault="004F1229" w:rsidP="004F1229">
            <w:pPr>
              <w:pStyle w:val="ZT"/>
              <w:framePr w:wrap="auto" w:hAnchor="text" w:yAlign="inline"/>
            </w:pPr>
            <w:r>
              <w:t>(</w:t>
            </w:r>
            <w:r>
              <w:rPr>
                <w:rStyle w:val="ZGSM"/>
              </w:rPr>
              <w:t>Release 18</w:t>
            </w:r>
            <w:r>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80333E6" w:rsidR="00D82E6F" w:rsidRDefault="00057CE8" w:rsidP="00D82E6F">
            <w:r>
              <w:rPr>
                <w:i/>
                <w:noProof/>
              </w:rPr>
              <w:drawing>
                <wp:inline distT="0" distB="0" distL="0" distR="0" wp14:anchorId="4CE0C889" wp14:editId="0A0C6173">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26F08BD1" w14:textId="2193CB0F" w:rsidR="00D82E6F" w:rsidRDefault="004F1229" w:rsidP="00D82E6F">
            <w:pPr>
              <w:jc w:val="right"/>
            </w:pPr>
            <w:bookmarkStart w:id="7" w:name="logos"/>
            <w:r>
              <w:rPr>
                <w:noProof/>
              </w:rPr>
              <w:drawing>
                <wp:inline distT="0" distB="0" distL="0" distR="0" wp14:anchorId="07842277" wp14:editId="41BA427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14:paraId="48DEBCEB" w14:textId="77777777" w:rsidTr="005E4BB2">
        <w:trPr>
          <w:trHeight w:hRule="exact" w:val="5783"/>
        </w:trPr>
        <w:tc>
          <w:tcPr>
            <w:tcW w:w="10423" w:type="dxa"/>
            <w:gridSpan w:val="2"/>
            <w:shd w:val="clear" w:color="auto" w:fill="auto"/>
          </w:tcPr>
          <w:p w14:paraId="56990EEF" w14:textId="7E3A5FAC"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213543" w:rsidR="00E16509" w:rsidRPr="00133525" w:rsidRDefault="00E16509" w:rsidP="00133525">
            <w:pPr>
              <w:pStyle w:val="FP"/>
              <w:jc w:val="center"/>
              <w:rPr>
                <w:noProof/>
                <w:sz w:val="18"/>
              </w:rPr>
            </w:pPr>
            <w:r w:rsidRPr="00133525">
              <w:rPr>
                <w:noProof/>
                <w:sz w:val="18"/>
              </w:rPr>
              <w:t xml:space="preserve">© </w:t>
            </w:r>
            <w:bookmarkStart w:id="12" w:name="copyrightDate"/>
            <w:r w:rsidRPr="000C6B78">
              <w:rPr>
                <w:noProof/>
                <w:sz w:val="18"/>
              </w:rPr>
              <w:t>2</w:t>
            </w:r>
            <w:r w:rsidR="008E2D68" w:rsidRPr="000C6B78">
              <w:rPr>
                <w:noProof/>
                <w:sz w:val="18"/>
              </w:rPr>
              <w:t>02</w:t>
            </w:r>
            <w:bookmarkEnd w:id="12"/>
            <w:r w:rsidR="000C6B78" w:rsidRPr="000C6B78">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C834808" w14:textId="5AFDD83E" w:rsidR="006C69FA"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6C69FA">
        <w:t>Foreword</w:t>
      </w:r>
      <w:r w:rsidR="006C69FA">
        <w:tab/>
      </w:r>
      <w:r w:rsidR="006C69FA">
        <w:fldChar w:fldCharType="begin"/>
      </w:r>
      <w:r w:rsidR="006C69FA">
        <w:instrText xml:space="preserve"> PAGEREF _Toc94251699 \h </w:instrText>
      </w:r>
      <w:r w:rsidR="006C69FA">
        <w:fldChar w:fldCharType="separate"/>
      </w:r>
      <w:r w:rsidR="006C69FA">
        <w:t>4</w:t>
      </w:r>
      <w:r w:rsidR="006C69FA">
        <w:fldChar w:fldCharType="end"/>
      </w:r>
    </w:p>
    <w:p w14:paraId="736F0BFB" w14:textId="480250FD" w:rsidR="006C69FA" w:rsidRDefault="006C69F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_Toc94251700 \h </w:instrText>
      </w:r>
      <w:r>
        <w:fldChar w:fldCharType="separate"/>
      </w:r>
      <w:r>
        <w:t>6</w:t>
      </w:r>
      <w:r>
        <w:fldChar w:fldCharType="end"/>
      </w:r>
    </w:p>
    <w:p w14:paraId="062B9B6A" w14:textId="27A2200D" w:rsidR="006C69FA" w:rsidRDefault="006C69F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_Toc94251701 \h </w:instrText>
      </w:r>
      <w:r>
        <w:fldChar w:fldCharType="separate"/>
      </w:r>
      <w:r>
        <w:t>6</w:t>
      </w:r>
      <w:r>
        <w:fldChar w:fldCharType="end"/>
      </w:r>
    </w:p>
    <w:p w14:paraId="51F5F578" w14:textId="1EC60BFF" w:rsidR="006C69FA" w:rsidRDefault="006C69F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_Toc94251702 \h </w:instrText>
      </w:r>
      <w:r>
        <w:fldChar w:fldCharType="separate"/>
      </w:r>
      <w:r>
        <w:t>6</w:t>
      </w:r>
      <w:r>
        <w:fldChar w:fldCharType="end"/>
      </w:r>
    </w:p>
    <w:p w14:paraId="63D6CCC4" w14:textId="163E2AED" w:rsidR="006C69FA" w:rsidRDefault="006C69F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_Toc94251703 \h </w:instrText>
      </w:r>
      <w:r>
        <w:fldChar w:fldCharType="separate"/>
      </w:r>
      <w:r>
        <w:t>6</w:t>
      </w:r>
      <w:r>
        <w:fldChar w:fldCharType="end"/>
      </w:r>
    </w:p>
    <w:p w14:paraId="427A62AE" w14:textId="38C9F596" w:rsidR="006C69FA" w:rsidRDefault="006C69F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_Toc94251704 \h </w:instrText>
      </w:r>
      <w:r>
        <w:fldChar w:fldCharType="separate"/>
      </w:r>
      <w:r>
        <w:t>6</w:t>
      </w:r>
      <w:r>
        <w:fldChar w:fldCharType="end"/>
      </w:r>
    </w:p>
    <w:p w14:paraId="6C288121" w14:textId="2853FAFA" w:rsidR="006C69FA" w:rsidRDefault="006C69F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_Toc94251705 \h </w:instrText>
      </w:r>
      <w:r>
        <w:fldChar w:fldCharType="separate"/>
      </w:r>
      <w:r>
        <w:t>6</w:t>
      </w:r>
      <w:r>
        <w:fldChar w:fldCharType="end"/>
      </w:r>
    </w:p>
    <w:p w14:paraId="68EEB99C" w14:textId="191D064F" w:rsidR="006C69FA" w:rsidRDefault="006C69F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Architectural Assumptions and Requirements</w:t>
      </w:r>
      <w:r>
        <w:tab/>
      </w:r>
      <w:r>
        <w:fldChar w:fldCharType="begin"/>
      </w:r>
      <w:r>
        <w:instrText xml:space="preserve"> PAGEREF _Toc94251706 \h </w:instrText>
      </w:r>
      <w:r>
        <w:fldChar w:fldCharType="separate"/>
      </w:r>
      <w:r>
        <w:t>7</w:t>
      </w:r>
      <w:r>
        <w:fldChar w:fldCharType="end"/>
      </w:r>
    </w:p>
    <w:p w14:paraId="295381CC" w14:textId="5AB710E9" w:rsidR="006C69FA" w:rsidRDefault="006C69F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Architectural Assumptions</w:t>
      </w:r>
      <w:r>
        <w:tab/>
      </w:r>
      <w:r>
        <w:fldChar w:fldCharType="begin"/>
      </w:r>
      <w:r>
        <w:instrText xml:space="preserve"> PAGEREF _Toc94251707 \h </w:instrText>
      </w:r>
      <w:r>
        <w:fldChar w:fldCharType="separate"/>
      </w:r>
      <w:r>
        <w:t>7</w:t>
      </w:r>
      <w:r>
        <w:fldChar w:fldCharType="end"/>
      </w:r>
    </w:p>
    <w:p w14:paraId="03A726B6" w14:textId="673BFFB3" w:rsidR="006C69FA" w:rsidRDefault="006C69FA">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_Toc94251708 \h </w:instrText>
      </w:r>
      <w:r>
        <w:fldChar w:fldCharType="separate"/>
      </w:r>
      <w:r>
        <w:t>7</w:t>
      </w:r>
      <w:r>
        <w:fldChar w:fldCharType="end"/>
      </w:r>
    </w:p>
    <w:p w14:paraId="3E84BF0D" w14:textId="6A0F6A7A" w:rsidR="006C69FA" w:rsidRDefault="006C69F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_Toc94251709 \h </w:instrText>
      </w:r>
      <w:r>
        <w:fldChar w:fldCharType="separate"/>
      </w:r>
      <w:r>
        <w:t>7</w:t>
      </w:r>
      <w:r>
        <w:fldChar w:fldCharType="end"/>
      </w:r>
    </w:p>
    <w:p w14:paraId="05A232A3" w14:textId="12B7E4AC" w:rsidR="006C69FA" w:rsidRDefault="006C69FA">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Key Issue #x: &lt;Key Issue title&gt;</w:t>
      </w:r>
      <w:r>
        <w:tab/>
      </w:r>
      <w:r>
        <w:fldChar w:fldCharType="begin"/>
      </w:r>
      <w:r>
        <w:instrText xml:space="preserve"> PAGEREF _Toc94251710 \h </w:instrText>
      </w:r>
      <w:r>
        <w:fldChar w:fldCharType="separate"/>
      </w:r>
      <w:r>
        <w:t>7</w:t>
      </w:r>
      <w:r>
        <w:fldChar w:fldCharType="end"/>
      </w:r>
    </w:p>
    <w:p w14:paraId="3A7D53AF" w14:textId="6927FBD0" w:rsidR="006C69FA" w:rsidRDefault="006C69FA">
      <w:pPr>
        <w:pStyle w:val="TOC3"/>
        <w:rPr>
          <w:rFonts w:asciiTheme="minorHAnsi" w:eastAsiaTheme="minorEastAsia" w:hAnsiTheme="minorHAnsi" w:cstheme="minorBidi"/>
          <w:sz w:val="22"/>
          <w:szCs w:val="22"/>
          <w:lang w:val="en-US"/>
        </w:rPr>
      </w:pPr>
      <w:r>
        <w:rPr>
          <w:lang w:eastAsia="ko-KR"/>
        </w:rPr>
        <w:t>5.1.1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_Toc94251711 \h </w:instrText>
      </w:r>
      <w:r>
        <w:fldChar w:fldCharType="separate"/>
      </w:r>
      <w:r>
        <w:t>7</w:t>
      </w:r>
      <w:r>
        <w:fldChar w:fldCharType="end"/>
      </w:r>
    </w:p>
    <w:p w14:paraId="75002A73" w14:textId="373835B2" w:rsidR="006C69FA" w:rsidRDefault="006C69FA">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Solutions</w:t>
      </w:r>
      <w:r>
        <w:tab/>
      </w:r>
      <w:r>
        <w:fldChar w:fldCharType="begin"/>
      </w:r>
      <w:r>
        <w:instrText xml:space="preserve"> PAGEREF _Toc94251712 \h </w:instrText>
      </w:r>
      <w:r>
        <w:fldChar w:fldCharType="separate"/>
      </w:r>
      <w:r>
        <w:t>7</w:t>
      </w:r>
      <w:r>
        <w:fldChar w:fldCharType="end"/>
      </w:r>
    </w:p>
    <w:p w14:paraId="226981BA" w14:textId="256055CB" w:rsidR="006C69FA" w:rsidRDefault="006C69FA">
      <w:pPr>
        <w:pStyle w:val="TOC2"/>
        <w:rPr>
          <w:rFonts w:asciiTheme="minorHAnsi" w:eastAsiaTheme="minorEastAsia" w:hAnsiTheme="minorHAnsi" w:cstheme="minorBidi"/>
          <w:sz w:val="22"/>
          <w:szCs w:val="22"/>
          <w:lang w:val="en-US"/>
        </w:rPr>
      </w:pPr>
      <w:r>
        <w:t>6.0</w:t>
      </w:r>
      <w:r>
        <w:rPr>
          <w:rFonts w:asciiTheme="minorHAnsi" w:eastAsiaTheme="minorEastAsia" w:hAnsiTheme="minorHAnsi" w:cstheme="minorBidi"/>
          <w:sz w:val="22"/>
          <w:szCs w:val="22"/>
          <w:lang w:val="en-US"/>
        </w:rPr>
        <w:tab/>
      </w:r>
      <w:r>
        <w:t>Mapping of Solutions to Key Issues</w:t>
      </w:r>
      <w:r>
        <w:tab/>
      </w:r>
      <w:r>
        <w:fldChar w:fldCharType="begin"/>
      </w:r>
      <w:r>
        <w:instrText xml:space="preserve"> PAGEREF _Toc94251713 \h </w:instrText>
      </w:r>
      <w:r>
        <w:fldChar w:fldCharType="separate"/>
      </w:r>
      <w:r>
        <w:t>7</w:t>
      </w:r>
      <w:r>
        <w:fldChar w:fldCharType="end"/>
      </w:r>
    </w:p>
    <w:p w14:paraId="44A29177" w14:textId="67258C4B" w:rsidR="006C69FA" w:rsidRDefault="006C69FA">
      <w:pPr>
        <w:pStyle w:val="TOC2"/>
        <w:rPr>
          <w:rFonts w:asciiTheme="minorHAnsi" w:eastAsiaTheme="minorEastAsia" w:hAnsiTheme="minorHAnsi" w:cstheme="minorBidi"/>
          <w:sz w:val="22"/>
          <w:szCs w:val="22"/>
          <w:lang w:val="en-US"/>
        </w:rPr>
      </w:pPr>
      <w:r>
        <w:rPr>
          <w:lang w:eastAsia="zh-CN"/>
        </w:rPr>
        <w:t>6.x</w:t>
      </w:r>
      <w:r>
        <w:rPr>
          <w:rFonts w:asciiTheme="minorHAnsi" w:eastAsiaTheme="minorEastAsia" w:hAnsiTheme="minorHAnsi" w:cstheme="minorBidi"/>
          <w:sz w:val="22"/>
          <w:szCs w:val="22"/>
          <w:lang w:val="en-US"/>
        </w:rPr>
        <w:tab/>
      </w:r>
      <w:r>
        <w:t>Solution</w:t>
      </w:r>
      <w:r>
        <w:rPr>
          <w:lang w:eastAsia="zh-CN"/>
        </w:rPr>
        <w:t xml:space="preserve"> #x</w:t>
      </w:r>
      <w:r>
        <w:t>: &lt;Solution title&gt;</w:t>
      </w:r>
      <w:r>
        <w:tab/>
      </w:r>
      <w:r>
        <w:fldChar w:fldCharType="begin"/>
      </w:r>
      <w:r>
        <w:instrText xml:space="preserve"> PAGEREF _Toc94251714 \h </w:instrText>
      </w:r>
      <w:r>
        <w:fldChar w:fldCharType="separate"/>
      </w:r>
      <w:r>
        <w:t>9</w:t>
      </w:r>
      <w:r>
        <w:fldChar w:fldCharType="end"/>
      </w:r>
    </w:p>
    <w:p w14:paraId="2BB3545A" w14:textId="25BD5DD3" w:rsidR="006C69FA" w:rsidRDefault="006C69FA">
      <w:pPr>
        <w:pStyle w:val="TOC3"/>
        <w:rPr>
          <w:rFonts w:asciiTheme="minorHAnsi" w:eastAsiaTheme="minorEastAsia" w:hAnsiTheme="minorHAnsi" w:cstheme="minorBidi"/>
          <w:sz w:val="22"/>
          <w:szCs w:val="22"/>
          <w:lang w:val="en-US"/>
        </w:rPr>
      </w:pPr>
      <w:r>
        <w:t>6.x.1</w:t>
      </w:r>
      <w:r>
        <w:rPr>
          <w:rFonts w:asciiTheme="minorHAnsi" w:eastAsiaTheme="minorEastAsia" w:hAnsiTheme="minorHAnsi" w:cstheme="minorBidi"/>
          <w:sz w:val="22"/>
          <w:szCs w:val="22"/>
          <w:lang w:val="en-US"/>
        </w:rPr>
        <w:tab/>
      </w:r>
      <w:r>
        <w:t>Introduction</w:t>
      </w:r>
      <w:r>
        <w:tab/>
      </w:r>
      <w:r>
        <w:fldChar w:fldCharType="begin"/>
      </w:r>
      <w:r>
        <w:instrText xml:space="preserve"> PAGEREF _Toc94251715 \h </w:instrText>
      </w:r>
      <w:r>
        <w:fldChar w:fldCharType="separate"/>
      </w:r>
      <w:r>
        <w:t>9</w:t>
      </w:r>
      <w:r>
        <w:fldChar w:fldCharType="end"/>
      </w:r>
    </w:p>
    <w:p w14:paraId="19B7DD89" w14:textId="2DBFAB41" w:rsidR="006C69FA" w:rsidRDefault="006C69FA">
      <w:pPr>
        <w:pStyle w:val="TOC3"/>
        <w:rPr>
          <w:rFonts w:asciiTheme="minorHAnsi" w:eastAsiaTheme="minorEastAsia" w:hAnsiTheme="minorHAnsi" w:cstheme="minorBidi"/>
          <w:sz w:val="22"/>
          <w:szCs w:val="22"/>
          <w:lang w:val="en-US"/>
        </w:rPr>
      </w:pPr>
      <w:r>
        <w:t>6.x.2</w:t>
      </w:r>
      <w:r>
        <w:rPr>
          <w:rFonts w:asciiTheme="minorHAnsi" w:eastAsiaTheme="minorEastAsia" w:hAnsiTheme="minorHAnsi" w:cstheme="minorBidi"/>
          <w:sz w:val="22"/>
          <w:szCs w:val="22"/>
          <w:lang w:val="en-US"/>
        </w:rPr>
        <w:tab/>
      </w:r>
      <w:r>
        <w:t>Functional Description</w:t>
      </w:r>
      <w:r>
        <w:tab/>
      </w:r>
      <w:r>
        <w:fldChar w:fldCharType="begin"/>
      </w:r>
      <w:r>
        <w:instrText xml:space="preserve"> PAGEREF _Toc94251716 \h </w:instrText>
      </w:r>
      <w:r>
        <w:fldChar w:fldCharType="separate"/>
      </w:r>
      <w:r>
        <w:t>9</w:t>
      </w:r>
      <w:r>
        <w:fldChar w:fldCharType="end"/>
      </w:r>
    </w:p>
    <w:p w14:paraId="3DBA8645" w14:textId="0FAFFA20" w:rsidR="006C69FA" w:rsidRDefault="006C69FA">
      <w:pPr>
        <w:pStyle w:val="TOC3"/>
        <w:rPr>
          <w:rFonts w:asciiTheme="minorHAnsi" w:eastAsiaTheme="minorEastAsia" w:hAnsiTheme="minorHAnsi" w:cstheme="minorBidi"/>
          <w:sz w:val="22"/>
          <w:szCs w:val="22"/>
          <w:lang w:val="en-US"/>
        </w:rPr>
      </w:pPr>
      <w:r>
        <w:t>6.x.</w:t>
      </w:r>
      <w:r>
        <w:rPr>
          <w:lang w:eastAsia="zh-CN"/>
        </w:rPr>
        <w:t>3</w:t>
      </w:r>
      <w:r>
        <w:rPr>
          <w:rFonts w:asciiTheme="minorHAnsi" w:eastAsiaTheme="minorEastAsia" w:hAnsiTheme="minorHAnsi" w:cstheme="minorBidi"/>
          <w:sz w:val="22"/>
          <w:szCs w:val="22"/>
          <w:lang w:val="en-US"/>
        </w:rPr>
        <w:tab/>
      </w:r>
      <w:r>
        <w:t>Procedures</w:t>
      </w:r>
      <w:r>
        <w:tab/>
      </w:r>
      <w:r>
        <w:fldChar w:fldCharType="begin"/>
      </w:r>
      <w:r>
        <w:instrText xml:space="preserve"> PAGEREF _Toc94251717 \h </w:instrText>
      </w:r>
      <w:r>
        <w:fldChar w:fldCharType="separate"/>
      </w:r>
      <w:r>
        <w:t>9</w:t>
      </w:r>
      <w:r>
        <w:fldChar w:fldCharType="end"/>
      </w:r>
    </w:p>
    <w:p w14:paraId="37BDD311" w14:textId="29D8C03F" w:rsidR="006C69FA" w:rsidRDefault="006C69FA">
      <w:pPr>
        <w:pStyle w:val="TOC3"/>
        <w:rPr>
          <w:rFonts w:asciiTheme="minorHAnsi" w:eastAsiaTheme="minorEastAsia" w:hAnsiTheme="minorHAnsi" w:cstheme="minorBidi"/>
          <w:sz w:val="22"/>
          <w:szCs w:val="22"/>
          <w:lang w:val="en-US"/>
        </w:rPr>
      </w:pPr>
      <w:r>
        <w:t>6.x.</w:t>
      </w:r>
      <w:r>
        <w:rPr>
          <w:lang w:eastAsia="zh-CN"/>
        </w:rPr>
        <w:t>4</w:t>
      </w:r>
      <w:r>
        <w:rPr>
          <w:rFonts w:asciiTheme="minorHAnsi" w:eastAsiaTheme="minorEastAsia" w:hAnsiTheme="minorHAnsi" w:cstheme="minorBidi"/>
          <w:sz w:val="22"/>
          <w:szCs w:val="22"/>
          <w:lang w:val="en-US"/>
        </w:rPr>
        <w:tab/>
      </w:r>
      <w:r>
        <w:t>Impacts on services, entities and interfaces</w:t>
      </w:r>
      <w:r>
        <w:tab/>
      </w:r>
      <w:r>
        <w:fldChar w:fldCharType="begin"/>
      </w:r>
      <w:r>
        <w:instrText xml:space="preserve"> PAGEREF _Toc94251718 \h </w:instrText>
      </w:r>
      <w:r>
        <w:fldChar w:fldCharType="separate"/>
      </w:r>
      <w:r>
        <w:t>9</w:t>
      </w:r>
      <w:r>
        <w:fldChar w:fldCharType="end"/>
      </w:r>
    </w:p>
    <w:p w14:paraId="08571064" w14:textId="245588A9" w:rsidR="006C69FA" w:rsidRDefault="006C69FA">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Evaluation</w:t>
      </w:r>
      <w:r>
        <w:tab/>
      </w:r>
      <w:r>
        <w:fldChar w:fldCharType="begin"/>
      </w:r>
      <w:r>
        <w:instrText xml:space="preserve"> PAGEREF _Toc94251719 \h </w:instrText>
      </w:r>
      <w:r>
        <w:fldChar w:fldCharType="separate"/>
      </w:r>
      <w:r>
        <w:t>9</w:t>
      </w:r>
      <w:r>
        <w:fldChar w:fldCharType="end"/>
      </w:r>
    </w:p>
    <w:p w14:paraId="0F1C7E4F" w14:textId="22F59420" w:rsidR="006C69FA" w:rsidRDefault="006C69FA">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_Toc94251720 \h </w:instrText>
      </w:r>
      <w:r>
        <w:fldChar w:fldCharType="separate"/>
      </w:r>
      <w:r>
        <w:t>9</w:t>
      </w:r>
      <w:r>
        <w:fldChar w:fldCharType="end"/>
      </w:r>
    </w:p>
    <w:p w14:paraId="53265618" w14:textId="20974FF5" w:rsidR="006C69FA" w:rsidRDefault="006C69FA">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_Toc94251721 \h </w:instrText>
      </w:r>
      <w:r>
        <w:fldChar w:fldCharType="separate"/>
      </w:r>
      <w:r>
        <w:t>10</w:t>
      </w:r>
      <w:r>
        <w:fldChar w:fldCharType="end"/>
      </w:r>
    </w:p>
    <w:p w14:paraId="0B9E3498" w14:textId="00C1B5CF" w:rsidR="00080512" w:rsidRPr="004D3578" w:rsidRDefault="004D3578">
      <w:r w:rsidRPr="004D3578">
        <w:rPr>
          <w:noProof/>
          <w:sz w:val="22"/>
        </w:rPr>
        <w:fldChar w:fldCharType="end"/>
      </w:r>
    </w:p>
    <w:p w14:paraId="747690AD" w14:textId="64C5D5E1" w:rsidR="0074026F" w:rsidRPr="007B600E" w:rsidRDefault="00080512" w:rsidP="000C6B78">
      <w:pPr>
        <w:pStyle w:val="Guidance"/>
      </w:pPr>
      <w:r w:rsidRPr="004D3578">
        <w:br w:type="page"/>
      </w:r>
    </w:p>
    <w:p w14:paraId="03993004" w14:textId="77777777" w:rsidR="00080512" w:rsidRDefault="00080512">
      <w:pPr>
        <w:pStyle w:val="Heading1"/>
      </w:pPr>
      <w:bookmarkStart w:id="15" w:name="foreword"/>
      <w:bookmarkStart w:id="16" w:name="_Toc94251699"/>
      <w:bookmarkEnd w:id="15"/>
      <w:r w:rsidRPr="004D3578">
        <w:lastRenderedPageBreak/>
        <w:t>Foreword</w:t>
      </w:r>
      <w:bookmarkEnd w:id="16"/>
    </w:p>
    <w:p w14:paraId="2511FBFA" w14:textId="201E7BEC" w:rsidR="00080512" w:rsidRPr="004D3578" w:rsidRDefault="00080512">
      <w:r w:rsidRPr="004D3578">
        <w:t xml:space="preserve">This Technical </w:t>
      </w:r>
      <w:bookmarkStart w:id="17" w:name="spectype3"/>
      <w:r w:rsidR="00602AEA" w:rsidRPr="000C6B7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94251700"/>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9425170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51C083" w14:textId="4FCCC2F2" w:rsidR="000C6B78" w:rsidRDefault="000C6B78" w:rsidP="000C6B78">
      <w:pPr>
        <w:pStyle w:val="EX"/>
      </w:pPr>
      <w:r w:rsidRPr="004D3578">
        <w:t>[</w:t>
      </w:r>
      <w:r>
        <w:t>2</w:t>
      </w:r>
      <w:r w:rsidRPr="004D3578">
        <w:t>]</w:t>
      </w:r>
      <w:r w:rsidRPr="004D3578">
        <w:tab/>
      </w:r>
      <w:r w:rsidRPr="004B2EC5">
        <w:t>3GPP</w:t>
      </w:r>
      <w:r>
        <w:t> </w:t>
      </w:r>
      <w:r w:rsidRPr="004B2EC5">
        <w:t>TS</w:t>
      </w:r>
      <w:r>
        <w:t> </w:t>
      </w:r>
      <w:r w:rsidRPr="004B2EC5">
        <w:t>23.501: "System Architecture for the 5G System (5GS); Stage 2".</w:t>
      </w:r>
    </w:p>
    <w:p w14:paraId="530C23CD" w14:textId="77777777" w:rsidR="000C6B78" w:rsidRPr="004B2EC5" w:rsidRDefault="000C6B78" w:rsidP="000C6B78">
      <w:pPr>
        <w:pStyle w:val="EX"/>
      </w:pPr>
      <w:r w:rsidRPr="004D3578">
        <w:t>[</w:t>
      </w:r>
      <w:r>
        <w:t>3</w:t>
      </w:r>
      <w:r w:rsidRPr="004D3578">
        <w:t>]</w:t>
      </w:r>
      <w:r w:rsidRPr="004D3578">
        <w:tab/>
      </w:r>
      <w:r w:rsidRPr="004B2EC5">
        <w:t>3GPP</w:t>
      </w:r>
      <w:r>
        <w:t> </w:t>
      </w:r>
      <w:r w:rsidRPr="004B2EC5">
        <w:t>TS</w:t>
      </w:r>
      <w:r>
        <w:t> </w:t>
      </w:r>
      <w:r w:rsidRPr="004B2EC5">
        <w:t>23.502: "Procedures for the 5G System; Stage 2".</w:t>
      </w:r>
    </w:p>
    <w:p w14:paraId="4B4B496A" w14:textId="4C297DD2" w:rsidR="000C6B78" w:rsidRDefault="000C6B78" w:rsidP="000C6B78">
      <w:pPr>
        <w:pStyle w:val="EX"/>
      </w:pPr>
      <w:r w:rsidRPr="004D3578">
        <w:t>[</w:t>
      </w:r>
      <w:r>
        <w:t>4]</w:t>
      </w:r>
      <w:r w:rsidRPr="004D3578">
        <w:tab/>
      </w:r>
      <w:r w:rsidRPr="004B2EC5">
        <w:t>3GPP</w:t>
      </w:r>
      <w:r>
        <w:t> </w:t>
      </w:r>
      <w:r w:rsidRPr="004B2EC5">
        <w:t>TS</w:t>
      </w:r>
      <w:r>
        <w:t> </w:t>
      </w:r>
      <w:r w:rsidRPr="004B2EC5">
        <w:t>23.503: "Policy and charging control framework for the 5G System (5GS); Stage 2".</w:t>
      </w:r>
    </w:p>
    <w:p w14:paraId="6ECCCE88" w14:textId="5EAE36D2" w:rsidR="000C6B78" w:rsidRPr="004D3578" w:rsidRDefault="000C6B78" w:rsidP="000C6B78">
      <w:pPr>
        <w:pStyle w:val="EX"/>
      </w:pPr>
      <w:r>
        <w:t>[5]</w:t>
      </w:r>
      <w:r>
        <w:tab/>
      </w:r>
      <w:r w:rsidRPr="004B2EC5">
        <w:t>3GPP</w:t>
      </w:r>
      <w:r>
        <w:t> </w:t>
      </w:r>
      <w:r w:rsidRPr="004B2EC5">
        <w:t>TS</w:t>
      </w:r>
      <w:r>
        <w:t> </w:t>
      </w:r>
      <w:r w:rsidRPr="004B2EC5">
        <w:t>38.331: "NR; Radio Resource Control (RRC); Protocol specification".</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0A14E29A" w:rsidR="00080512" w:rsidRPr="004D3578" w:rsidRDefault="00080512">
      <w:pPr>
        <w:pStyle w:val="Guidance"/>
      </w:pPr>
    </w:p>
    <w:p w14:paraId="24ACB616" w14:textId="77777777" w:rsidR="00080512" w:rsidRPr="004D3578" w:rsidRDefault="00080512">
      <w:pPr>
        <w:pStyle w:val="Heading1"/>
      </w:pPr>
      <w:bookmarkStart w:id="23" w:name="definitions"/>
      <w:bookmarkStart w:id="24" w:name="_Toc94251702"/>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Heading2"/>
      </w:pPr>
      <w:bookmarkStart w:id="25" w:name="_Toc94251703"/>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94251704"/>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94251705"/>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062DEF1D" w:rsidR="00080512" w:rsidRPr="004D3578" w:rsidRDefault="00080512">
      <w:pPr>
        <w:pStyle w:val="Heading1"/>
      </w:pPr>
      <w:bookmarkStart w:id="28" w:name="clause4"/>
      <w:bookmarkStart w:id="29" w:name="_Toc94251706"/>
      <w:bookmarkEnd w:id="28"/>
      <w:r w:rsidRPr="004D3578">
        <w:lastRenderedPageBreak/>
        <w:t>4</w:t>
      </w:r>
      <w:r w:rsidRPr="004D3578">
        <w:tab/>
      </w:r>
      <w:r w:rsidR="000C6B78">
        <w:t>Architectural Assumptions and Requirements</w:t>
      </w:r>
      <w:bookmarkEnd w:id="29"/>
    </w:p>
    <w:p w14:paraId="480FB05A" w14:textId="5A8F1440" w:rsidR="00080512" w:rsidRPr="004D3578" w:rsidRDefault="00080512">
      <w:pPr>
        <w:pStyle w:val="Heading2"/>
      </w:pPr>
      <w:bookmarkStart w:id="30" w:name="_Toc94251707"/>
      <w:r w:rsidRPr="004D3578">
        <w:t>4.1</w:t>
      </w:r>
      <w:r w:rsidRPr="004D3578">
        <w:tab/>
      </w:r>
      <w:r w:rsidR="00F50CB8">
        <w:t>Architectural Assumptions</w:t>
      </w:r>
      <w:bookmarkEnd w:id="30"/>
    </w:p>
    <w:p w14:paraId="47A88DF7" w14:textId="77777777" w:rsidR="00F50CB8" w:rsidRPr="004D3578" w:rsidRDefault="00F50CB8" w:rsidP="00F50CB8">
      <w:pPr>
        <w:pStyle w:val="EX"/>
      </w:pPr>
      <w:r>
        <w:t>&lt;void&gt;</w:t>
      </w:r>
    </w:p>
    <w:p w14:paraId="773DDD63" w14:textId="28D63311" w:rsidR="00F50CB8" w:rsidRPr="004D3578" w:rsidRDefault="00080512" w:rsidP="00F50CB8">
      <w:pPr>
        <w:pStyle w:val="Heading2"/>
      </w:pPr>
      <w:bookmarkStart w:id="31" w:name="_Toc94251708"/>
      <w:r w:rsidRPr="004D3578">
        <w:t>4.2</w:t>
      </w:r>
      <w:r w:rsidRPr="004D3578">
        <w:tab/>
      </w:r>
      <w:r w:rsidR="00F50CB8">
        <w:t xml:space="preserve">Architectural </w:t>
      </w:r>
      <w:r w:rsidR="000E7403">
        <w:t>Requirements</w:t>
      </w:r>
      <w:bookmarkEnd w:id="31"/>
    </w:p>
    <w:p w14:paraId="1B47A2A0" w14:textId="5F0AA199" w:rsidR="00F50CB8" w:rsidRDefault="00F50CB8" w:rsidP="00F50CB8">
      <w:pPr>
        <w:pStyle w:val="EX"/>
      </w:pPr>
      <w:r>
        <w:t>&lt;void&gt;</w:t>
      </w:r>
    </w:p>
    <w:p w14:paraId="6B309699" w14:textId="77777777" w:rsidR="00524FB4" w:rsidRPr="004B2EC5" w:rsidRDefault="00524FB4" w:rsidP="00524FB4">
      <w:pPr>
        <w:pStyle w:val="Heading1"/>
      </w:pPr>
      <w:bookmarkStart w:id="32" w:name="_Toc22192646"/>
      <w:bookmarkStart w:id="33" w:name="_Toc23402384"/>
      <w:bookmarkStart w:id="34" w:name="_Toc23402414"/>
      <w:bookmarkStart w:id="35" w:name="_Toc26386411"/>
      <w:bookmarkStart w:id="36" w:name="_Toc26431217"/>
      <w:bookmarkStart w:id="37" w:name="_Toc30694613"/>
      <w:bookmarkStart w:id="38" w:name="_Toc43906635"/>
      <w:bookmarkStart w:id="39" w:name="_Toc43906751"/>
      <w:bookmarkStart w:id="40" w:name="_Toc44311877"/>
      <w:bookmarkStart w:id="41" w:name="_Toc50536519"/>
      <w:bookmarkStart w:id="42" w:name="_Toc54930291"/>
      <w:bookmarkStart w:id="43" w:name="_Toc54968096"/>
      <w:bookmarkStart w:id="44" w:name="_Toc57236418"/>
      <w:bookmarkStart w:id="45" w:name="_Toc57236581"/>
      <w:bookmarkStart w:id="46" w:name="_Toc57530222"/>
      <w:bookmarkStart w:id="47" w:name="_Toc57532423"/>
      <w:bookmarkStart w:id="48" w:name="_Toc94251709"/>
      <w:r w:rsidRPr="004B2EC5">
        <w:t>5</w:t>
      </w:r>
      <w:r w:rsidRPr="004B2EC5">
        <w:tab/>
        <w:t>Key Issues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20E645E" w14:textId="73F00E15" w:rsidR="00524FB4" w:rsidRPr="004B2EC5" w:rsidRDefault="00524FB4" w:rsidP="00524FB4">
      <w:pPr>
        <w:pStyle w:val="Heading2"/>
      </w:pPr>
      <w:bookmarkStart w:id="49" w:name="_Toc26386412"/>
      <w:bookmarkStart w:id="50" w:name="_Toc26431218"/>
      <w:bookmarkStart w:id="51" w:name="_Toc30694614"/>
      <w:bookmarkStart w:id="52" w:name="_Toc43906636"/>
      <w:bookmarkStart w:id="53" w:name="_Toc43906752"/>
      <w:bookmarkStart w:id="54" w:name="_Toc44311878"/>
      <w:bookmarkStart w:id="55" w:name="_Toc50536520"/>
      <w:bookmarkStart w:id="56" w:name="_Toc54930292"/>
      <w:bookmarkStart w:id="57" w:name="_Toc54968097"/>
      <w:bookmarkStart w:id="58" w:name="_Toc57236419"/>
      <w:bookmarkStart w:id="59" w:name="_Toc57236582"/>
      <w:bookmarkStart w:id="60" w:name="_Toc57530223"/>
      <w:bookmarkStart w:id="61" w:name="_Toc57532424"/>
      <w:bookmarkStart w:id="62" w:name="_Toc94251710"/>
      <w:r w:rsidRPr="004B2EC5">
        <w:t>5.</w:t>
      </w:r>
      <w:r>
        <w:t>x</w:t>
      </w:r>
      <w:r w:rsidRPr="004B2EC5">
        <w:tab/>
        <w:t>Key Issue #</w:t>
      </w:r>
      <w:r>
        <w:t>x</w:t>
      </w:r>
      <w:r w:rsidRPr="004B2EC5">
        <w:t xml:space="preserve">: </w:t>
      </w:r>
      <w:bookmarkEnd w:id="49"/>
      <w:bookmarkEnd w:id="50"/>
      <w:bookmarkEnd w:id="51"/>
      <w:bookmarkEnd w:id="52"/>
      <w:bookmarkEnd w:id="53"/>
      <w:bookmarkEnd w:id="54"/>
      <w:bookmarkEnd w:id="55"/>
      <w:bookmarkEnd w:id="56"/>
      <w:bookmarkEnd w:id="57"/>
      <w:bookmarkEnd w:id="58"/>
      <w:bookmarkEnd w:id="59"/>
      <w:bookmarkEnd w:id="60"/>
      <w:bookmarkEnd w:id="61"/>
      <w:r>
        <w:t>&lt;Key Issue title&gt;</w:t>
      </w:r>
      <w:bookmarkEnd w:id="62"/>
    </w:p>
    <w:p w14:paraId="3D2D3C7F" w14:textId="77777777" w:rsidR="00524FB4" w:rsidRPr="004B2EC5" w:rsidRDefault="00524FB4" w:rsidP="00524FB4">
      <w:pPr>
        <w:pStyle w:val="Heading3"/>
        <w:rPr>
          <w:lang w:eastAsia="ko-KR"/>
        </w:rPr>
      </w:pPr>
      <w:bookmarkStart w:id="63" w:name="_Toc26386413"/>
      <w:bookmarkStart w:id="64" w:name="_Toc26431219"/>
      <w:bookmarkStart w:id="65" w:name="_Toc30694615"/>
      <w:bookmarkStart w:id="66" w:name="_Toc43906637"/>
      <w:bookmarkStart w:id="67" w:name="_Toc43906753"/>
      <w:bookmarkStart w:id="68" w:name="_Toc44311879"/>
      <w:bookmarkStart w:id="69" w:name="_Toc50536521"/>
      <w:bookmarkStart w:id="70" w:name="_Toc54930293"/>
      <w:bookmarkStart w:id="71" w:name="_Toc54968098"/>
      <w:bookmarkStart w:id="72" w:name="_Toc57236420"/>
      <w:bookmarkStart w:id="73" w:name="_Toc57236583"/>
      <w:bookmarkStart w:id="74" w:name="_Toc57530224"/>
      <w:bookmarkStart w:id="75" w:name="_Toc57532425"/>
      <w:bookmarkStart w:id="76" w:name="_Hlk500943653"/>
      <w:bookmarkStart w:id="77" w:name="_Toc94251711"/>
      <w:r w:rsidRPr="004B2EC5">
        <w:rPr>
          <w:lang w:eastAsia="ko-KR"/>
        </w:rPr>
        <w:t>5.1.1</w:t>
      </w:r>
      <w:r w:rsidRPr="004B2EC5">
        <w:rPr>
          <w:lang w:eastAsia="ko-KR"/>
        </w:rPr>
        <w:tab/>
        <w:t>Description</w:t>
      </w:r>
      <w:bookmarkEnd w:id="63"/>
      <w:bookmarkEnd w:id="64"/>
      <w:bookmarkEnd w:id="65"/>
      <w:bookmarkEnd w:id="66"/>
      <w:bookmarkEnd w:id="67"/>
      <w:bookmarkEnd w:id="68"/>
      <w:bookmarkEnd w:id="69"/>
      <w:bookmarkEnd w:id="70"/>
      <w:bookmarkEnd w:id="71"/>
      <w:bookmarkEnd w:id="72"/>
      <w:bookmarkEnd w:id="73"/>
      <w:bookmarkEnd w:id="74"/>
      <w:bookmarkEnd w:id="75"/>
      <w:bookmarkEnd w:id="77"/>
    </w:p>
    <w:p w14:paraId="2B3C5CA1" w14:textId="77777777" w:rsidR="00524FB4" w:rsidRPr="004B2EC5" w:rsidRDefault="00524FB4" w:rsidP="00524FB4">
      <w:pPr>
        <w:pStyle w:val="Heading1"/>
      </w:pPr>
      <w:bookmarkStart w:id="78" w:name="_Toc26431228"/>
      <w:bookmarkStart w:id="79" w:name="_Toc30694626"/>
      <w:bookmarkStart w:id="80" w:name="_Toc43906648"/>
      <w:bookmarkStart w:id="81" w:name="_Toc43906764"/>
      <w:bookmarkStart w:id="82" w:name="_Toc44311890"/>
      <w:bookmarkStart w:id="83" w:name="_Toc50536532"/>
      <w:bookmarkStart w:id="84" w:name="_Toc54930304"/>
      <w:bookmarkStart w:id="85" w:name="_Toc54968109"/>
      <w:bookmarkStart w:id="86" w:name="_Toc57236431"/>
      <w:bookmarkStart w:id="87" w:name="_Toc57236594"/>
      <w:bookmarkStart w:id="88" w:name="_Toc57530235"/>
      <w:bookmarkStart w:id="89" w:name="_Toc57532436"/>
      <w:bookmarkStart w:id="90" w:name="_Toc94251712"/>
      <w:bookmarkEnd w:id="76"/>
      <w:r w:rsidRPr="004B2EC5">
        <w:t>6</w:t>
      </w:r>
      <w:r w:rsidRPr="004B2EC5">
        <w:tab/>
        <w:t>Solutions</w:t>
      </w:r>
      <w:bookmarkEnd w:id="78"/>
      <w:bookmarkEnd w:id="79"/>
      <w:bookmarkEnd w:id="80"/>
      <w:bookmarkEnd w:id="81"/>
      <w:bookmarkEnd w:id="82"/>
      <w:bookmarkEnd w:id="83"/>
      <w:bookmarkEnd w:id="84"/>
      <w:bookmarkEnd w:id="85"/>
      <w:bookmarkEnd w:id="86"/>
      <w:bookmarkEnd w:id="87"/>
      <w:bookmarkEnd w:id="88"/>
      <w:bookmarkEnd w:id="89"/>
      <w:bookmarkEnd w:id="90"/>
    </w:p>
    <w:p w14:paraId="45BA5D56" w14:textId="77777777" w:rsidR="00524FB4" w:rsidRPr="004B2EC5" w:rsidRDefault="00524FB4" w:rsidP="00524FB4">
      <w:pPr>
        <w:pStyle w:val="Heading2"/>
      </w:pPr>
      <w:bookmarkStart w:id="91" w:name="_Toc22192650"/>
      <w:bookmarkStart w:id="92" w:name="_Toc23402388"/>
      <w:bookmarkStart w:id="93" w:name="_Toc23402418"/>
      <w:bookmarkStart w:id="94" w:name="_Toc26386423"/>
      <w:bookmarkStart w:id="95" w:name="_Toc26431229"/>
      <w:bookmarkStart w:id="96" w:name="_Toc30694627"/>
      <w:bookmarkStart w:id="97" w:name="_Toc43906649"/>
      <w:bookmarkStart w:id="98" w:name="_Toc43906765"/>
      <w:bookmarkStart w:id="99" w:name="_Toc44311891"/>
      <w:bookmarkStart w:id="100" w:name="_Toc50536533"/>
      <w:bookmarkStart w:id="101" w:name="_Toc54930305"/>
      <w:bookmarkStart w:id="102" w:name="_Toc54968110"/>
      <w:bookmarkStart w:id="103" w:name="_Toc57236432"/>
      <w:bookmarkStart w:id="104" w:name="_Toc57236595"/>
      <w:bookmarkStart w:id="105" w:name="_Toc57530236"/>
      <w:bookmarkStart w:id="106" w:name="_Toc57532437"/>
      <w:bookmarkStart w:id="107" w:name="_Toc16839382"/>
      <w:bookmarkStart w:id="108" w:name="_Toc94251713"/>
      <w:r w:rsidRPr="004B2EC5">
        <w:t>6.0</w:t>
      </w:r>
      <w:r w:rsidRPr="004B2EC5">
        <w:tab/>
        <w:t>Mapping of Solutions to Key Issues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8"/>
    </w:p>
    <w:bookmarkEnd w:id="107"/>
    <w:p w14:paraId="199B85B6" w14:textId="77777777" w:rsidR="00524FB4" w:rsidRPr="004B2EC5" w:rsidRDefault="00524FB4" w:rsidP="00524FB4">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524FB4" w:rsidRPr="004B2EC5" w14:paraId="707852A4" w14:textId="77777777" w:rsidTr="00524FB4">
        <w:trPr>
          <w:cantSplit/>
          <w:jc w:val="center"/>
        </w:trPr>
        <w:tc>
          <w:tcPr>
            <w:tcW w:w="1129" w:type="dxa"/>
          </w:tcPr>
          <w:p w14:paraId="7E6545F2" w14:textId="77777777" w:rsidR="00524FB4" w:rsidRPr="004B2EC5" w:rsidRDefault="00524FB4" w:rsidP="00C87FC6">
            <w:pPr>
              <w:pStyle w:val="TAH"/>
              <w:rPr>
                <w:sz w:val="16"/>
                <w:szCs w:val="16"/>
              </w:rPr>
            </w:pPr>
            <w:r w:rsidRPr="004B2EC5">
              <w:rPr>
                <w:sz w:val="16"/>
                <w:szCs w:val="16"/>
              </w:rPr>
              <w:t>Solutions</w:t>
            </w:r>
          </w:p>
        </w:tc>
        <w:tc>
          <w:tcPr>
            <w:tcW w:w="1459" w:type="dxa"/>
            <w:tcBorders>
              <w:right w:val="nil"/>
            </w:tcBorders>
          </w:tcPr>
          <w:p w14:paraId="0E3942EA" w14:textId="77777777" w:rsidR="00524FB4" w:rsidRPr="004B2EC5" w:rsidRDefault="00524FB4" w:rsidP="00C87FC6">
            <w:pPr>
              <w:pStyle w:val="TAH"/>
              <w:rPr>
                <w:sz w:val="16"/>
                <w:szCs w:val="16"/>
              </w:rPr>
            </w:pPr>
          </w:p>
        </w:tc>
        <w:tc>
          <w:tcPr>
            <w:tcW w:w="1518" w:type="dxa"/>
            <w:tcBorders>
              <w:left w:val="nil"/>
            </w:tcBorders>
          </w:tcPr>
          <w:p w14:paraId="62444783" w14:textId="77777777" w:rsidR="00524FB4" w:rsidRPr="004B2EC5" w:rsidRDefault="00524FB4" w:rsidP="00C87FC6">
            <w:pPr>
              <w:pStyle w:val="TAH"/>
              <w:rPr>
                <w:sz w:val="16"/>
                <w:szCs w:val="16"/>
              </w:rPr>
            </w:pPr>
          </w:p>
        </w:tc>
      </w:tr>
      <w:tr w:rsidR="00524FB4" w:rsidRPr="004B2EC5" w14:paraId="3B215E42" w14:textId="77777777" w:rsidTr="00524FB4">
        <w:trPr>
          <w:cantSplit/>
          <w:jc w:val="center"/>
        </w:trPr>
        <w:tc>
          <w:tcPr>
            <w:tcW w:w="1129" w:type="dxa"/>
          </w:tcPr>
          <w:p w14:paraId="5307468D" w14:textId="77777777" w:rsidR="00524FB4" w:rsidRPr="004B2EC5" w:rsidRDefault="00524FB4" w:rsidP="00C87FC6">
            <w:pPr>
              <w:pStyle w:val="TAH"/>
              <w:rPr>
                <w:sz w:val="16"/>
                <w:szCs w:val="16"/>
              </w:rPr>
            </w:pPr>
          </w:p>
        </w:tc>
        <w:tc>
          <w:tcPr>
            <w:tcW w:w="1459" w:type="dxa"/>
          </w:tcPr>
          <w:p w14:paraId="592A7B7E" w14:textId="6874A6DC" w:rsidR="00524FB4" w:rsidRPr="004B2EC5" w:rsidRDefault="00524FB4" w:rsidP="00C87FC6">
            <w:pPr>
              <w:pStyle w:val="TAH"/>
              <w:rPr>
                <w:sz w:val="16"/>
                <w:szCs w:val="16"/>
              </w:rPr>
            </w:pPr>
            <w:r>
              <w:rPr>
                <w:sz w:val="16"/>
                <w:szCs w:val="16"/>
              </w:rPr>
              <w:t>&lt;Key Issue #1&gt;</w:t>
            </w:r>
          </w:p>
        </w:tc>
        <w:tc>
          <w:tcPr>
            <w:tcW w:w="1518" w:type="dxa"/>
          </w:tcPr>
          <w:p w14:paraId="2A3129E7" w14:textId="09F066B8" w:rsidR="00524FB4" w:rsidRPr="004B2EC5" w:rsidRDefault="00524FB4" w:rsidP="00C87FC6">
            <w:pPr>
              <w:pStyle w:val="TAH"/>
              <w:rPr>
                <w:sz w:val="16"/>
                <w:szCs w:val="16"/>
              </w:rPr>
            </w:pPr>
            <w:r>
              <w:rPr>
                <w:sz w:val="16"/>
                <w:szCs w:val="16"/>
              </w:rPr>
              <w:t>&lt;Key Issue #2&gt;</w:t>
            </w:r>
          </w:p>
        </w:tc>
      </w:tr>
      <w:tr w:rsidR="00524FB4" w:rsidRPr="004B2EC5" w14:paraId="6352E9AC" w14:textId="77777777" w:rsidTr="00524FB4">
        <w:trPr>
          <w:cantSplit/>
          <w:jc w:val="center"/>
        </w:trPr>
        <w:tc>
          <w:tcPr>
            <w:tcW w:w="1129" w:type="dxa"/>
          </w:tcPr>
          <w:p w14:paraId="0A29CD91" w14:textId="77777777" w:rsidR="00524FB4" w:rsidRPr="004B2EC5" w:rsidRDefault="00524FB4" w:rsidP="00C87FC6">
            <w:pPr>
              <w:pStyle w:val="TAH"/>
            </w:pPr>
            <w:r w:rsidRPr="004B2EC5">
              <w:t>#1</w:t>
            </w:r>
          </w:p>
        </w:tc>
        <w:tc>
          <w:tcPr>
            <w:tcW w:w="1459" w:type="dxa"/>
          </w:tcPr>
          <w:p w14:paraId="00BFE103" w14:textId="0E967A8D" w:rsidR="00524FB4" w:rsidRPr="004B2EC5" w:rsidRDefault="00524FB4" w:rsidP="00C87FC6">
            <w:pPr>
              <w:pStyle w:val="TAC"/>
            </w:pPr>
          </w:p>
        </w:tc>
        <w:tc>
          <w:tcPr>
            <w:tcW w:w="1518" w:type="dxa"/>
          </w:tcPr>
          <w:p w14:paraId="379B7E8E" w14:textId="77777777" w:rsidR="00524FB4" w:rsidRPr="004B2EC5" w:rsidRDefault="00524FB4" w:rsidP="00C87FC6">
            <w:pPr>
              <w:pStyle w:val="TAC"/>
            </w:pPr>
          </w:p>
        </w:tc>
      </w:tr>
      <w:tr w:rsidR="00524FB4" w:rsidRPr="004B2EC5" w14:paraId="23A078D2" w14:textId="77777777" w:rsidTr="00524FB4">
        <w:trPr>
          <w:cantSplit/>
          <w:jc w:val="center"/>
        </w:trPr>
        <w:tc>
          <w:tcPr>
            <w:tcW w:w="1129" w:type="dxa"/>
          </w:tcPr>
          <w:p w14:paraId="7EDB4E63" w14:textId="77777777" w:rsidR="00524FB4" w:rsidRPr="004B2EC5" w:rsidRDefault="00524FB4" w:rsidP="00C87FC6">
            <w:pPr>
              <w:pStyle w:val="TAH"/>
            </w:pPr>
            <w:r w:rsidRPr="004B2EC5">
              <w:t>#2</w:t>
            </w:r>
          </w:p>
        </w:tc>
        <w:tc>
          <w:tcPr>
            <w:tcW w:w="1459" w:type="dxa"/>
          </w:tcPr>
          <w:p w14:paraId="3E5B232D" w14:textId="77777777" w:rsidR="00524FB4" w:rsidRPr="004B2EC5" w:rsidRDefault="00524FB4" w:rsidP="00C87FC6">
            <w:pPr>
              <w:pStyle w:val="TAC"/>
            </w:pPr>
          </w:p>
        </w:tc>
        <w:tc>
          <w:tcPr>
            <w:tcW w:w="1518" w:type="dxa"/>
          </w:tcPr>
          <w:p w14:paraId="131EE76A" w14:textId="77777777" w:rsidR="00524FB4" w:rsidRPr="004B2EC5" w:rsidRDefault="00524FB4" w:rsidP="00C87FC6">
            <w:pPr>
              <w:pStyle w:val="TAC"/>
            </w:pPr>
          </w:p>
        </w:tc>
      </w:tr>
    </w:tbl>
    <w:p w14:paraId="35E64DCA" w14:textId="77777777" w:rsidR="00524FB4" w:rsidRPr="004D3578" w:rsidRDefault="00524FB4" w:rsidP="00F50CB8">
      <w:pPr>
        <w:pStyle w:val="EX"/>
      </w:pPr>
    </w:p>
    <w:p w14:paraId="37796A3E" w14:textId="180BA4F5" w:rsidR="00080512" w:rsidRDefault="00D9134D">
      <w:pPr>
        <w:pStyle w:val="Heading8"/>
      </w:pPr>
      <w:bookmarkStart w:id="109" w:name="startOfAnnexes"/>
      <w:bookmarkEnd w:id="109"/>
      <w:r>
        <w:br w:type="page"/>
      </w:r>
    </w:p>
    <w:p w14:paraId="665DAB86" w14:textId="77777777" w:rsidR="006B30D0" w:rsidRPr="007429F6" w:rsidRDefault="006B30D0" w:rsidP="006B30D0"/>
    <w:p w14:paraId="669C632B" w14:textId="4E46AE82" w:rsidR="00524FB4" w:rsidRPr="004B2EC5" w:rsidRDefault="007429F6" w:rsidP="00524FB4">
      <w:pPr>
        <w:pStyle w:val="Heading2"/>
      </w:pPr>
      <w:r>
        <w:br w:type="page"/>
      </w:r>
      <w:bookmarkStart w:id="110" w:name="_Toc26386429"/>
      <w:bookmarkStart w:id="111" w:name="_Toc26431235"/>
      <w:bookmarkStart w:id="112" w:name="_Toc30694633"/>
      <w:bookmarkStart w:id="113" w:name="_Toc43906656"/>
      <w:bookmarkStart w:id="114" w:name="_Toc43906772"/>
      <w:bookmarkStart w:id="115" w:name="_Toc44311898"/>
      <w:bookmarkStart w:id="116" w:name="_Toc50536540"/>
      <w:bookmarkStart w:id="117" w:name="_Toc54930314"/>
      <w:bookmarkStart w:id="118" w:name="_Toc54968119"/>
      <w:bookmarkStart w:id="119" w:name="_Toc57236441"/>
      <w:bookmarkStart w:id="120" w:name="_Toc57236604"/>
      <w:bookmarkStart w:id="121" w:name="_Toc57530245"/>
      <w:bookmarkStart w:id="122" w:name="_Toc57532446"/>
      <w:bookmarkStart w:id="123" w:name="_Toc94251714"/>
      <w:r w:rsidR="00524FB4" w:rsidRPr="004B2EC5">
        <w:rPr>
          <w:lang w:eastAsia="zh-CN"/>
        </w:rPr>
        <w:lastRenderedPageBreak/>
        <w:t>6.</w:t>
      </w:r>
      <w:r w:rsidR="00524FB4">
        <w:rPr>
          <w:lang w:eastAsia="zh-CN"/>
        </w:rPr>
        <w:t>x</w:t>
      </w:r>
      <w:r w:rsidR="00524FB4" w:rsidRPr="004B2EC5">
        <w:rPr>
          <w:lang w:eastAsia="ko-KR"/>
        </w:rPr>
        <w:tab/>
      </w:r>
      <w:r w:rsidR="00524FB4" w:rsidRPr="004B2EC5">
        <w:t>Solution</w:t>
      </w:r>
      <w:r w:rsidR="00524FB4" w:rsidRPr="004B2EC5">
        <w:rPr>
          <w:lang w:eastAsia="zh-CN"/>
        </w:rPr>
        <w:t xml:space="preserve"> #</w:t>
      </w:r>
      <w:r w:rsidR="00524FB4">
        <w:rPr>
          <w:lang w:eastAsia="zh-CN"/>
        </w:rPr>
        <w:t>x</w:t>
      </w:r>
      <w:r w:rsidR="00524FB4" w:rsidRPr="004B2EC5">
        <w:t xml:space="preserve">: </w:t>
      </w:r>
      <w:bookmarkEnd w:id="110"/>
      <w:bookmarkEnd w:id="111"/>
      <w:bookmarkEnd w:id="112"/>
      <w:bookmarkEnd w:id="113"/>
      <w:bookmarkEnd w:id="114"/>
      <w:bookmarkEnd w:id="115"/>
      <w:bookmarkEnd w:id="116"/>
      <w:bookmarkEnd w:id="117"/>
      <w:bookmarkEnd w:id="118"/>
      <w:bookmarkEnd w:id="119"/>
      <w:bookmarkEnd w:id="120"/>
      <w:bookmarkEnd w:id="121"/>
      <w:bookmarkEnd w:id="122"/>
      <w:r w:rsidR="00524FB4">
        <w:t>&lt;Solution title&gt;</w:t>
      </w:r>
      <w:bookmarkEnd w:id="123"/>
    </w:p>
    <w:p w14:paraId="189546F5" w14:textId="0F70E8BB" w:rsidR="00524FB4" w:rsidRPr="004B2EC5" w:rsidRDefault="00524FB4" w:rsidP="00524FB4">
      <w:pPr>
        <w:pStyle w:val="Heading3"/>
      </w:pPr>
      <w:bookmarkStart w:id="124" w:name="_Toc510607500"/>
      <w:bookmarkStart w:id="125" w:name="_Toc518306734"/>
      <w:bookmarkStart w:id="126" w:name="_Toc26386430"/>
      <w:bookmarkStart w:id="127" w:name="_Toc26431236"/>
      <w:bookmarkStart w:id="128" w:name="_Toc30694634"/>
      <w:bookmarkStart w:id="129" w:name="_Toc43906657"/>
      <w:bookmarkStart w:id="130" w:name="_Toc43906773"/>
      <w:bookmarkStart w:id="131" w:name="_Toc44311899"/>
      <w:bookmarkStart w:id="132" w:name="_Toc50536541"/>
      <w:bookmarkStart w:id="133" w:name="_Toc54930315"/>
      <w:bookmarkStart w:id="134" w:name="_Toc54968120"/>
      <w:bookmarkStart w:id="135" w:name="_Toc57236442"/>
      <w:bookmarkStart w:id="136" w:name="_Toc57236605"/>
      <w:bookmarkStart w:id="137" w:name="_Toc57530246"/>
      <w:bookmarkStart w:id="138" w:name="_Toc57532447"/>
      <w:bookmarkStart w:id="139" w:name="_Toc94251715"/>
      <w:r w:rsidRPr="004B2EC5">
        <w:t>6.</w:t>
      </w:r>
      <w:r>
        <w:t>x</w:t>
      </w:r>
      <w:r w:rsidRPr="004B2EC5">
        <w:t>.1</w:t>
      </w:r>
      <w:r w:rsidRPr="004B2EC5">
        <w:tab/>
        <w:t>Introduction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5BC629C" w14:textId="79BEEA12" w:rsidR="00524FB4" w:rsidRPr="004B2EC5" w:rsidRDefault="00524FB4" w:rsidP="00524FB4">
      <w:pPr>
        <w:pStyle w:val="Heading3"/>
      </w:pPr>
      <w:bookmarkStart w:id="140" w:name="_Toc510607501"/>
      <w:bookmarkStart w:id="141" w:name="_Toc518306735"/>
      <w:bookmarkStart w:id="142" w:name="_Toc26386431"/>
      <w:bookmarkStart w:id="143" w:name="_Toc26431237"/>
      <w:bookmarkStart w:id="144" w:name="_Toc30694635"/>
      <w:bookmarkStart w:id="145" w:name="_Toc43906658"/>
      <w:bookmarkStart w:id="146" w:name="_Toc43906774"/>
      <w:bookmarkStart w:id="147" w:name="_Toc44311900"/>
      <w:bookmarkStart w:id="148" w:name="_Toc50536542"/>
      <w:bookmarkStart w:id="149" w:name="_Toc54930316"/>
      <w:bookmarkStart w:id="150" w:name="_Toc54968121"/>
      <w:bookmarkStart w:id="151" w:name="_Toc57236443"/>
      <w:bookmarkStart w:id="152" w:name="_Toc57236606"/>
      <w:bookmarkStart w:id="153" w:name="_Toc57530247"/>
      <w:bookmarkStart w:id="154" w:name="_Toc57532448"/>
      <w:bookmarkStart w:id="155" w:name="_Toc94251716"/>
      <w:r w:rsidRPr="004B2EC5">
        <w:t>6.</w:t>
      </w:r>
      <w:r>
        <w:t>x</w:t>
      </w:r>
      <w:r w:rsidRPr="004B2EC5">
        <w:t>.2</w:t>
      </w:r>
      <w:r w:rsidRPr="004B2EC5">
        <w:tab/>
        <w:t>Functional Description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C4231C3" w14:textId="1CD20CE9" w:rsidR="00524FB4" w:rsidRPr="004B2EC5" w:rsidRDefault="00524FB4" w:rsidP="00524FB4">
      <w:pPr>
        <w:pStyle w:val="Heading3"/>
      </w:pPr>
      <w:bookmarkStart w:id="156" w:name="_Toc510607502"/>
      <w:bookmarkStart w:id="157" w:name="_Toc518306736"/>
      <w:bookmarkStart w:id="158" w:name="_Toc26386432"/>
      <w:bookmarkStart w:id="159" w:name="_Toc26431238"/>
      <w:bookmarkStart w:id="160" w:name="_Toc30694636"/>
      <w:bookmarkStart w:id="161" w:name="_Toc43906659"/>
      <w:bookmarkStart w:id="162" w:name="_Toc43906775"/>
      <w:bookmarkStart w:id="163" w:name="_Toc44311901"/>
      <w:bookmarkStart w:id="164" w:name="_Toc50536543"/>
      <w:bookmarkStart w:id="165" w:name="_Toc54930317"/>
      <w:bookmarkStart w:id="166" w:name="_Toc54968122"/>
      <w:bookmarkStart w:id="167" w:name="_Toc57236444"/>
      <w:bookmarkStart w:id="168" w:name="_Toc57236607"/>
      <w:bookmarkStart w:id="169" w:name="_Toc57530248"/>
      <w:bookmarkStart w:id="170" w:name="_Toc57532449"/>
      <w:bookmarkStart w:id="171" w:name="_Toc94251717"/>
      <w:r w:rsidRPr="004B2EC5">
        <w:t>6.</w:t>
      </w:r>
      <w:r>
        <w:t>x</w:t>
      </w:r>
      <w:r w:rsidRPr="004B2EC5">
        <w:t>.</w:t>
      </w:r>
      <w:r w:rsidRPr="004B2EC5">
        <w:rPr>
          <w:lang w:eastAsia="zh-CN"/>
        </w:rPr>
        <w:t>3</w:t>
      </w:r>
      <w:r w:rsidRPr="004B2EC5">
        <w:tab/>
        <w:t>Procedures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AEDBEC5" w14:textId="24BEC3B5" w:rsidR="00524FB4" w:rsidRPr="004B2EC5" w:rsidRDefault="00524FB4" w:rsidP="00524FB4">
      <w:pPr>
        <w:pStyle w:val="Heading3"/>
      </w:pPr>
      <w:bookmarkStart w:id="172" w:name="_Toc26386435"/>
      <w:bookmarkStart w:id="173" w:name="_Toc26431241"/>
      <w:bookmarkStart w:id="174" w:name="_Toc30694639"/>
      <w:bookmarkStart w:id="175" w:name="_Toc43906662"/>
      <w:bookmarkStart w:id="176" w:name="_Toc43906778"/>
      <w:bookmarkStart w:id="177" w:name="_Toc44311904"/>
      <w:bookmarkStart w:id="178" w:name="_Toc50536546"/>
      <w:bookmarkStart w:id="179" w:name="_Toc54930320"/>
      <w:bookmarkStart w:id="180" w:name="_Toc54968125"/>
      <w:bookmarkStart w:id="181" w:name="_Toc57236447"/>
      <w:bookmarkStart w:id="182" w:name="_Toc57236610"/>
      <w:bookmarkStart w:id="183" w:name="_Toc57530251"/>
      <w:bookmarkStart w:id="184" w:name="_Toc57532452"/>
      <w:bookmarkStart w:id="185" w:name="_Toc20203937"/>
      <w:bookmarkStart w:id="186" w:name="_Toc94251718"/>
      <w:r w:rsidRPr="004B2EC5">
        <w:t>6.</w:t>
      </w:r>
      <w:r>
        <w:t>x</w:t>
      </w:r>
      <w:r w:rsidRPr="004B2EC5">
        <w:t>.</w:t>
      </w:r>
      <w:r w:rsidRPr="004B2EC5">
        <w:rPr>
          <w:lang w:eastAsia="zh-CN"/>
        </w:rPr>
        <w:t>4</w:t>
      </w:r>
      <w:r w:rsidRPr="004B2EC5">
        <w:tab/>
        <w:t xml:space="preserve">Impacts on services, </w:t>
      </w:r>
      <w:proofErr w:type="gramStart"/>
      <w:r w:rsidRPr="004B2EC5">
        <w:t>entities</w:t>
      </w:r>
      <w:proofErr w:type="gramEnd"/>
      <w:r w:rsidRPr="004B2EC5">
        <w:t xml:space="preserve"> and interfaces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6"/>
    </w:p>
    <w:p w14:paraId="54CCA73F" w14:textId="77777777" w:rsidR="00524FB4" w:rsidRPr="004B2EC5" w:rsidRDefault="00524FB4" w:rsidP="00524FB4">
      <w:pPr>
        <w:pStyle w:val="Heading1"/>
      </w:pPr>
      <w:bookmarkStart w:id="187" w:name="_Toc44311977"/>
      <w:bookmarkStart w:id="188" w:name="_Toc50536654"/>
      <w:bookmarkStart w:id="189" w:name="_Toc54930432"/>
      <w:bookmarkStart w:id="190" w:name="_Toc54968237"/>
      <w:bookmarkStart w:id="191" w:name="_Toc57236559"/>
      <w:bookmarkStart w:id="192" w:name="_Toc57236722"/>
      <w:bookmarkStart w:id="193" w:name="_Toc57530363"/>
      <w:bookmarkStart w:id="194" w:name="_Toc57532564"/>
      <w:bookmarkStart w:id="195" w:name="_Toc94251719"/>
      <w:bookmarkEnd w:id="185"/>
      <w:r w:rsidRPr="004B2EC5">
        <w:t>7</w:t>
      </w:r>
      <w:r w:rsidRPr="004B2EC5">
        <w:tab/>
        <w:t>Evaluation</w:t>
      </w:r>
      <w:bookmarkEnd w:id="187"/>
      <w:bookmarkEnd w:id="188"/>
      <w:bookmarkEnd w:id="189"/>
      <w:bookmarkEnd w:id="190"/>
      <w:bookmarkEnd w:id="191"/>
      <w:bookmarkEnd w:id="192"/>
      <w:bookmarkEnd w:id="193"/>
      <w:bookmarkEnd w:id="194"/>
      <w:bookmarkEnd w:id="195"/>
    </w:p>
    <w:p w14:paraId="730E76E1" w14:textId="77777777" w:rsidR="00524FB4" w:rsidRPr="004B2EC5" w:rsidRDefault="00524FB4" w:rsidP="00524FB4">
      <w:pPr>
        <w:pStyle w:val="Heading1"/>
      </w:pPr>
      <w:bookmarkStart w:id="196" w:name="_Toc16839390"/>
      <w:bookmarkStart w:id="197" w:name="_Toc22192658"/>
      <w:bookmarkStart w:id="198" w:name="_Toc23402396"/>
      <w:bookmarkStart w:id="199" w:name="_Toc23402426"/>
      <w:bookmarkStart w:id="200" w:name="_Toc26386443"/>
      <w:bookmarkStart w:id="201" w:name="_Toc26431249"/>
      <w:bookmarkStart w:id="202" w:name="_Toc30694673"/>
      <w:bookmarkStart w:id="203" w:name="_Toc43906738"/>
      <w:bookmarkStart w:id="204" w:name="_Toc43906853"/>
      <w:bookmarkStart w:id="205" w:name="_Toc44311979"/>
      <w:bookmarkStart w:id="206" w:name="_Toc50536658"/>
      <w:bookmarkStart w:id="207" w:name="_Toc54930437"/>
      <w:bookmarkStart w:id="208" w:name="_Toc54968242"/>
      <w:bookmarkStart w:id="209" w:name="_Toc57236564"/>
      <w:bookmarkStart w:id="210" w:name="_Toc57236727"/>
      <w:bookmarkStart w:id="211" w:name="_Toc57530368"/>
      <w:bookmarkStart w:id="212" w:name="_Toc57532569"/>
      <w:bookmarkStart w:id="213" w:name="_Toc94251720"/>
      <w:r w:rsidRPr="004B2EC5">
        <w:t>8</w:t>
      </w:r>
      <w:r w:rsidRPr="004B2EC5">
        <w:tab/>
        <w:t>Conclusions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3CCA36B" w14:textId="4E405EA0" w:rsidR="002675F0" w:rsidRPr="002675F0" w:rsidRDefault="002675F0" w:rsidP="00F50CB8">
      <w:pPr>
        <w:pStyle w:val="Heading8"/>
      </w:pPr>
    </w:p>
    <w:p w14:paraId="5CA5E6C2" w14:textId="77777777" w:rsidR="00080512" w:rsidRPr="004D3578" w:rsidRDefault="00080512">
      <w:pPr>
        <w:pStyle w:val="Heading8"/>
      </w:pPr>
      <w:r w:rsidRPr="004D3578">
        <w:br w:type="page"/>
      </w:r>
      <w:bookmarkStart w:id="214" w:name="_Toc94251721"/>
      <w:r w:rsidRPr="004D3578">
        <w:lastRenderedPageBreak/>
        <w:t>Annex &lt;X&gt; (informative):</w:t>
      </w:r>
      <w:r w:rsidRPr="004D3578">
        <w:br/>
        <w:t>Change history</w:t>
      </w:r>
      <w:bookmarkEnd w:id="2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50CB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15" w:name="historyclause"/>
            <w:bookmarkEnd w:id="215"/>
            <w:r w:rsidRPr="00235394">
              <w:rPr>
                <w:b/>
              </w:rPr>
              <w:t>Change history</w:t>
            </w:r>
          </w:p>
        </w:tc>
      </w:tr>
      <w:tr w:rsidR="003C3971" w:rsidRPr="00235394" w14:paraId="188BB8D6" w14:textId="77777777" w:rsidTr="00F50CB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50CB8" w:rsidRPr="006B0D02" w14:paraId="7AE2D8EC" w14:textId="77777777" w:rsidTr="00F50CB8">
        <w:tc>
          <w:tcPr>
            <w:tcW w:w="800" w:type="dxa"/>
            <w:shd w:val="solid" w:color="FFFFFF" w:fill="auto"/>
          </w:tcPr>
          <w:p w14:paraId="433EA83C" w14:textId="64AEAA81" w:rsidR="00F50CB8" w:rsidRPr="006B0D02" w:rsidRDefault="00F50CB8" w:rsidP="00F50CB8">
            <w:pPr>
              <w:pStyle w:val="TAC"/>
              <w:rPr>
                <w:sz w:val="16"/>
                <w:szCs w:val="16"/>
              </w:rPr>
            </w:pPr>
            <w:r w:rsidRPr="004B2EC5">
              <w:rPr>
                <w:color w:val="0000FF"/>
                <w:sz w:val="16"/>
                <w:szCs w:val="16"/>
              </w:rPr>
              <w:t>20</w:t>
            </w:r>
            <w:r>
              <w:rPr>
                <w:color w:val="0000FF"/>
                <w:sz w:val="16"/>
                <w:szCs w:val="16"/>
              </w:rPr>
              <w:t>22</w:t>
            </w:r>
            <w:r w:rsidRPr="004B2EC5">
              <w:rPr>
                <w:color w:val="0000FF"/>
                <w:sz w:val="16"/>
                <w:szCs w:val="16"/>
              </w:rPr>
              <w:t>-1</w:t>
            </w:r>
          </w:p>
        </w:tc>
        <w:tc>
          <w:tcPr>
            <w:tcW w:w="800" w:type="dxa"/>
            <w:shd w:val="solid" w:color="FFFFFF" w:fill="auto"/>
          </w:tcPr>
          <w:p w14:paraId="55C8CC01" w14:textId="7327CF14" w:rsidR="00F50CB8" w:rsidRPr="006B0D02" w:rsidRDefault="00F50CB8" w:rsidP="00F50CB8">
            <w:pPr>
              <w:pStyle w:val="TAC"/>
              <w:rPr>
                <w:sz w:val="16"/>
                <w:szCs w:val="16"/>
              </w:rPr>
            </w:pPr>
            <w:r w:rsidRPr="004B2EC5">
              <w:rPr>
                <w:color w:val="0000FF"/>
                <w:sz w:val="16"/>
                <w:szCs w:val="16"/>
              </w:rPr>
              <w:t>SA2#1</w:t>
            </w:r>
            <w:r>
              <w:rPr>
                <w:color w:val="0000FF"/>
                <w:sz w:val="16"/>
                <w:szCs w:val="16"/>
              </w:rPr>
              <w:t>49E</w:t>
            </w:r>
          </w:p>
        </w:tc>
        <w:tc>
          <w:tcPr>
            <w:tcW w:w="1094" w:type="dxa"/>
            <w:shd w:val="solid" w:color="FFFFFF" w:fill="auto"/>
          </w:tcPr>
          <w:p w14:paraId="134723C6" w14:textId="5B9D627D" w:rsidR="00F50CB8" w:rsidRPr="006B0D02" w:rsidRDefault="00F50CB8" w:rsidP="00F50CB8">
            <w:pPr>
              <w:pStyle w:val="TAC"/>
              <w:rPr>
                <w:sz w:val="16"/>
                <w:szCs w:val="16"/>
              </w:rPr>
            </w:pPr>
            <w:r w:rsidRPr="004B2EC5">
              <w:rPr>
                <w:color w:val="0000FF"/>
                <w:sz w:val="16"/>
                <w:szCs w:val="16"/>
              </w:rPr>
              <w:t>S2-</w:t>
            </w:r>
            <w:r>
              <w:rPr>
                <w:color w:val="0000FF"/>
                <w:sz w:val="16"/>
                <w:szCs w:val="16"/>
              </w:rPr>
              <w:t>220xxxx</w:t>
            </w:r>
          </w:p>
        </w:tc>
        <w:tc>
          <w:tcPr>
            <w:tcW w:w="425" w:type="dxa"/>
            <w:shd w:val="solid" w:color="FFFFFF" w:fill="auto"/>
          </w:tcPr>
          <w:p w14:paraId="2B341B81" w14:textId="3A137D15" w:rsidR="00F50CB8" w:rsidRPr="006B0D02" w:rsidRDefault="00F50CB8" w:rsidP="00F50CB8">
            <w:pPr>
              <w:pStyle w:val="TAL"/>
              <w:rPr>
                <w:sz w:val="16"/>
                <w:szCs w:val="16"/>
              </w:rPr>
            </w:pPr>
            <w:r w:rsidRPr="004B2EC5">
              <w:rPr>
                <w:color w:val="0000FF"/>
                <w:sz w:val="16"/>
                <w:szCs w:val="16"/>
              </w:rPr>
              <w:t>-</w:t>
            </w:r>
          </w:p>
        </w:tc>
        <w:tc>
          <w:tcPr>
            <w:tcW w:w="425" w:type="dxa"/>
            <w:shd w:val="solid" w:color="FFFFFF" w:fill="auto"/>
          </w:tcPr>
          <w:p w14:paraId="090FDCAA" w14:textId="18B266F9" w:rsidR="00F50CB8" w:rsidRPr="006B0D02" w:rsidRDefault="00F50CB8" w:rsidP="00F50CB8">
            <w:pPr>
              <w:pStyle w:val="TAR"/>
              <w:rPr>
                <w:sz w:val="16"/>
                <w:szCs w:val="16"/>
              </w:rPr>
            </w:pPr>
            <w:r w:rsidRPr="004B2EC5">
              <w:rPr>
                <w:color w:val="0000FF"/>
                <w:sz w:val="16"/>
                <w:szCs w:val="16"/>
              </w:rPr>
              <w:t>-</w:t>
            </w:r>
          </w:p>
        </w:tc>
        <w:tc>
          <w:tcPr>
            <w:tcW w:w="425" w:type="dxa"/>
            <w:shd w:val="solid" w:color="FFFFFF" w:fill="auto"/>
          </w:tcPr>
          <w:p w14:paraId="40910D18" w14:textId="0F2517DB" w:rsidR="00F50CB8" w:rsidRPr="006B0D02" w:rsidRDefault="00F50CB8" w:rsidP="00F50CB8">
            <w:pPr>
              <w:pStyle w:val="TAC"/>
              <w:rPr>
                <w:sz w:val="16"/>
                <w:szCs w:val="16"/>
              </w:rPr>
            </w:pPr>
            <w:r w:rsidRPr="004B2EC5">
              <w:rPr>
                <w:color w:val="0000FF"/>
                <w:sz w:val="16"/>
                <w:szCs w:val="16"/>
              </w:rPr>
              <w:t>-</w:t>
            </w:r>
          </w:p>
        </w:tc>
        <w:tc>
          <w:tcPr>
            <w:tcW w:w="4962" w:type="dxa"/>
            <w:shd w:val="solid" w:color="FFFFFF" w:fill="auto"/>
          </w:tcPr>
          <w:p w14:paraId="17B0396C" w14:textId="2D1E195F" w:rsidR="00F50CB8" w:rsidRPr="006B0D02" w:rsidRDefault="00F50CB8" w:rsidP="00F50CB8">
            <w:pPr>
              <w:pStyle w:val="TAL"/>
              <w:rPr>
                <w:sz w:val="16"/>
                <w:szCs w:val="16"/>
              </w:rPr>
            </w:pPr>
            <w:r w:rsidRPr="00F50CB8">
              <w:rPr>
                <w:color w:val="0000FF"/>
                <w:sz w:val="16"/>
                <w:szCs w:val="16"/>
                <w:highlight w:val="yellow"/>
              </w:rPr>
              <w:t>Proposed skeleton agreed at S2#149E</w:t>
            </w:r>
          </w:p>
        </w:tc>
        <w:tc>
          <w:tcPr>
            <w:tcW w:w="708" w:type="dxa"/>
            <w:shd w:val="solid" w:color="FFFFFF" w:fill="auto"/>
          </w:tcPr>
          <w:p w14:paraId="5E97A6B2" w14:textId="2C38C1E4" w:rsidR="00F50CB8" w:rsidRPr="007D6048" w:rsidRDefault="00F50CB8" w:rsidP="00F50CB8">
            <w:pPr>
              <w:pStyle w:val="TAC"/>
              <w:rPr>
                <w:sz w:val="16"/>
                <w:szCs w:val="16"/>
              </w:rPr>
            </w:pPr>
            <w:r w:rsidRPr="004B2EC5">
              <w:rPr>
                <w:color w:val="0000FF"/>
                <w:sz w:val="16"/>
                <w:szCs w:val="16"/>
              </w:rPr>
              <w:t>0.0.0</w:t>
            </w:r>
          </w:p>
        </w:tc>
      </w:tr>
    </w:tbl>
    <w:p w14:paraId="6BA8C2E7" w14:textId="77777777" w:rsidR="003C3971" w:rsidRPr="00235394" w:rsidRDefault="003C3971" w:rsidP="003C3971"/>
    <w:p w14:paraId="3A6FB7AB" w14:textId="34BE1390" w:rsidR="003C3971" w:rsidRPr="00235394" w:rsidRDefault="003C3971" w:rsidP="00F50CB8">
      <w:pPr>
        <w:pStyle w:val="Guidance"/>
      </w:pPr>
      <w:r>
        <w:br w:type="page"/>
      </w:r>
      <w:r w:rsidR="00F50CB8" w:rsidRPr="00235394">
        <w:lastRenderedPageBreak/>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2F237" w14:textId="77777777" w:rsidR="00F826E9" w:rsidRDefault="00F826E9">
      <w:r>
        <w:separator/>
      </w:r>
    </w:p>
  </w:endnote>
  <w:endnote w:type="continuationSeparator" w:id="0">
    <w:p w14:paraId="4250F8B2" w14:textId="77777777" w:rsidR="00F826E9" w:rsidRDefault="00F82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85CA8" w14:textId="77777777" w:rsidR="004F1229" w:rsidRDefault="004F12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0A2C1" w14:textId="77777777" w:rsidR="004F1229" w:rsidRDefault="004F12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3AB16" w14:textId="77777777" w:rsidR="004F1229" w:rsidRDefault="004F12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03AAE2" w14:textId="77777777" w:rsidR="00F826E9" w:rsidRDefault="00F826E9">
      <w:r>
        <w:separator/>
      </w:r>
    </w:p>
  </w:footnote>
  <w:footnote w:type="continuationSeparator" w:id="0">
    <w:p w14:paraId="11E184D1" w14:textId="77777777" w:rsidR="00F826E9" w:rsidRDefault="00F82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D1196" w14:textId="77777777" w:rsidR="004F1229" w:rsidRDefault="004F12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5770B" w14:textId="77777777" w:rsidR="004F1229" w:rsidRDefault="004F12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5EE4F" w14:textId="77777777" w:rsidR="004F1229" w:rsidRDefault="004F12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470C69AB" w:rsidR="00F826E9" w:rsidRDefault="00F826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69FA">
      <w:rPr>
        <w:rFonts w:ascii="Arial" w:hAnsi="Arial" w:cs="Arial"/>
        <w:b/>
        <w:noProof/>
        <w:sz w:val="18"/>
        <w:szCs w:val="18"/>
      </w:rPr>
      <w:t>3GPP TR 23.700-18 V0.0.0 (2022-01)</w:t>
    </w:r>
    <w:r>
      <w:rPr>
        <w:rFonts w:ascii="Arial" w:hAnsi="Arial" w:cs="Arial"/>
        <w:b/>
        <w:sz w:val="18"/>
        <w:szCs w:val="18"/>
      </w:rPr>
      <w:fldChar w:fldCharType="end"/>
    </w:r>
  </w:p>
  <w:p w14:paraId="7A6BC72E" w14:textId="77777777" w:rsidR="00F826E9" w:rsidRDefault="00F826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F197AE" w:rsidR="00F826E9" w:rsidRDefault="00F826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69FA">
      <w:rPr>
        <w:rFonts w:ascii="Arial" w:hAnsi="Arial" w:cs="Arial"/>
        <w:b/>
        <w:noProof/>
        <w:sz w:val="18"/>
        <w:szCs w:val="18"/>
      </w:rPr>
      <w:t>Release 18</w:t>
    </w:r>
    <w:r>
      <w:rPr>
        <w:rFonts w:ascii="Arial" w:hAnsi="Arial" w:cs="Arial"/>
        <w:b/>
        <w:sz w:val="18"/>
        <w:szCs w:val="18"/>
      </w:rPr>
      <w:fldChar w:fldCharType="end"/>
    </w:r>
  </w:p>
  <w:p w14:paraId="1024E63D"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7CE8"/>
    <w:rsid w:val="00062023"/>
    <w:rsid w:val="000655A6"/>
    <w:rsid w:val="00080512"/>
    <w:rsid w:val="000C47C3"/>
    <w:rsid w:val="000C6B78"/>
    <w:rsid w:val="000D58AB"/>
    <w:rsid w:val="000E7403"/>
    <w:rsid w:val="00133525"/>
    <w:rsid w:val="001336DF"/>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1229"/>
    <w:rsid w:val="004F3340"/>
    <w:rsid w:val="00524FB4"/>
    <w:rsid w:val="0053388B"/>
    <w:rsid w:val="00535773"/>
    <w:rsid w:val="00543E6C"/>
    <w:rsid w:val="00565087"/>
    <w:rsid w:val="00580A37"/>
    <w:rsid w:val="00597B11"/>
    <w:rsid w:val="005D2E01"/>
    <w:rsid w:val="005D7526"/>
    <w:rsid w:val="005E4BB2"/>
    <w:rsid w:val="005F788A"/>
    <w:rsid w:val="00602AEA"/>
    <w:rsid w:val="00614FDF"/>
    <w:rsid w:val="006271FA"/>
    <w:rsid w:val="0063543D"/>
    <w:rsid w:val="00647114"/>
    <w:rsid w:val="006912E9"/>
    <w:rsid w:val="006A323F"/>
    <w:rsid w:val="006B30D0"/>
    <w:rsid w:val="006C3D95"/>
    <w:rsid w:val="006C69FA"/>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43A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50CB8"/>
    <w:rsid w:val="00F653B8"/>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Pages>
  <Words>1235</Words>
  <Characters>7316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Editor-r</cp:lastModifiedBy>
  <cp:revision>9</cp:revision>
  <cp:lastPrinted>2019-02-25T14:05:00Z</cp:lastPrinted>
  <dcterms:created xsi:type="dcterms:W3CDTF">2022-01-14T23:05:00Z</dcterms:created>
  <dcterms:modified xsi:type="dcterms:W3CDTF">2022-01-28T14:41:00Z</dcterms:modified>
</cp:coreProperties>
</file>