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F8BCBD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009D6E59" w:rsidRPr="009D6E59">
        <w:rPr>
          <w:rFonts w:cs="Arial"/>
          <w:b/>
          <w:bCs/>
          <w:noProof/>
          <w:sz w:val="24"/>
          <w:szCs w:val="24"/>
        </w:rPr>
        <w:t>S2-2200784</w:t>
      </w:r>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5AF26D6F"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 Motorola Mobility</w:t>
      </w:r>
    </w:p>
    <w:p w14:paraId="389A809E" w14:textId="25D1F2E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0756D">
        <w:rPr>
          <w:rFonts w:ascii="Arial" w:hAnsi="Arial" w:cs="Arial"/>
          <w:b/>
        </w:rPr>
        <w:t>Key Issue</w:t>
      </w:r>
      <w:r w:rsidR="00BD2007">
        <w:rPr>
          <w:rFonts w:ascii="Arial" w:hAnsi="Arial" w:cs="Arial"/>
          <w:b/>
        </w:rPr>
        <w:t xml:space="preserve"> for </w:t>
      </w:r>
      <w:r w:rsidR="00FB3CD3">
        <w:rPr>
          <w:rFonts w:ascii="Arial" w:hAnsi="Arial" w:cs="Arial"/>
          <w:b/>
        </w:rPr>
        <w:t xml:space="preserve">supporting </w:t>
      </w:r>
      <w:r w:rsidR="004D03AC">
        <w:rPr>
          <w:rFonts w:ascii="Arial" w:hAnsi="Arial" w:cs="Arial"/>
          <w:b/>
        </w:rPr>
        <w:t>federated learning</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3E175355" w14:textId="6FA9BC53" w:rsidR="004D03AC" w:rsidRDefault="004D03AC" w:rsidP="00C829A3">
      <w:pPr>
        <w:rPr>
          <w:lang w:val="en-US" w:eastAsia="zh-CN"/>
        </w:rPr>
      </w:pPr>
      <w:r>
        <w:rPr>
          <w:lang w:val="en-US" w:eastAsia="zh-CN"/>
        </w:rPr>
        <w:t>A new key issue is proposed for the following Work Task:</w:t>
      </w:r>
    </w:p>
    <w:p w14:paraId="270D5BE9" w14:textId="77777777" w:rsidR="00FB3CD3" w:rsidRPr="00B44C19" w:rsidRDefault="00FB3CD3" w:rsidP="00FB3CD3">
      <w:pPr>
        <w:pStyle w:val="B2"/>
        <w:ind w:left="1124" w:firstLine="0"/>
        <w:rPr>
          <w:i/>
          <w:iCs/>
          <w:highlight w:val="yellow"/>
          <w:lang w:eastAsia="ko-KR"/>
        </w:rPr>
      </w:pPr>
      <w:r w:rsidRPr="00B44C19">
        <w:rPr>
          <w:rFonts w:hint="eastAsia"/>
          <w:i/>
          <w:iCs/>
          <w:highlight w:val="yellow"/>
          <w:lang w:eastAsia="zh-CN"/>
        </w:rPr>
        <w:t>WT</w:t>
      </w:r>
      <w:r w:rsidRPr="00B44C19">
        <w:rPr>
          <w:i/>
          <w:iCs/>
          <w:highlight w:val="yellow"/>
          <w:lang w:eastAsia="ko-KR"/>
        </w:rPr>
        <w:t>#4.1: Study whether and how to enhance architecture to support federated learning in the 5GC</w:t>
      </w:r>
    </w:p>
    <w:p w14:paraId="468BC120" w14:textId="77777777" w:rsidR="00FB3CD3" w:rsidRPr="00FB3CD3" w:rsidRDefault="00FB3CD3" w:rsidP="00FB3CD3">
      <w:pPr>
        <w:pStyle w:val="NO"/>
        <w:rPr>
          <w:i/>
          <w:iCs/>
        </w:rPr>
      </w:pPr>
      <w:r w:rsidRPr="00B44C19">
        <w:rPr>
          <w:i/>
          <w:iCs/>
          <w:highlight w:val="yellow"/>
        </w:rPr>
        <w:t>NOTE: Coordination with SA5 is needed in case SA5 is to study FL</w:t>
      </w:r>
    </w:p>
    <w:p w14:paraId="5DAAB6A9" w14:textId="792E4AA2" w:rsidR="004D03AC" w:rsidRPr="00FB3CD3" w:rsidRDefault="004D03AC" w:rsidP="00C829A3">
      <w:pPr>
        <w:rPr>
          <w:lang w:val="x-none" w:eastAsia="zh-CN"/>
        </w:rPr>
      </w:pPr>
    </w:p>
    <w:p w14:paraId="52EF9E03" w14:textId="14CC7195" w:rsidR="00F132E3" w:rsidRDefault="00F132E3" w:rsidP="00B65604">
      <w:pPr>
        <w:rPr>
          <w:lang w:eastAsia="ko-KR"/>
        </w:rPr>
      </w:pPr>
      <w:r>
        <w:rPr>
          <w:lang w:eastAsia="ko-KR"/>
        </w:rPr>
        <w:t xml:space="preserve">Federated learning is a well-known machine learning procedure that allows ML models to be trained </w:t>
      </w:r>
      <w:r w:rsidR="00B44C19">
        <w:rPr>
          <w:lang w:eastAsia="ko-KR"/>
        </w:rPr>
        <w:t xml:space="preserve">across multiple entities without requiring exchange of raw data for model training. The advantage of such approach is that </w:t>
      </w:r>
      <w:r w:rsidR="00052174">
        <w:rPr>
          <w:lang w:eastAsia="ko-KR"/>
        </w:rPr>
        <w:t xml:space="preserve">it </w:t>
      </w:r>
      <w:r w:rsidR="00B44C19">
        <w:rPr>
          <w:lang w:eastAsia="ko-KR"/>
        </w:rPr>
        <w:t>avoids</w:t>
      </w:r>
      <w:r w:rsidR="00B65604">
        <w:rPr>
          <w:lang w:eastAsia="ko-KR"/>
        </w:rPr>
        <w:t xml:space="preserve"> privacy concerns and reduces the load in collecting data as the raw data are collected “locally” instead of a centralised entity.</w:t>
      </w:r>
    </w:p>
    <w:p w14:paraId="3D72F88E" w14:textId="01BB0B6D" w:rsidR="00E67FC1" w:rsidRPr="00635806" w:rsidRDefault="00E67FC1" w:rsidP="00E67FC1">
      <w:proofErr w:type="gramStart"/>
      <w:r w:rsidRPr="00635806">
        <w:t>In order to</w:t>
      </w:r>
      <w:proofErr w:type="gramEnd"/>
      <w:r w:rsidRPr="00635806">
        <w:t xml:space="preserve"> support federated learning in 3GPP NWDAF architecture the following are </w:t>
      </w:r>
      <w:r w:rsidR="00052174">
        <w:t xml:space="preserve">required to be </w:t>
      </w:r>
      <w:r w:rsidRPr="00635806">
        <w:t>addressed:</w:t>
      </w:r>
    </w:p>
    <w:p w14:paraId="7EB62557" w14:textId="55128780" w:rsidR="00E67FC1" w:rsidRDefault="00E67FC1" w:rsidP="00E67FC1">
      <w:pPr>
        <w:pStyle w:val="B1"/>
        <w:rPr>
          <w:lang w:val="en-GB"/>
        </w:rPr>
      </w:pPr>
      <w:bookmarkStart w:id="2" w:name="_Hlk75786656"/>
      <w:r w:rsidRPr="00635806">
        <w:t>-</w:t>
      </w:r>
      <w:r w:rsidRPr="00635806">
        <w:tab/>
        <w:t xml:space="preserve">How an </w:t>
      </w:r>
      <w:r w:rsidR="00052174">
        <w:rPr>
          <w:lang w:val="en-GB"/>
        </w:rPr>
        <w:t xml:space="preserve">NWDAF </w:t>
      </w:r>
      <w:r w:rsidR="003F2A83">
        <w:rPr>
          <w:lang w:val="en-GB"/>
        </w:rPr>
        <w:t xml:space="preserve">(that supports Analytics Inference) </w:t>
      </w:r>
      <w:r w:rsidR="00052174">
        <w:rPr>
          <w:lang w:val="en-GB"/>
        </w:rPr>
        <w:t xml:space="preserve">identifies that an analytics request by a consumer requires a trained model that requires federated </w:t>
      </w:r>
      <w:proofErr w:type="spellStart"/>
      <w:r w:rsidR="00052174">
        <w:rPr>
          <w:lang w:val="en-GB"/>
        </w:rPr>
        <w:t>learing</w:t>
      </w:r>
      <w:proofErr w:type="spellEnd"/>
    </w:p>
    <w:p w14:paraId="43485E6E" w14:textId="6D046AE5" w:rsidR="003F2A83" w:rsidRDefault="003F2A83" w:rsidP="00E67FC1">
      <w:pPr>
        <w:pStyle w:val="B1"/>
        <w:rPr>
          <w:lang w:val="en-GB"/>
        </w:rPr>
      </w:pPr>
      <w:r>
        <w:rPr>
          <w:lang w:val="en-GB"/>
        </w:rPr>
        <w:t>-</w:t>
      </w:r>
      <w:r>
        <w:rPr>
          <w:lang w:val="en-GB"/>
        </w:rPr>
        <w:tab/>
        <w:t>How does the NWDAF (that supports Analytics Inference) identifies an NWDAF (that supports Model Training Functionality using federated learning)</w:t>
      </w:r>
    </w:p>
    <w:p w14:paraId="5D85BA11" w14:textId="6ED9381B" w:rsidR="003F2A83" w:rsidRPr="003F2A83" w:rsidRDefault="003F2A83" w:rsidP="00E67FC1">
      <w:pPr>
        <w:pStyle w:val="B1"/>
        <w:rPr>
          <w:lang w:val="en-GB"/>
        </w:rPr>
      </w:pPr>
      <w:r>
        <w:rPr>
          <w:lang w:val="en-GB"/>
        </w:rPr>
        <w:t>-</w:t>
      </w:r>
      <w:r>
        <w:rPr>
          <w:lang w:val="en-GB"/>
        </w:rPr>
        <w:tab/>
        <w:t xml:space="preserve">How does an NWDAF (that supports Model Training Functionality using federated learning) </w:t>
      </w:r>
      <w:r w:rsidR="003D45A0">
        <w:rPr>
          <w:lang w:val="en-GB"/>
        </w:rPr>
        <w:t xml:space="preserve">identifies the </w:t>
      </w:r>
      <w:r w:rsidR="000243AC">
        <w:rPr>
          <w:lang w:val="en-GB"/>
        </w:rPr>
        <w:t>local model training functions where local data need to be collected for training an ML model and how ML models or ML model parameters are exchanged between the NWDAF instances.</w:t>
      </w:r>
    </w:p>
    <w:bookmarkEnd w:id="2"/>
    <w:p w14:paraId="4E9F3266" w14:textId="77777777" w:rsidR="00C8200B" w:rsidRDefault="00C8200B"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D17E5E" w14:textId="01ECEBEA"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Pr="000243AC">
        <w:rPr>
          <w:rFonts w:ascii="Arial" w:hAnsi="Arial" w:cs="Arial"/>
          <w:color w:val="FF0000"/>
          <w:sz w:val="22"/>
          <w:szCs w:val="22"/>
          <w:lang w:val="en-US"/>
        </w:rPr>
        <w:t>*******************************</w:t>
      </w:r>
    </w:p>
    <w:p w14:paraId="63B4E336" w14:textId="5443CDD0" w:rsidR="00076532" w:rsidRDefault="000D6EF3" w:rsidP="009E76BB">
      <w:pPr>
        <w:pStyle w:val="Heading2"/>
      </w:pPr>
      <w:bookmarkStart w:id="3" w:name="_Toc50536656"/>
      <w:bookmarkStart w:id="4" w:name="_Toc50575409"/>
      <w:r>
        <w:t>x</w:t>
      </w:r>
      <w:r w:rsidR="00076532" w:rsidRPr="0045375E">
        <w:t>.</w:t>
      </w:r>
      <w:r>
        <w:t>1</w:t>
      </w:r>
      <w:r w:rsidR="00076532" w:rsidRPr="0045375E">
        <w:tab/>
        <w:t>Key Issue #</w:t>
      </w:r>
      <w:r w:rsidR="00781213">
        <w:t>X</w:t>
      </w:r>
      <w:r w:rsidR="00076532" w:rsidRPr="0045375E">
        <w:t>:</w:t>
      </w:r>
      <w:bookmarkEnd w:id="3"/>
      <w:bookmarkEnd w:id="4"/>
      <w:r w:rsidR="005136E5" w:rsidRPr="005136E5">
        <w:t xml:space="preserve"> </w:t>
      </w:r>
      <w:r w:rsidR="00F132E3">
        <w:t xml:space="preserve">Supporting federating learning for </w:t>
      </w:r>
      <w:r w:rsidR="006E14BD">
        <w:t xml:space="preserve">ML </w:t>
      </w:r>
      <w:r w:rsidR="00F132E3">
        <w:t xml:space="preserve">model training </w:t>
      </w:r>
    </w:p>
    <w:p w14:paraId="44EC2A00" w14:textId="5AB71661" w:rsidR="000D6EF3" w:rsidRPr="000D6EF3" w:rsidRDefault="000D6EF3" w:rsidP="009E76BB">
      <w:pPr>
        <w:pStyle w:val="Heading3"/>
      </w:pPr>
      <w:r w:rsidRPr="000D6EF3">
        <w:t xml:space="preserve">x.1.1 </w:t>
      </w:r>
      <w:r>
        <w:tab/>
      </w:r>
      <w:r>
        <w:tab/>
      </w:r>
      <w:r w:rsidRPr="000D6EF3">
        <w:t>Description</w:t>
      </w:r>
    </w:p>
    <w:p w14:paraId="69999D7D" w14:textId="77777777" w:rsidR="000243AC" w:rsidRDefault="000243AC" w:rsidP="000243AC">
      <w:pPr>
        <w:rPr>
          <w:lang w:eastAsia="ko-KR"/>
        </w:rPr>
      </w:pPr>
      <w:r>
        <w:rPr>
          <w:lang w:eastAsia="ko-KR"/>
        </w:rPr>
        <w:t>Federated learning is a well-known machine learning procedure that allows ML models to be trained across multiple entities without requiring exchange of raw data for model training. The advantage of such approach is that it avoids privacy concerns and reduces the load in collecting data as the raw data are collected “locally” instead of a centralised entity.</w:t>
      </w:r>
    </w:p>
    <w:p w14:paraId="453BB64D" w14:textId="77777777" w:rsidR="000243AC" w:rsidRPr="00635806" w:rsidRDefault="000243AC" w:rsidP="000243AC">
      <w:proofErr w:type="gramStart"/>
      <w:r w:rsidRPr="00635806">
        <w:t>In order to</w:t>
      </w:r>
      <w:proofErr w:type="gramEnd"/>
      <w:r w:rsidRPr="00635806">
        <w:t xml:space="preserve"> support federated learning in 3GPP NWDAF architecture the following are </w:t>
      </w:r>
      <w:r>
        <w:t xml:space="preserve">required to be </w:t>
      </w:r>
      <w:r w:rsidRPr="00635806">
        <w:t>addressed:</w:t>
      </w:r>
    </w:p>
    <w:p w14:paraId="1ECD8569" w14:textId="77777777" w:rsidR="000243AC" w:rsidRDefault="000243AC" w:rsidP="000243AC">
      <w:pPr>
        <w:pStyle w:val="B1"/>
        <w:rPr>
          <w:lang w:val="en-GB"/>
        </w:rPr>
      </w:pPr>
      <w:r w:rsidRPr="00635806">
        <w:lastRenderedPageBreak/>
        <w:t>-</w:t>
      </w:r>
      <w:r w:rsidRPr="00635806">
        <w:tab/>
        <w:t xml:space="preserve">How an </w:t>
      </w:r>
      <w:r>
        <w:rPr>
          <w:lang w:val="en-GB"/>
        </w:rPr>
        <w:t xml:space="preserve">NWDAF (that supports Analytics Inference) identifies that an analytics request by a consumer requires a trained model that requires federated </w:t>
      </w:r>
      <w:proofErr w:type="spellStart"/>
      <w:r>
        <w:rPr>
          <w:lang w:val="en-GB"/>
        </w:rPr>
        <w:t>learing</w:t>
      </w:r>
      <w:proofErr w:type="spellEnd"/>
    </w:p>
    <w:p w14:paraId="4D83D407" w14:textId="77777777" w:rsidR="000243AC" w:rsidRDefault="000243AC" w:rsidP="000243AC">
      <w:pPr>
        <w:pStyle w:val="B1"/>
        <w:rPr>
          <w:lang w:val="en-GB"/>
        </w:rPr>
      </w:pPr>
      <w:r>
        <w:rPr>
          <w:lang w:val="en-GB"/>
        </w:rPr>
        <w:t>-</w:t>
      </w:r>
      <w:r>
        <w:rPr>
          <w:lang w:val="en-GB"/>
        </w:rPr>
        <w:tab/>
        <w:t>How does the NWDAF (that supports Analytics Inference) identifies an NWDAF (that supports Model Training Functionality using federated learning)</w:t>
      </w:r>
    </w:p>
    <w:p w14:paraId="16435660" w14:textId="77777777" w:rsidR="000243AC" w:rsidRPr="003F2A83" w:rsidRDefault="000243AC" w:rsidP="000243AC">
      <w:pPr>
        <w:pStyle w:val="B1"/>
        <w:rPr>
          <w:lang w:val="en-GB"/>
        </w:rPr>
      </w:pPr>
      <w:r>
        <w:rPr>
          <w:lang w:val="en-GB"/>
        </w:rPr>
        <w:t>-</w:t>
      </w:r>
      <w:r>
        <w:rPr>
          <w:lang w:val="en-GB"/>
        </w:rPr>
        <w:tab/>
        <w:t>How does an NWDAF (that supports Model Training Functionality using federated learning) identifies the local model training functions where local data need to be collected for training an ML model and how ML models or ML model parameters are exchanged between the NWDAF instances.</w:t>
      </w:r>
    </w:p>
    <w:p w14:paraId="350582A4" w14:textId="22180DFE" w:rsidR="00F132E3" w:rsidRPr="00A63590" w:rsidRDefault="00A63590" w:rsidP="00A63590">
      <w:pPr>
        <w:pStyle w:val="NO"/>
        <w:rPr>
          <w:lang w:eastAsia="ko-KR"/>
        </w:rPr>
      </w:pPr>
      <w:r w:rsidRPr="00A63590">
        <w:rPr>
          <w:lang w:eastAsia="ko-KR"/>
        </w:rPr>
        <w:t>NOTE: Coordination with SA5 is needed in case SA5 is to study FL</w:t>
      </w:r>
    </w:p>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36C38" w14:textId="77777777" w:rsidR="00E37DC2" w:rsidRDefault="00E37DC2">
      <w:r>
        <w:separator/>
      </w:r>
    </w:p>
  </w:endnote>
  <w:endnote w:type="continuationSeparator" w:id="0">
    <w:p w14:paraId="18E667C4" w14:textId="77777777" w:rsidR="00E37DC2" w:rsidRDefault="00E37DC2">
      <w:r>
        <w:continuationSeparator/>
      </w:r>
    </w:p>
  </w:endnote>
  <w:endnote w:type="continuationNotice" w:id="1">
    <w:p w14:paraId="39214178" w14:textId="77777777" w:rsidR="00E37DC2" w:rsidRDefault="00E37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A3B18" w14:textId="77777777" w:rsidR="00E37DC2" w:rsidRDefault="00E37DC2">
      <w:r>
        <w:separator/>
      </w:r>
    </w:p>
  </w:footnote>
  <w:footnote w:type="continuationSeparator" w:id="0">
    <w:p w14:paraId="0F43C7DC" w14:textId="77777777" w:rsidR="00E37DC2" w:rsidRDefault="00E37DC2">
      <w:r>
        <w:continuationSeparator/>
      </w:r>
    </w:p>
  </w:footnote>
  <w:footnote w:type="continuationNotice" w:id="1">
    <w:p w14:paraId="42232E1F" w14:textId="77777777" w:rsidR="00E37DC2" w:rsidRDefault="00E37D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CCAA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6E25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EA681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760"/>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59"/>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37DC2"/>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7D"/>
    <w:rsid w:val="00F06DD6"/>
    <w:rsid w:val="00F10741"/>
    <w:rsid w:val="00F10767"/>
    <w:rsid w:val="00F10B67"/>
    <w:rsid w:val="00F11400"/>
    <w:rsid w:val="00F11F11"/>
    <w:rsid w:val="00F127D8"/>
    <w:rsid w:val="00F12D71"/>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Lenovo_DK</cp:lastModifiedBy>
  <cp:revision>2</cp:revision>
  <cp:lastPrinted>2019-01-15T01:23:00Z</cp:lastPrinted>
  <dcterms:created xsi:type="dcterms:W3CDTF">2022-01-28T09:58:00Z</dcterms:created>
  <dcterms:modified xsi:type="dcterms:W3CDTF">2022-01-28T09:58:00Z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