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1BF949" w14:textId="29217EBC" w:rsidR="00BC77CB" w:rsidRDefault="00086B19">
      <w:pP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#14</w:t>
      </w:r>
      <w:r w:rsidR="008C23AE">
        <w:rPr>
          <w:rFonts w:ascii="Arial" w:hAnsi="Arial" w:cs="Arial"/>
          <w:b/>
          <w:bCs/>
          <w:sz w:val="24"/>
          <w:szCs w:val="24"/>
        </w:rPr>
        <w:t>9</w:t>
      </w:r>
      <w:r>
        <w:rPr>
          <w:rFonts w:ascii="Arial" w:hAnsi="Arial" w:cs="Arial"/>
          <w:b/>
          <w:bCs/>
          <w:sz w:val="24"/>
          <w:szCs w:val="24"/>
        </w:rPr>
        <w:t xml:space="preserve">E </w:t>
      </w:r>
      <w:r>
        <w:rPr>
          <w:rFonts w:ascii="Arial" w:hAnsi="Arial" w:cs="Arial"/>
          <w:b/>
          <w:bCs/>
          <w:sz w:val="24"/>
        </w:rPr>
        <w:t>(e-meeting)</w:t>
      </w:r>
      <w:r>
        <w:rPr>
          <w:rFonts w:ascii="Arial" w:hAnsi="Arial" w:cs="Arial"/>
          <w:b/>
          <w:bCs/>
          <w:sz w:val="24"/>
          <w:szCs w:val="24"/>
        </w:rPr>
        <w:tab/>
      </w:r>
      <w:r w:rsidR="004822BB" w:rsidRPr="004822BB">
        <w:rPr>
          <w:rFonts w:ascii="Arial" w:hAnsi="Arial" w:cs="Arial"/>
          <w:b/>
          <w:bCs/>
          <w:sz w:val="24"/>
          <w:szCs w:val="24"/>
        </w:rPr>
        <w:t>S2-2200563</w:t>
      </w:r>
    </w:p>
    <w:p w14:paraId="1B3718A0" w14:textId="77777777" w:rsidR="00BC77CB" w:rsidRDefault="008C23AE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February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14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ascii="Arial" w:hAnsi="Arial" w:cs="Arial"/>
          <w:b/>
          <w:bCs/>
          <w:sz w:val="24"/>
          <w:szCs w:val="24"/>
        </w:rPr>
        <w:t>25</w:t>
      </w:r>
      <w:r w:rsidR="00086B19">
        <w:rPr>
          <w:rFonts w:ascii="Arial" w:hAnsi="Arial" w:cs="Arial"/>
          <w:b/>
          <w:bCs/>
          <w:sz w:val="24"/>
          <w:szCs w:val="24"/>
        </w:rPr>
        <w:t>, 202</w:t>
      </w:r>
      <w:r>
        <w:rPr>
          <w:rFonts w:ascii="Arial" w:hAnsi="Arial" w:cs="Arial"/>
          <w:b/>
          <w:bCs/>
          <w:sz w:val="24"/>
          <w:szCs w:val="24"/>
        </w:rPr>
        <w:t>2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, </w:t>
      </w:r>
      <w:r w:rsidR="00086B19">
        <w:rPr>
          <w:rFonts w:ascii="Arial" w:hAnsi="Arial" w:cs="Arial"/>
          <w:b/>
          <w:bCs/>
          <w:sz w:val="24"/>
        </w:rPr>
        <w:t>Elbonia</w:t>
      </w:r>
      <w:r w:rsidR="00086B19">
        <w:rPr>
          <w:rFonts w:ascii="Arial" w:hAnsi="Arial" w:cs="Arial"/>
          <w:b/>
          <w:bCs/>
        </w:rPr>
        <w:tab/>
        <w:t>(</w:t>
      </w:r>
      <w:r w:rsidR="00086B19">
        <w:rPr>
          <w:rFonts w:ascii="Arial" w:hAnsi="Arial" w:cs="Arial"/>
          <w:b/>
          <w:bCs/>
          <w:color w:val="0000FF"/>
        </w:rPr>
        <w:t>revision of S2-2</w:t>
      </w:r>
      <w:r>
        <w:rPr>
          <w:rFonts w:ascii="Arial" w:hAnsi="Arial" w:cs="Arial"/>
          <w:b/>
          <w:bCs/>
          <w:color w:val="0000FF"/>
        </w:rPr>
        <w:t>2</w:t>
      </w:r>
      <w:r w:rsidR="00086B19">
        <w:rPr>
          <w:rFonts w:ascii="Arial" w:hAnsi="Arial" w:cs="Arial"/>
          <w:b/>
          <w:bCs/>
          <w:color w:val="0000FF"/>
        </w:rPr>
        <w:t>0xxxx</w:t>
      </w:r>
      <w:r w:rsidR="00086B19">
        <w:rPr>
          <w:rFonts w:ascii="Arial" w:hAnsi="Arial" w:cs="Arial"/>
          <w:b/>
          <w:bCs/>
        </w:rPr>
        <w:t>)</w:t>
      </w:r>
    </w:p>
    <w:p w14:paraId="2BB860F5" w14:textId="77777777" w:rsidR="00BC77CB" w:rsidRDefault="00BC77CB" w:rsidP="003C5545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5B6C5EA2" w14:textId="1019B6E5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LG Electronics</w:t>
      </w:r>
      <w:r w:rsidR="00FC7C06">
        <w:rPr>
          <w:rFonts w:ascii="Arial" w:hAnsi="Arial" w:cs="Arial"/>
          <w:b/>
        </w:rPr>
        <w:t>, ZTE</w:t>
      </w:r>
      <w:bookmarkStart w:id="0" w:name="_GoBack"/>
      <w:bookmarkEnd w:id="0"/>
    </w:p>
    <w:p w14:paraId="67775F91" w14:textId="43728EB6" w:rsidR="00BC77CB" w:rsidRPr="00A86205" w:rsidRDefault="00086B19">
      <w:pPr>
        <w:ind w:left="2127" w:hanging="2127"/>
        <w:rPr>
          <w:rFonts w:ascii="Arial" w:eastAsia="MS Gothic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8245B" w:rsidRPr="00E8245B">
        <w:rPr>
          <w:rFonts w:ascii="Arial" w:hAnsi="Arial" w:cs="Arial"/>
          <w:b/>
        </w:rPr>
        <w:t>Skeleton of FS_e</w:t>
      </w:r>
      <w:r w:rsidR="00E8245B">
        <w:rPr>
          <w:rFonts w:ascii="Arial" w:hAnsi="Arial" w:cs="Arial"/>
          <w:b/>
        </w:rPr>
        <w:t>NS</w:t>
      </w:r>
      <w:r w:rsidR="00E8245B" w:rsidRPr="00E8245B">
        <w:rPr>
          <w:rFonts w:ascii="Arial" w:hAnsi="Arial" w:cs="Arial"/>
          <w:b/>
        </w:rPr>
        <w:t>_Ph</w:t>
      </w:r>
      <w:r w:rsidR="00E8245B">
        <w:rPr>
          <w:rFonts w:ascii="Arial" w:hAnsi="Arial" w:cs="Arial"/>
          <w:b/>
        </w:rPr>
        <w:t>3</w:t>
      </w:r>
      <w:r w:rsidR="00E8245B" w:rsidRPr="00E8245B">
        <w:rPr>
          <w:rFonts w:ascii="Arial" w:hAnsi="Arial" w:cs="Arial"/>
          <w:b/>
        </w:rPr>
        <w:t xml:space="preserve"> TR 23.7</w:t>
      </w:r>
      <w:r w:rsidR="00E8245B">
        <w:rPr>
          <w:rFonts w:ascii="Arial" w:hAnsi="Arial" w:cs="Arial"/>
          <w:b/>
        </w:rPr>
        <w:t>00-41</w:t>
      </w:r>
    </w:p>
    <w:p w14:paraId="699A1B09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580C0E8C" w14:textId="16D04F55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E8245B" w:rsidRPr="00E8245B">
        <w:rPr>
          <w:rFonts w:ascii="Arial" w:hAnsi="Arial" w:cs="Arial"/>
          <w:b/>
        </w:rPr>
        <w:t>9.14 Study on Network Slicing Phase 3</w:t>
      </w:r>
    </w:p>
    <w:p w14:paraId="6196E860" w14:textId="537AD803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A86205" w:rsidRPr="00A86205">
        <w:rPr>
          <w:rFonts w:ascii="Arial" w:hAnsi="Arial" w:cs="Arial"/>
          <w:b/>
        </w:rPr>
        <w:t>FS_</w:t>
      </w:r>
      <w:r w:rsidR="00E8245B">
        <w:rPr>
          <w:rFonts w:ascii="Arial" w:hAnsi="Arial" w:cs="Arial"/>
          <w:b/>
        </w:rPr>
        <w:t>eNS</w:t>
      </w:r>
      <w:r w:rsidR="00A86205" w:rsidRPr="00A86205">
        <w:rPr>
          <w:rFonts w:ascii="Arial" w:hAnsi="Arial" w:cs="Arial"/>
          <w:b/>
        </w:rPr>
        <w:t>_Ph</w:t>
      </w:r>
      <w:r w:rsidR="00E8245B">
        <w:rPr>
          <w:rFonts w:ascii="Arial" w:hAnsi="Arial" w:cs="Arial"/>
          <w:b/>
        </w:rPr>
        <w:t>3</w:t>
      </w:r>
      <w:r w:rsidR="00F2046E">
        <w:rPr>
          <w:rFonts w:ascii="Arial" w:hAnsi="Arial" w:cs="Arial"/>
          <w:b/>
        </w:rPr>
        <w:t xml:space="preserve"> / Rel-18</w:t>
      </w:r>
    </w:p>
    <w:p w14:paraId="755D8AB5" w14:textId="4694E47C" w:rsidR="00BC77CB" w:rsidRDefault="00086B1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E8245B">
        <w:rPr>
          <w:rFonts w:ascii="Arial" w:hAnsi="Arial" w:cs="Arial"/>
          <w:i/>
        </w:rPr>
        <w:t>Skeleton of FS_eNS</w:t>
      </w:r>
      <w:r w:rsidR="00E8245B" w:rsidRPr="00E8245B">
        <w:rPr>
          <w:rFonts w:ascii="Arial" w:hAnsi="Arial" w:cs="Arial"/>
          <w:i/>
        </w:rPr>
        <w:t>_Ph</w:t>
      </w:r>
      <w:r w:rsidR="00E8245B">
        <w:rPr>
          <w:rFonts w:ascii="Arial" w:hAnsi="Arial" w:cs="Arial"/>
          <w:i/>
        </w:rPr>
        <w:t>3</w:t>
      </w:r>
      <w:r w:rsidR="00E8245B" w:rsidRPr="00E8245B">
        <w:rPr>
          <w:rFonts w:ascii="Arial" w:hAnsi="Arial" w:cs="Arial"/>
          <w:i/>
        </w:rPr>
        <w:t xml:space="preserve"> TR 23.7</w:t>
      </w:r>
      <w:r w:rsidR="00E8245B">
        <w:rPr>
          <w:rFonts w:ascii="Arial" w:hAnsi="Arial" w:cs="Arial"/>
          <w:i/>
        </w:rPr>
        <w:t>00-41</w:t>
      </w:r>
      <w:r w:rsidR="00E8245B" w:rsidRPr="00E8245B">
        <w:rPr>
          <w:rFonts w:ascii="Arial" w:hAnsi="Arial" w:cs="Arial"/>
          <w:i/>
        </w:rPr>
        <w:t xml:space="preserve"> is proposed.</w:t>
      </w:r>
    </w:p>
    <w:p w14:paraId="1B436A67" w14:textId="33C4D0AD" w:rsidR="00BC77CB" w:rsidRPr="008A4A9E" w:rsidRDefault="008A4A9E" w:rsidP="008A4A9E">
      <w:pPr>
        <w:pStyle w:val="1"/>
        <w:jc w:val="both"/>
        <w:rPr>
          <w:rFonts w:eastAsia="MS Gothic"/>
        </w:rPr>
      </w:pPr>
      <w:r>
        <w:t>1. Proposal</w:t>
      </w:r>
    </w:p>
    <w:p w14:paraId="689A6936" w14:textId="3BE12DDC" w:rsidR="00BC77CB" w:rsidRDefault="008A4A9E">
      <w:pPr>
        <w:jc w:val="both"/>
        <w:rPr>
          <w:lang w:eastAsia="zh-CN"/>
        </w:rPr>
      </w:pPr>
      <w:r w:rsidRPr="008A4A9E">
        <w:rPr>
          <w:lang w:eastAsia="zh-CN"/>
        </w:rPr>
        <w:t>Skeleton of new TR 23.7</w:t>
      </w:r>
      <w:r>
        <w:rPr>
          <w:lang w:eastAsia="zh-CN"/>
        </w:rPr>
        <w:t>00-41 for FS_eNS</w:t>
      </w:r>
      <w:r w:rsidRPr="008A4A9E">
        <w:rPr>
          <w:lang w:eastAsia="zh-CN"/>
        </w:rPr>
        <w:t>_Ph</w:t>
      </w:r>
      <w:r>
        <w:rPr>
          <w:lang w:eastAsia="zh-CN"/>
        </w:rPr>
        <w:t>3</w:t>
      </w:r>
      <w:r w:rsidRPr="008A4A9E">
        <w:rPr>
          <w:lang w:eastAsia="zh-CN"/>
        </w:rPr>
        <w:t xml:space="preserve"> is proposed.</w:t>
      </w:r>
    </w:p>
    <w:p w14:paraId="7AB2E8C4" w14:textId="77777777" w:rsidR="008A4A9E" w:rsidRDefault="008A4A9E">
      <w:pPr>
        <w:jc w:val="both"/>
        <w:rPr>
          <w:lang w:eastAsia="zh-CN"/>
        </w:rPr>
      </w:pPr>
    </w:p>
    <w:p w14:paraId="208647EE" w14:textId="3EA587FE" w:rsidR="008A4A9E" w:rsidRDefault="008A4A9E">
      <w:pPr>
        <w:jc w:val="both"/>
        <w:rPr>
          <w:b/>
          <w:lang w:eastAsia="ko-KR"/>
        </w:rPr>
      </w:pPr>
      <w:r>
        <w:rPr>
          <w:noProof/>
          <w:lang w:val="en-US" w:eastAsia="ko-KR"/>
        </w:rPr>
        <w:drawing>
          <wp:inline distT="0" distB="0" distL="0" distR="0" wp14:anchorId="6F5EF2F0" wp14:editId="4F3434D0">
            <wp:extent cx="5580000" cy="1863087"/>
            <wp:effectExtent l="0" t="0" r="1905" b="4445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580000" cy="18630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A4A9E" w:rsidSect="00F42E65">
      <w:headerReference w:type="even" r:id="rId9"/>
      <w:headerReference w:type="default" r:id="rId10"/>
      <w:footerReference w:type="default" r:id="rId11"/>
      <w:pgSz w:w="11906" w:h="16838" w:code="9"/>
      <w:pgMar w:top="1418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EDC2B3" w14:textId="77777777" w:rsidR="00E028D5" w:rsidRDefault="00E028D5">
      <w:r>
        <w:separator/>
      </w:r>
    </w:p>
    <w:p w14:paraId="57532A2A" w14:textId="77777777" w:rsidR="00E028D5" w:rsidRDefault="00E028D5"/>
  </w:endnote>
  <w:endnote w:type="continuationSeparator" w:id="0">
    <w:p w14:paraId="138C2A5F" w14:textId="77777777" w:rsidR="00E028D5" w:rsidRDefault="00E028D5">
      <w:r>
        <w:continuationSeparator/>
      </w:r>
    </w:p>
    <w:p w14:paraId="034236DD" w14:textId="77777777" w:rsidR="00E028D5" w:rsidRDefault="00E028D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4953DB" w14:textId="77777777" w:rsidR="00BC77CB" w:rsidRDefault="00086B1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122D7CA" w14:textId="77777777" w:rsidR="00BC77CB" w:rsidRDefault="00086B1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0BD5B6B" w14:textId="77777777" w:rsidR="00BC77CB" w:rsidRDefault="00BC77CB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3C6210" w14:textId="77777777" w:rsidR="00E028D5" w:rsidRDefault="00E028D5">
      <w:r>
        <w:separator/>
      </w:r>
    </w:p>
    <w:p w14:paraId="0D8AB324" w14:textId="77777777" w:rsidR="00E028D5" w:rsidRDefault="00E028D5"/>
  </w:footnote>
  <w:footnote w:type="continuationSeparator" w:id="0">
    <w:p w14:paraId="37C22032" w14:textId="77777777" w:rsidR="00E028D5" w:rsidRDefault="00E028D5">
      <w:r>
        <w:continuationSeparator/>
      </w:r>
    </w:p>
    <w:p w14:paraId="2D59EBA4" w14:textId="77777777" w:rsidR="00E028D5" w:rsidRDefault="00E028D5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97B8F6" w14:textId="77777777" w:rsidR="00BC77CB" w:rsidRDefault="00BC77CB"/>
  <w:p w14:paraId="229F7F79" w14:textId="77777777" w:rsidR="00BC77CB" w:rsidRDefault="00BC77CB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9E4173" w14:textId="77777777" w:rsidR="00BC77CB" w:rsidRDefault="00086B1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7B41A50D" w14:textId="77777777" w:rsidR="00BC77CB" w:rsidRDefault="00086B19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FC7C06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2065E07B" w14:textId="77777777" w:rsidR="00BC77CB" w:rsidRDefault="00BC77C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0734029B"/>
    <w:multiLevelType w:val="hybridMultilevel"/>
    <w:tmpl w:val="66C860CA"/>
    <w:lvl w:ilvl="0" w:tplc="8D86B67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12B314EB"/>
    <w:multiLevelType w:val="hybridMultilevel"/>
    <w:tmpl w:val="8AE86932"/>
    <w:lvl w:ilvl="0" w:tplc="464AEFC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2B923EAE"/>
    <w:multiLevelType w:val="hybridMultilevel"/>
    <w:tmpl w:val="D2FC9D16"/>
    <w:lvl w:ilvl="0" w:tplc="7C08A3A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>
    <w:nsid w:val="30B25C7A"/>
    <w:multiLevelType w:val="hybridMultilevel"/>
    <w:tmpl w:val="BBA0A08C"/>
    <w:lvl w:ilvl="0" w:tplc="4BAA2826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327F7942"/>
    <w:multiLevelType w:val="hybridMultilevel"/>
    <w:tmpl w:val="8E6E80CC"/>
    <w:lvl w:ilvl="0" w:tplc="1D32606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3CA13B19"/>
    <w:multiLevelType w:val="hybridMultilevel"/>
    <w:tmpl w:val="D004B536"/>
    <w:lvl w:ilvl="0" w:tplc="61A21F0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9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>
    <w:nsid w:val="4E834394"/>
    <w:multiLevelType w:val="hybridMultilevel"/>
    <w:tmpl w:val="477A6590"/>
    <w:lvl w:ilvl="0" w:tplc="BEBCCF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>
    <w:nsid w:val="51DB0D1D"/>
    <w:multiLevelType w:val="hybridMultilevel"/>
    <w:tmpl w:val="B530A4A0"/>
    <w:lvl w:ilvl="0" w:tplc="B0C610A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3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D3503F4"/>
    <w:multiLevelType w:val="hybridMultilevel"/>
    <w:tmpl w:val="74D699E8"/>
    <w:lvl w:ilvl="0" w:tplc="4E14C0C2">
      <w:start w:val="6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6">
    <w:nsid w:val="70A375DE"/>
    <w:multiLevelType w:val="hybridMultilevel"/>
    <w:tmpl w:val="DD68795C"/>
    <w:lvl w:ilvl="0" w:tplc="7BF60A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7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num w:numId="1">
    <w:abstractNumId w:val="10"/>
  </w:num>
  <w:num w:numId="2">
    <w:abstractNumId w:val="23"/>
  </w:num>
  <w:num w:numId="3">
    <w:abstractNumId w:val="21"/>
  </w:num>
  <w:num w:numId="4">
    <w:abstractNumId w:val="11"/>
  </w:num>
  <w:num w:numId="5">
    <w:abstractNumId w:val="35"/>
  </w:num>
  <w:num w:numId="6">
    <w:abstractNumId w:val="16"/>
  </w:num>
  <w:num w:numId="7">
    <w:abstractNumId w:val="15"/>
  </w:num>
  <w:num w:numId="8">
    <w:abstractNumId w:val="25"/>
  </w:num>
  <w:num w:numId="9">
    <w:abstractNumId w:val="24"/>
  </w:num>
  <w:num w:numId="10">
    <w:abstractNumId w:val="17"/>
  </w:num>
  <w:num w:numId="11">
    <w:abstractNumId w:val="13"/>
  </w:num>
  <w:num w:numId="12">
    <w:abstractNumId w:val="37"/>
  </w:num>
  <w:num w:numId="13">
    <w:abstractNumId w:val="29"/>
  </w:num>
  <w:num w:numId="14">
    <w:abstractNumId w:val="27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33"/>
  </w:num>
  <w:num w:numId="26">
    <w:abstractNumId w:val="28"/>
  </w:num>
  <w:num w:numId="27">
    <w:abstractNumId w:val="32"/>
  </w:num>
  <w:num w:numId="28">
    <w:abstractNumId w:val="38"/>
  </w:num>
  <w:num w:numId="2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6"/>
  </w:num>
  <w:num w:numId="31">
    <w:abstractNumId w:val="14"/>
  </w:num>
  <w:num w:numId="32">
    <w:abstractNumId w:val="18"/>
  </w:num>
  <w:num w:numId="33">
    <w:abstractNumId w:val="20"/>
  </w:num>
  <w:num w:numId="34">
    <w:abstractNumId w:val="30"/>
  </w:num>
  <w:num w:numId="35">
    <w:abstractNumId w:val="31"/>
  </w:num>
  <w:num w:numId="36">
    <w:abstractNumId w:val="12"/>
  </w:num>
  <w:num w:numId="37">
    <w:abstractNumId w:val="19"/>
  </w:num>
  <w:num w:numId="38">
    <w:abstractNumId w:val="22"/>
  </w:num>
  <w:num w:numId="39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131077" w:nlCheck="1" w:checkStyle="1"/>
  <w:activeWritingStyle w:appName="MSWord" w:lang="en-US" w:vendorID="64" w:dllVersion="131078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8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77CB"/>
    <w:rsid w:val="00020A85"/>
    <w:rsid w:val="00037F83"/>
    <w:rsid w:val="00071905"/>
    <w:rsid w:val="00086B19"/>
    <w:rsid w:val="000A4E83"/>
    <w:rsid w:val="000B0381"/>
    <w:rsid w:val="000B1DC8"/>
    <w:rsid w:val="000B54D1"/>
    <w:rsid w:val="000C4343"/>
    <w:rsid w:val="000C56AE"/>
    <w:rsid w:val="000D436E"/>
    <w:rsid w:val="000E0E0A"/>
    <w:rsid w:val="000E13B4"/>
    <w:rsid w:val="00104B70"/>
    <w:rsid w:val="00107406"/>
    <w:rsid w:val="00110E1C"/>
    <w:rsid w:val="00124CD7"/>
    <w:rsid w:val="0017350A"/>
    <w:rsid w:val="00180FC4"/>
    <w:rsid w:val="001A66B3"/>
    <w:rsid w:val="001B6BB1"/>
    <w:rsid w:val="001D383B"/>
    <w:rsid w:val="001D467B"/>
    <w:rsid w:val="001E58C8"/>
    <w:rsid w:val="002471E5"/>
    <w:rsid w:val="002A0B8E"/>
    <w:rsid w:val="002B5B0A"/>
    <w:rsid w:val="002C3D73"/>
    <w:rsid w:val="002E59A6"/>
    <w:rsid w:val="00301D22"/>
    <w:rsid w:val="00305DB7"/>
    <w:rsid w:val="00363897"/>
    <w:rsid w:val="0036422A"/>
    <w:rsid w:val="00371D22"/>
    <w:rsid w:val="00383D5C"/>
    <w:rsid w:val="00396EC7"/>
    <w:rsid w:val="003A2FE8"/>
    <w:rsid w:val="003C5545"/>
    <w:rsid w:val="003E2596"/>
    <w:rsid w:val="003E5F50"/>
    <w:rsid w:val="0040694A"/>
    <w:rsid w:val="00436738"/>
    <w:rsid w:val="00455A43"/>
    <w:rsid w:val="004822BB"/>
    <w:rsid w:val="0049588B"/>
    <w:rsid w:val="004A32CE"/>
    <w:rsid w:val="004A45E0"/>
    <w:rsid w:val="004B68FD"/>
    <w:rsid w:val="004C54F1"/>
    <w:rsid w:val="004E0093"/>
    <w:rsid w:val="004F29C3"/>
    <w:rsid w:val="004F3DA8"/>
    <w:rsid w:val="00560623"/>
    <w:rsid w:val="00563FC9"/>
    <w:rsid w:val="00584810"/>
    <w:rsid w:val="005B6570"/>
    <w:rsid w:val="005C1D37"/>
    <w:rsid w:val="005C1E20"/>
    <w:rsid w:val="005E73DD"/>
    <w:rsid w:val="00600AA5"/>
    <w:rsid w:val="00610706"/>
    <w:rsid w:val="00656347"/>
    <w:rsid w:val="006807CF"/>
    <w:rsid w:val="006B1F3F"/>
    <w:rsid w:val="006E443A"/>
    <w:rsid w:val="006F4D52"/>
    <w:rsid w:val="00710309"/>
    <w:rsid w:val="00734B3A"/>
    <w:rsid w:val="007374A6"/>
    <w:rsid w:val="00742F46"/>
    <w:rsid w:val="007509A1"/>
    <w:rsid w:val="007840C6"/>
    <w:rsid w:val="007F245E"/>
    <w:rsid w:val="007F28C9"/>
    <w:rsid w:val="007F6832"/>
    <w:rsid w:val="007F6CD1"/>
    <w:rsid w:val="00816CF1"/>
    <w:rsid w:val="00847958"/>
    <w:rsid w:val="00852282"/>
    <w:rsid w:val="00861FAB"/>
    <w:rsid w:val="0088091F"/>
    <w:rsid w:val="008A4A9E"/>
    <w:rsid w:val="008B0F4F"/>
    <w:rsid w:val="008C23AE"/>
    <w:rsid w:val="008E400F"/>
    <w:rsid w:val="008E6642"/>
    <w:rsid w:val="00900C50"/>
    <w:rsid w:val="009016AD"/>
    <w:rsid w:val="0090273A"/>
    <w:rsid w:val="00934A55"/>
    <w:rsid w:val="00944C8C"/>
    <w:rsid w:val="00954C59"/>
    <w:rsid w:val="009600D0"/>
    <w:rsid w:val="00961F15"/>
    <w:rsid w:val="00974EB8"/>
    <w:rsid w:val="009835E4"/>
    <w:rsid w:val="009840AF"/>
    <w:rsid w:val="009865C3"/>
    <w:rsid w:val="00990E53"/>
    <w:rsid w:val="009A0E79"/>
    <w:rsid w:val="009A2D48"/>
    <w:rsid w:val="009D61DC"/>
    <w:rsid w:val="009F593A"/>
    <w:rsid w:val="00A118BC"/>
    <w:rsid w:val="00A60861"/>
    <w:rsid w:val="00A7468B"/>
    <w:rsid w:val="00A82AF8"/>
    <w:rsid w:val="00A86205"/>
    <w:rsid w:val="00AB0837"/>
    <w:rsid w:val="00AD477C"/>
    <w:rsid w:val="00AE38FD"/>
    <w:rsid w:val="00B04C0F"/>
    <w:rsid w:val="00B568A1"/>
    <w:rsid w:val="00B71837"/>
    <w:rsid w:val="00B84815"/>
    <w:rsid w:val="00B913CB"/>
    <w:rsid w:val="00BA704C"/>
    <w:rsid w:val="00BC77CB"/>
    <w:rsid w:val="00BD5B17"/>
    <w:rsid w:val="00BF411A"/>
    <w:rsid w:val="00C00533"/>
    <w:rsid w:val="00C02D52"/>
    <w:rsid w:val="00C14D9E"/>
    <w:rsid w:val="00C2798E"/>
    <w:rsid w:val="00C35065"/>
    <w:rsid w:val="00C42F2D"/>
    <w:rsid w:val="00C668BA"/>
    <w:rsid w:val="00C71792"/>
    <w:rsid w:val="00C755E0"/>
    <w:rsid w:val="00C8780D"/>
    <w:rsid w:val="00C94640"/>
    <w:rsid w:val="00CC7859"/>
    <w:rsid w:val="00CD56C7"/>
    <w:rsid w:val="00CE6DD4"/>
    <w:rsid w:val="00CE77DB"/>
    <w:rsid w:val="00CF006B"/>
    <w:rsid w:val="00D22063"/>
    <w:rsid w:val="00D4277D"/>
    <w:rsid w:val="00D816D7"/>
    <w:rsid w:val="00DA0EFA"/>
    <w:rsid w:val="00DE40B1"/>
    <w:rsid w:val="00E015E3"/>
    <w:rsid w:val="00E028D5"/>
    <w:rsid w:val="00E03FDD"/>
    <w:rsid w:val="00E32269"/>
    <w:rsid w:val="00E33AFE"/>
    <w:rsid w:val="00E521FE"/>
    <w:rsid w:val="00E65E51"/>
    <w:rsid w:val="00E73142"/>
    <w:rsid w:val="00E8168D"/>
    <w:rsid w:val="00E8245B"/>
    <w:rsid w:val="00E87AAD"/>
    <w:rsid w:val="00E9512F"/>
    <w:rsid w:val="00EB6A71"/>
    <w:rsid w:val="00EC2CFF"/>
    <w:rsid w:val="00EC5A11"/>
    <w:rsid w:val="00EC6219"/>
    <w:rsid w:val="00F156B8"/>
    <w:rsid w:val="00F16656"/>
    <w:rsid w:val="00F2046E"/>
    <w:rsid w:val="00F42E65"/>
    <w:rsid w:val="00F51204"/>
    <w:rsid w:val="00F67B47"/>
    <w:rsid w:val="00FC7C06"/>
    <w:rsid w:val="00FF036E"/>
    <w:rsid w:val="00FF7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3276B3"/>
  <w15:chartTrackingRefBased/>
  <w15:docId w15:val="{92AC77C4-2EB0-4516-B738-288BDD78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41">
    <w:name w:val="List Bullet 4"/>
    <w:basedOn w:val="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a5">
    <w:name w:val="Balloon Text"/>
    <w:basedOn w:val="a"/>
    <w:link w:val="Char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6">
    <w:name w:val="annotation reference"/>
    <w:rPr>
      <w:sz w:val="16"/>
      <w:szCs w:val="16"/>
    </w:rPr>
  </w:style>
  <w:style w:type="paragraph" w:styleId="a7">
    <w:name w:val="annotation text"/>
    <w:basedOn w:val="a"/>
    <w:link w:val="Char1"/>
  </w:style>
  <w:style w:type="character" w:customStyle="1" w:styleId="Char1">
    <w:name w:val="메모 텍스트 Char"/>
    <w:link w:val="a7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Pr>
      <w:b/>
      <w:bCs/>
    </w:rPr>
  </w:style>
  <w:style w:type="character" w:customStyle="1" w:styleId="Char2">
    <w:name w:val="메모 주제 Char"/>
    <w:link w:val="a8"/>
    <w:rPr>
      <w:b/>
      <w:bCs/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Pr>
      <w:b/>
      <w:bCs/>
    </w:rPr>
  </w:style>
  <w:style w:type="paragraph" w:styleId="aa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rPr>
      <w:rFonts w:ascii="Arial" w:hAnsi="Arial"/>
      <w:b/>
      <w:color w:val="000000"/>
      <w:sz w:val="18"/>
      <w:lang w:val="en-GB" w:eastAsia="ja-JP"/>
    </w:rPr>
  </w:style>
  <w:style w:type="paragraph" w:styleId="ab">
    <w:name w:val="List Paragraph"/>
    <w:basedOn w:val="a"/>
    <w:uiPriority w:val="34"/>
    <w:qFormat/>
    <w:pPr>
      <w:ind w:leftChars="400" w:left="800"/>
    </w:pPr>
  </w:style>
  <w:style w:type="table" w:styleId="ac">
    <w:name w:val="Table Grid"/>
    <w:basedOn w:val="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Char">
    <w:name w:val="제목 2 Char"/>
    <w:basedOn w:val="a0"/>
    <w:link w:val="2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a"/>
    <w:pPr>
      <w:keepNext/>
      <w:spacing w:after="0"/>
    </w:pPr>
    <w:rPr>
      <w:rFonts w:ascii="Arial" w:eastAsia="SimSun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3Char">
    <w:name w:val="제목 3 Char"/>
    <w:basedOn w:val="a0"/>
    <w:link w:val="30"/>
    <w:rsid w:val="00742F46"/>
    <w:rPr>
      <w:rFonts w:ascii="Arial" w:hAnsi="Arial"/>
      <w:sz w:val="28"/>
      <w:lang w:val="en-GB" w:eastAsia="ja-JP"/>
    </w:rPr>
  </w:style>
  <w:style w:type="character" w:customStyle="1" w:styleId="1Char">
    <w:name w:val="제목 1 Char"/>
    <w:basedOn w:val="a0"/>
    <w:link w:val="1"/>
    <w:rsid w:val="00600AA5"/>
    <w:rPr>
      <w:rFonts w:ascii="Arial" w:hAnsi="Arial"/>
      <w:sz w:val="36"/>
      <w:lang w:val="en-GB" w:eastAsia="ja-JP"/>
    </w:rPr>
  </w:style>
  <w:style w:type="character" w:customStyle="1" w:styleId="EXChar">
    <w:name w:val="EX Char"/>
    <w:link w:val="EX"/>
    <w:locked/>
    <w:rsid w:val="00600AA5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67F19F-45DA-4B60-B9FD-4EB89677AF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65</Words>
  <Characters>374</Characters>
  <Application>Microsoft Office Word</Application>
  <DocSecurity>0</DocSecurity>
  <Lines>3</Lines>
  <Paragraphs>1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>SA WG2 Temporary Document</vt:lpstr>
      <vt:lpstr>SA WG2 Temporary Document</vt:lpstr>
    </vt:vector>
  </TitlesOfParts>
  <Company/>
  <LinksUpToDate>false</LinksUpToDate>
  <CharactersWithSpaces>438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Myungjune@LGE</cp:lastModifiedBy>
  <cp:revision>8</cp:revision>
  <cp:lastPrinted>2003-09-26T02:29:00Z</cp:lastPrinted>
  <dcterms:created xsi:type="dcterms:W3CDTF">2022-01-27T00:55:00Z</dcterms:created>
  <dcterms:modified xsi:type="dcterms:W3CDTF">2022-01-28T05:58:00Z</dcterms:modified>
</cp:coreProperties>
</file>