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09EF87F0" w:rsidR="0033027D" w:rsidRPr="006C2E80" w:rsidRDefault="00556C80" w:rsidP="006C2E80">
      <w:pPr>
        <w:pStyle w:val="Header"/>
        <w:tabs>
          <w:tab w:val="right" w:pos="9638"/>
        </w:tabs>
        <w:rPr>
          <w:sz w:val="24"/>
          <w:szCs w:val="24"/>
        </w:rPr>
      </w:pPr>
      <w:r w:rsidRPr="00556C80">
        <w:rPr>
          <w:sz w:val="24"/>
          <w:szCs w:val="24"/>
        </w:rPr>
        <w:t>SA WG2 Meeting #14</w:t>
      </w:r>
      <w:r w:rsidR="001100D0">
        <w:rPr>
          <w:sz w:val="24"/>
          <w:szCs w:val="24"/>
        </w:rPr>
        <w:t>8</w:t>
      </w:r>
      <w:r w:rsidRPr="00556C80">
        <w:rPr>
          <w:sz w:val="24"/>
          <w:szCs w:val="24"/>
        </w:rPr>
        <w:t>E</w:t>
      </w:r>
      <w:r w:rsidR="0033027D" w:rsidRPr="006C2E80">
        <w:rPr>
          <w:sz w:val="24"/>
          <w:szCs w:val="24"/>
        </w:rPr>
        <w:tab/>
      </w:r>
      <w:r w:rsidR="00223AD4" w:rsidRPr="00223AD4">
        <w:rPr>
          <w:sz w:val="24"/>
          <w:szCs w:val="24"/>
        </w:rPr>
        <w:t>S2-2109324</w:t>
      </w:r>
    </w:p>
    <w:p w14:paraId="55CF78DE" w14:textId="6F449740" w:rsidR="006A45BA" w:rsidRDefault="00DC2254" w:rsidP="006C2E80">
      <w:pPr>
        <w:pStyle w:val="Header"/>
        <w:pBdr>
          <w:bottom w:val="single" w:sz="4" w:space="1" w:color="auto"/>
        </w:pBdr>
        <w:tabs>
          <w:tab w:val="right" w:pos="9638"/>
        </w:tabs>
        <w:rPr>
          <w:rFonts w:eastAsia="Batang" w:cs="Arial"/>
          <w:sz w:val="20"/>
          <w:lang w:eastAsia="zh-CN"/>
        </w:rPr>
      </w:pPr>
      <w:r w:rsidRPr="00AA2353">
        <w:rPr>
          <w:rFonts w:cs="Arial"/>
          <w:bCs/>
          <w:sz w:val="24"/>
          <w:szCs w:val="24"/>
        </w:rPr>
        <w:t>1</w:t>
      </w:r>
      <w:r>
        <w:rPr>
          <w:rFonts w:cs="Arial"/>
          <w:bCs/>
          <w:sz w:val="24"/>
          <w:szCs w:val="24"/>
        </w:rPr>
        <w:t>5</w:t>
      </w:r>
      <w:r w:rsidRPr="00AA2353">
        <w:rPr>
          <w:rFonts w:cs="Arial"/>
          <w:bCs/>
          <w:sz w:val="24"/>
          <w:szCs w:val="24"/>
        </w:rPr>
        <w:t xml:space="preserve"> - 2</w:t>
      </w:r>
      <w:r>
        <w:rPr>
          <w:rFonts w:cs="Arial"/>
          <w:bCs/>
          <w:sz w:val="24"/>
          <w:szCs w:val="24"/>
        </w:rPr>
        <w:t>2 November</w:t>
      </w:r>
      <w:r w:rsidRPr="00AA2353">
        <w:rPr>
          <w:rFonts w:cs="Arial"/>
          <w:bCs/>
          <w:sz w:val="24"/>
          <w:szCs w:val="24"/>
        </w:rPr>
        <w:t>, 2021</w:t>
      </w:r>
      <w:r w:rsidR="00667993" w:rsidRPr="00667993">
        <w:rPr>
          <w:sz w:val="24"/>
          <w:szCs w:val="24"/>
        </w:rPr>
        <w:t>, Electronic meeting</w:t>
      </w:r>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r w:rsidR="00730D5A" w:rsidRPr="00730D5A">
        <w:rPr>
          <w:rFonts w:ascii="Arial" w:eastAsia="Batang" w:hAnsi="Arial"/>
          <w:b/>
          <w:sz w:val="24"/>
          <w:szCs w:val="24"/>
          <w:lang w:val="en-US" w:eastAsia="zh-CN"/>
        </w:rPr>
        <w:t>CableLabs</w:t>
      </w:r>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InterDigital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C2BAABC" w:rsidR="006C2E80" w:rsidRDefault="00B078D6" w:rsidP="006C2E80">
      <w:pPr>
        <w:pStyle w:val="Heading8"/>
      </w:pPr>
      <w:r>
        <w:t>Unique identifier</w:t>
      </w:r>
      <w:r w:rsidR="00F41A27">
        <w:t>:</w:t>
      </w:r>
      <w:r w:rsidR="006C2E80">
        <w:tab/>
      </w:r>
      <w:r w:rsidR="00E16A38" w:rsidRPr="005849CB">
        <w:rPr>
          <w:rFonts w:ascii="Times New Roman" w:hAnsi="Times New Roman"/>
          <w:i/>
          <w:sz w:val="20"/>
        </w:rPr>
        <w:t>{</w:t>
      </w:r>
      <w:r w:rsidR="00E16A38" w:rsidRPr="00274741">
        <w:rPr>
          <w:rFonts w:ascii="Times New Roman" w:hAnsi="Times New Roman"/>
          <w:i/>
          <w:sz w:val="20"/>
        </w:rPr>
        <w:t>A number to be provided by MCC at the plenary}</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B3F2891" w:rsidR="009C5777" w:rsidRDefault="009C5777" w:rsidP="009C5777">
      <w:pPr>
        <w:rPr>
          <w:lang w:eastAsia="zh-CN"/>
        </w:rPr>
      </w:pPr>
      <w:r>
        <w:rPr>
          <w:lang w:eastAsia="zh-CN"/>
        </w:rPr>
        <w:t>In today’s UEs implementations, f</w:t>
      </w:r>
      <w:r w:rsidRPr="007E72E3">
        <w:rPr>
          <w:lang w:eastAsia="zh-CN"/>
        </w:rPr>
        <w:t xml:space="preserve">or the </w:t>
      </w:r>
      <w:r w:rsidR="00FA7107">
        <w:rPr>
          <w:lang w:eastAsia="zh-CN"/>
        </w:rPr>
        <w:t xml:space="preserve">above </w:t>
      </w:r>
      <w:r w:rsidRPr="007E72E3">
        <w:rPr>
          <w:lang w:eastAsia="zh-CN"/>
        </w:rPr>
        <w:t xml:space="preserve">events </w:t>
      </w:r>
      <w:r>
        <w:rPr>
          <w:lang w:eastAsia="zh-CN"/>
        </w:rPr>
        <w:t xml:space="preserve">following </w:t>
      </w:r>
      <w:r w:rsidR="00FA7107">
        <w:rPr>
          <w:lang w:eastAsia="zh-CN"/>
        </w:rPr>
        <w:t>issues are observed</w:t>
      </w:r>
      <w:r>
        <w:rPr>
          <w:lang w:eastAsia="zh-CN"/>
        </w:rPr>
        <w:t>:</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65FBA8DD" w14:textId="53E69E09" w:rsidR="009C5777" w:rsidRDefault="009C5777" w:rsidP="00D7122E">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a b</w:t>
      </w:r>
      <w:r w:rsidRPr="00727F39">
        <w:t>inary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Pr>
          <w:lang w:val="en-IN"/>
        </w:rPr>
        <w:t>n</w:t>
      </w:r>
      <w:r w:rsidRPr="00727F39">
        <w:t>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028A1D93" w14:textId="5776EC13" w:rsidR="009C5777" w:rsidRPr="00402749" w:rsidRDefault="009C5777" w:rsidP="009C5777">
      <w:pPr>
        <w:pStyle w:val="B2"/>
        <w:spacing w:after="0"/>
        <w:ind w:left="567" w:firstLine="0"/>
        <w:rPr>
          <w:lang w:eastAsia="zh-CN"/>
        </w:rPr>
      </w:pPr>
      <w:r>
        <w:rPr>
          <w:lang w:eastAsia="zh-CN"/>
        </w:rPr>
        <w:t>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5FB7ECD3"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w:t>
      </w:r>
      <w:r w:rsidR="00BF487C">
        <w:rPr>
          <w:lang w:eastAsia="zh-CN"/>
        </w:rPr>
        <w:t>re-activation time is increased.</w:t>
      </w:r>
      <w:r w:rsidRPr="00CF633D">
        <w:rPr>
          <w:lang w:eastAsia="zh-CN"/>
        </w:rPr>
        <w:t xml:space="preserve"> </w:t>
      </w:r>
    </w:p>
    <w:p w14:paraId="5D7F72E8" w14:textId="361EA225" w:rsidR="009C5777" w:rsidRDefault="009C5777" w:rsidP="009C5777">
      <w:pPr>
        <w:pStyle w:val="B1"/>
        <w:ind w:firstLine="0"/>
        <w:rPr>
          <w:lang w:eastAsia="zh-CN"/>
        </w:rPr>
      </w:pPr>
      <w:r w:rsidRPr="00D61680">
        <w:rPr>
          <w:rStyle w:val="B2Char"/>
        </w:rPr>
        <w:t xml:space="preserve">Within the current 3GPP system, the </w:t>
      </w:r>
      <w:r w:rsidR="00833C45">
        <w:rPr>
          <w:rStyle w:val="B2Char"/>
          <w:lang w:val="en-IN"/>
        </w:rPr>
        <w:t>UE</w:t>
      </w:r>
      <w:r w:rsidR="00833C45" w:rsidRPr="00D61680">
        <w:rPr>
          <w:rStyle w:val="B2Char"/>
        </w:rPr>
        <w:t xml:space="preserve"> </w:t>
      </w:r>
      <w:r w:rsidRPr="00D61680">
        <w:rPr>
          <w:rStyle w:val="B2Char"/>
        </w:rPr>
        <w:t xml:space="preserve">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Pr>
          <w:lang w:val="en-IN" w:eastAsia="zh-CN"/>
        </w:rPr>
        <w:t>A</w:t>
      </w:r>
      <w:r>
        <w:rPr>
          <w:lang w:eastAsia="zh-CN"/>
        </w:rPr>
        <w:t xml:space="preserve">pplication </w:t>
      </w:r>
      <w:r w:rsidRPr="000373A1">
        <w:rPr>
          <w:lang w:eastAsia="zh-CN"/>
        </w:rPr>
        <w:t>aware UE context recovery</w:t>
      </w:r>
      <w:r w:rsidRPr="00CF633D">
        <w:rPr>
          <w:lang w:eastAsia="zh-CN"/>
        </w:rPr>
        <w:t>:</w:t>
      </w:r>
    </w:p>
    <w:p w14:paraId="09A244BE" w14:textId="1C1EA54C" w:rsidR="009C5777" w:rsidRDefault="009C5777" w:rsidP="009C5777">
      <w:pPr>
        <w:pStyle w:val="B1"/>
        <w:ind w:firstLine="0"/>
        <w:rPr>
          <w:lang w:eastAsia="zh-CN"/>
        </w:rPr>
      </w:pPr>
      <w:r w:rsidRPr="000373A1">
        <w:rPr>
          <w:lang w:eastAsia="zh-CN"/>
        </w:rPr>
        <w:t xml:space="preserve">Whenever a reset of </w:t>
      </w:r>
      <w:r w:rsidR="00833C45">
        <w:rPr>
          <w:lang w:val="en-IN" w:eastAsia="zh-CN"/>
        </w:rPr>
        <w:t>UE context</w:t>
      </w:r>
      <w:r w:rsidRPr="000373A1">
        <w:rPr>
          <w:lang w:eastAsia="zh-CN"/>
        </w:rPr>
        <w:t xml:space="preserve"> occurs</w:t>
      </w:r>
      <w:r>
        <w:rPr>
          <w:lang w:val="en-IN" w:eastAsia="zh-CN"/>
        </w:rPr>
        <w:t>,</w:t>
      </w:r>
      <w:r w:rsidRPr="000373A1">
        <w:rPr>
          <w:lang w:eastAsia="zh-CN"/>
        </w:rPr>
        <w:t xml:space="preserve">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0FFBAFC6" w:rsidR="00FB07D8" w:rsidRDefault="006F0835" w:rsidP="00FD56F9">
      <w:pPr>
        <w:pStyle w:val="B1"/>
      </w:pPr>
      <w:r>
        <w:rPr>
          <w:lang w:val="en-IN" w:eastAsia="zh-CN"/>
        </w:rPr>
        <w:lastRenderedPageBreak/>
        <w:t>1</w:t>
      </w:r>
      <w:r w:rsidR="008D5B46">
        <w:rPr>
          <w:lang w:val="en-IN" w:eastAsia="zh-CN"/>
        </w:rPr>
        <w:t>)</w:t>
      </w:r>
      <w:r w:rsidR="009236AF">
        <w:tab/>
      </w:r>
      <w:r w:rsidR="00752079">
        <w:t xml:space="preserve">Objective </w:t>
      </w:r>
      <w:r>
        <w:t xml:space="preserve">1 </w:t>
      </w:r>
      <w:r w:rsidR="00752079">
        <w:t>(WT</w:t>
      </w:r>
      <w:r w:rsidR="00097CF4">
        <w:t>#</w:t>
      </w:r>
      <w:r>
        <w:t>1</w:t>
      </w:r>
      <w:r w:rsidR="00752079" w:rsidRPr="004A1EF5">
        <w:t xml:space="preserve">): </w:t>
      </w:r>
      <w:r w:rsidR="009236AF" w:rsidRPr="00AF4F81">
        <w:t>St</w:t>
      </w:r>
      <w:bookmarkStart w:id="0" w:name="_GoBack"/>
      <w:bookmarkEnd w:id="0"/>
      <w:r w:rsidR="009236AF" w:rsidRPr="00AF4F81">
        <w:t>udy</w:t>
      </w:r>
      <w:r w:rsidR="00D034A7">
        <w:t xml:space="preserve"> whether it is feasible to define</w:t>
      </w:r>
      <w:r w:rsidR="009236AF" w:rsidRPr="00AF4F81">
        <w:t xml:space="preserve"> mechanisms </w:t>
      </w:r>
      <w:r>
        <w:t>where</w:t>
      </w:r>
      <w:r w:rsidR="009236AF">
        <w:t xml:space="preserve"> </w:t>
      </w:r>
      <w:r w:rsidR="002062EA" w:rsidRPr="002062EA">
        <w:t xml:space="preserve">in some cases </w:t>
      </w:r>
      <w:r w:rsidR="009236AF">
        <w:t xml:space="preserve">the </w:t>
      </w:r>
      <w:r w:rsidR="004963B4" w:rsidRPr="004963B4">
        <w:t xml:space="preserve">UE is unavailable but </w:t>
      </w:r>
      <w:r w:rsidR="009236AF">
        <w:t>UEs context</w:t>
      </w:r>
      <w:r w:rsidR="00AB4ED8">
        <w:t>s</w:t>
      </w:r>
      <w:r w:rsidR="009236AF">
        <w:t xml:space="preserve"> at both UE and network side (e.g AMF, SMF</w:t>
      </w:r>
      <w:r w:rsidR="00D63624">
        <w:t>(s)</w:t>
      </w:r>
      <w:r w:rsidR="009236AF">
        <w:t>)</w:t>
      </w:r>
      <w:r>
        <w:t xml:space="preserve"> </w:t>
      </w:r>
      <w:r w:rsidR="002062EA" w:rsidRPr="002062EA">
        <w:t>can possibly be</w:t>
      </w:r>
      <w:r w:rsidR="002062EA" w:rsidRPr="002062EA" w:rsidDel="002062EA">
        <w:t xml:space="preserve"> </w:t>
      </w:r>
      <w:r>
        <w:t>maintained</w:t>
      </w:r>
      <w:r w:rsidR="003F499E">
        <w:t xml:space="preserve"> </w:t>
      </w:r>
      <w:r w:rsidR="002062EA" w:rsidRPr="002062EA">
        <w:t>based on operator policy and CN support</w:t>
      </w:r>
      <w:r w:rsidR="002062EA">
        <w:t xml:space="preserve"> </w:t>
      </w:r>
      <w:r w:rsidR="003F499E" w:rsidRPr="003F499E">
        <w:t>(</w:t>
      </w:r>
      <w:r w:rsidR="004963B4">
        <w:t>i.e.</w:t>
      </w:r>
      <w:r w:rsidR="00531295">
        <w:t xml:space="preserve"> UE remains in </w:t>
      </w:r>
      <w:r w:rsidR="009906ED">
        <w:t>R</w:t>
      </w:r>
      <w:r w:rsidR="00531295">
        <w:t>egistered</w:t>
      </w:r>
      <w:r w:rsidR="003F499E" w:rsidRPr="003F499E">
        <w:t xml:space="preserve"> state</w:t>
      </w:r>
      <w:r w:rsidR="00D63624">
        <w:t xml:space="preserve"> a</w:t>
      </w:r>
      <w:r w:rsidR="00D63624">
        <w:rPr>
          <w:lang w:eastAsia="zh-CN"/>
        </w:rPr>
        <w:t>nd PDU Sessions are preserved</w:t>
      </w:r>
      <w:r w:rsidR="003F499E" w:rsidRPr="003F499E">
        <w:t>)</w:t>
      </w:r>
      <w:r w:rsidR="00AE167A">
        <w:t xml:space="preserve">, </w:t>
      </w:r>
      <w:r w:rsidR="00AE167A" w:rsidRPr="00062EFF">
        <w:t>minim</w:t>
      </w:r>
      <w:r w:rsidR="00AE167A">
        <w:t>izing</w:t>
      </w:r>
      <w:r w:rsidR="00AE167A" w:rsidRPr="00062EFF">
        <w:t xml:space="preserve"> </w:t>
      </w:r>
      <w:r w:rsidR="00AE167A">
        <w:t>upper layer</w:t>
      </w:r>
      <w:r w:rsidR="00AE167A" w:rsidRPr="00062EFF">
        <w:t xml:space="preserve"> service interruption</w:t>
      </w:r>
      <w:r w:rsidR="00AE167A">
        <w:t>s</w:t>
      </w:r>
      <w:r w:rsidR="00B1064B">
        <w:t xml:space="preserve"> </w:t>
      </w:r>
      <w:r w:rsidR="00023278">
        <w:t>for cases where UE</w:t>
      </w:r>
      <w:r w:rsidR="00B754A9">
        <w:t>’</w:t>
      </w:r>
      <w:r w:rsidR="00023278">
        <w:t>s context is not</w:t>
      </w:r>
      <w:r w:rsidR="00CA5C1D">
        <w:t xml:space="preserve"> (or partially)</w:t>
      </w:r>
      <w:r w:rsidR="00023278">
        <w:t xml:space="preserve"> maintained in today’s implementations.</w:t>
      </w:r>
    </w:p>
    <w:p w14:paraId="32107415" w14:textId="59E94E50"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w:t>
      </w:r>
    </w:p>
    <w:p w14:paraId="304CE321" w14:textId="0CEA1EAE"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s context is not</w:t>
      </w:r>
      <w:r w:rsidR="00E11B7E">
        <w:t xml:space="preserve"> (or partially)</w:t>
      </w:r>
      <w:r w:rsidR="00B221A7">
        <w:t xml:space="preserve"> maintained in today’s implementation is listed in justification section.</w:t>
      </w:r>
    </w:p>
    <w:p w14:paraId="7D24BF93" w14:textId="0C2D4152" w:rsidR="000B17AB" w:rsidRDefault="00D63624" w:rsidP="00FD56F9">
      <w:pPr>
        <w:rPr>
          <w:lang w:val="en-US" w:eastAsia="zh-CN"/>
        </w:rPr>
      </w:pPr>
      <w:r>
        <w:rPr>
          <w:lang w:val="en-IN" w:eastAsia="zh-CN"/>
        </w:rPr>
        <w:t xml:space="preserve">The handling of </w:t>
      </w: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and SIM swapping are not impacted by this Study Item.</w:t>
      </w: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r>
              <w:rPr>
                <w:lang w:val="en-IN" w:eastAsia="zh-CN"/>
              </w:rPr>
              <w:t>CableLabs</w:t>
            </w:r>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r>
              <w:rPr>
                <w:lang w:eastAsia="zh-CN"/>
              </w:rPr>
              <w:t>Convida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r>
              <w:t>InterDigital</w:t>
            </w:r>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160FC" w14:textId="77777777" w:rsidR="0005565A" w:rsidRDefault="0005565A">
      <w:r>
        <w:separator/>
      </w:r>
    </w:p>
  </w:endnote>
  <w:endnote w:type="continuationSeparator" w:id="0">
    <w:p w14:paraId="50D4CE4F" w14:textId="77777777" w:rsidR="0005565A" w:rsidRDefault="0005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70622" w14:textId="77777777" w:rsidR="0005565A" w:rsidRDefault="0005565A">
      <w:r>
        <w:separator/>
      </w:r>
    </w:p>
  </w:footnote>
  <w:footnote w:type="continuationSeparator" w:id="0">
    <w:p w14:paraId="3A551CAD" w14:textId="77777777" w:rsidR="0005565A" w:rsidRDefault="00055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541"/>
    <w:rsid w:val="001211F3"/>
    <w:rsid w:val="00121F1C"/>
    <w:rsid w:val="00123378"/>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7E2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1295"/>
    <w:rsid w:val="0053497B"/>
    <w:rsid w:val="00536034"/>
    <w:rsid w:val="00540955"/>
    <w:rsid w:val="0054287C"/>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06ED"/>
    <w:rsid w:val="00992266"/>
    <w:rsid w:val="00994A54"/>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ADDB3-1DEA-48B7-9EDB-2211A439D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Lalit Kumar/Standards /SRI-Bangalore/Staff Engineer/삼성전자</cp:lastModifiedBy>
  <cp:revision>46</cp:revision>
  <cp:lastPrinted>2000-02-29T11:31:00Z</cp:lastPrinted>
  <dcterms:created xsi:type="dcterms:W3CDTF">2021-10-20T10:04:00Z</dcterms:created>
  <dcterms:modified xsi:type="dcterms:W3CDTF">2021-11-22T04:06:00Z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