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0FC06B5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815E93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111ECB">
        <w:rPr>
          <w:b/>
          <w:noProof/>
          <w:sz w:val="24"/>
        </w:rPr>
        <w:t>0</w:t>
      </w:r>
      <w:r w:rsidR="00873F9C">
        <w:rPr>
          <w:b/>
          <w:noProof/>
          <w:sz w:val="24"/>
        </w:rPr>
        <w:t>8774</w:t>
      </w:r>
    </w:p>
    <w:p w14:paraId="6AA166CE" w14:textId="5531B474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815E93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815E93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111ECB">
        <w:rPr>
          <w:rFonts w:eastAsia="Batang" w:cs="Arial"/>
          <w:sz w:val="18"/>
          <w:szCs w:val="18"/>
          <w:lang w:eastAsia="zh-CN"/>
        </w:rPr>
        <w:t>0</w:t>
      </w:r>
      <w:r w:rsidR="00AE1B19">
        <w:rPr>
          <w:rFonts w:eastAsia="Batang" w:cs="Arial"/>
          <w:sz w:val="18"/>
          <w:szCs w:val="18"/>
          <w:lang w:eastAsia="zh-CN"/>
        </w:rPr>
        <w:t>7379r01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FDF16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 w:rsidRPr="00111EC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7A9EB38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122D" w:rsidRPr="0091122D">
        <w:rPr>
          <w:rFonts w:ascii="Arial" w:eastAsia="Batang" w:hAnsi="Arial" w:cs="Arial"/>
          <w:b/>
          <w:sz w:val="24"/>
          <w:szCs w:val="24"/>
          <w:lang w:eastAsia="zh-CN"/>
        </w:rPr>
        <w:t>New SID on 5G support for Femto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0FAD79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9D528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1122D" w:rsidRPr="0091122D">
        <w:t>Study on 5G support for Femto</w:t>
      </w:r>
    </w:p>
    <w:p w14:paraId="2730900B" w14:textId="753C94BE" w:rsidR="003F268E" w:rsidRPr="00BA3A53" w:rsidRDefault="003F268E" w:rsidP="006C2E80">
      <w:pPr>
        <w:pStyle w:val="Guidance"/>
      </w:pPr>
    </w:p>
    <w:p w14:paraId="289CB42C" w14:textId="6D49740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1122D" w:rsidRPr="0091122D">
        <w:t>FS_5GSF</w:t>
      </w:r>
    </w:p>
    <w:p w14:paraId="0D12AE1F" w14:textId="079172CB" w:rsidR="00B078D6" w:rsidRDefault="00B078D6" w:rsidP="006C2E80">
      <w:pPr>
        <w:pStyle w:val="Guidance"/>
      </w:pPr>
    </w:p>
    <w:p w14:paraId="679E2B2D" w14:textId="58E6A3C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proofErr w:type="spellStart"/>
      <w:r w:rsidR="00FD4918">
        <w:t>tbd</w:t>
      </w:r>
      <w:proofErr w:type="spellEnd"/>
    </w:p>
    <w:p w14:paraId="20AE909D" w14:textId="3023288C" w:rsidR="00B078D6" w:rsidRDefault="00B078D6" w:rsidP="006C2E80">
      <w:pPr>
        <w:pStyle w:val="Guidance"/>
      </w:pPr>
    </w:p>
    <w:p w14:paraId="63EE9719" w14:textId="419DCC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D31BDF">
        <w:t>Rel-</w:t>
      </w:r>
      <w:r w:rsidR="00FD4918" w:rsidRPr="00D31BDF">
        <w:t>18</w:t>
      </w:r>
    </w:p>
    <w:p w14:paraId="53277F89" w14:textId="1329A8D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3C7731D" w:rsidR="004260A5" w:rsidRDefault="0091122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FFCEF7F" w:rsidR="004260A5" w:rsidRDefault="00F2268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C038507" w:rsidR="004260A5" w:rsidRDefault="00FA608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FA608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A6086" w:rsidRDefault="00FA6086" w:rsidP="00FA608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A6D6D2F" w:rsidR="00FA6086" w:rsidRDefault="00FA6086" w:rsidP="00FA6086">
            <w:pPr>
              <w:pStyle w:val="TAC"/>
            </w:pPr>
          </w:p>
        </w:tc>
        <w:tc>
          <w:tcPr>
            <w:tcW w:w="1037" w:type="dxa"/>
          </w:tcPr>
          <w:p w14:paraId="477F02DA" w14:textId="33028C27" w:rsidR="00FA6086" w:rsidRDefault="00FA6086" w:rsidP="00FA6086">
            <w:pPr>
              <w:pStyle w:val="TAC"/>
            </w:pPr>
          </w:p>
        </w:tc>
        <w:tc>
          <w:tcPr>
            <w:tcW w:w="850" w:type="dxa"/>
          </w:tcPr>
          <w:p w14:paraId="6E9D500A" w14:textId="1597C2D4" w:rsidR="00FA6086" w:rsidRDefault="00FA6086" w:rsidP="00FA6086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FA6086" w:rsidRDefault="00FA6086" w:rsidP="00FA608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FA6086" w:rsidRDefault="00FA6086" w:rsidP="00FA6086">
            <w:pPr>
              <w:pStyle w:val="TAC"/>
            </w:pPr>
          </w:p>
        </w:tc>
      </w:tr>
      <w:tr w:rsidR="0091122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91122D" w:rsidRDefault="0091122D" w:rsidP="009112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0C2723D" w:rsidR="0091122D" w:rsidRDefault="0091122D" w:rsidP="009112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91122D" w:rsidRDefault="0091122D" w:rsidP="0091122D">
            <w:pPr>
              <w:pStyle w:val="TAC"/>
            </w:pPr>
          </w:p>
        </w:tc>
        <w:tc>
          <w:tcPr>
            <w:tcW w:w="850" w:type="dxa"/>
          </w:tcPr>
          <w:p w14:paraId="4016B898" w14:textId="5308153A" w:rsidR="0091122D" w:rsidRDefault="0091122D" w:rsidP="0091122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91122D" w:rsidRDefault="0091122D" w:rsidP="0091122D">
            <w:pPr>
              <w:pStyle w:val="TAC"/>
            </w:pPr>
          </w:p>
        </w:tc>
        <w:tc>
          <w:tcPr>
            <w:tcW w:w="1752" w:type="dxa"/>
          </w:tcPr>
          <w:p w14:paraId="226C70EA" w14:textId="20F46257" w:rsidR="0091122D" w:rsidRDefault="0091122D" w:rsidP="009112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C6952B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61A7011" w:rsidR="00BF7C9D" w:rsidRPr="00662741" w:rsidRDefault="00FA6086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122D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6BA779A" w:rsidR="0091122D" w:rsidRDefault="0091122D" w:rsidP="0091122D">
            <w:pPr>
              <w:pStyle w:val="TAL"/>
            </w:pPr>
            <w:proofErr w:type="spellStart"/>
            <w:r w:rsidRPr="00421024">
              <w:t>FS_</w:t>
            </w:r>
            <w:r>
              <w:t>Resident</w:t>
            </w:r>
            <w:proofErr w:type="spellEnd"/>
          </w:p>
        </w:tc>
        <w:tc>
          <w:tcPr>
            <w:tcW w:w="1101" w:type="dxa"/>
          </w:tcPr>
          <w:p w14:paraId="6AE820B7" w14:textId="6A8B4135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63BF2FB" w14:textId="7B518E9A" w:rsidR="0091122D" w:rsidRDefault="0091122D" w:rsidP="0091122D">
            <w:pPr>
              <w:pStyle w:val="TAL"/>
            </w:pPr>
            <w:r w:rsidRPr="00421024">
              <w:t>880040</w:t>
            </w:r>
          </w:p>
        </w:tc>
        <w:tc>
          <w:tcPr>
            <w:tcW w:w="6010" w:type="dxa"/>
          </w:tcPr>
          <w:p w14:paraId="24E5739B" w14:textId="02D8AFEC" w:rsidR="0091122D" w:rsidRPr="00251D80" w:rsidRDefault="0091122D" w:rsidP="0091122D">
            <w:pPr>
              <w:pStyle w:val="TAL"/>
            </w:pPr>
            <w:r w:rsidRPr="00421024">
              <w:t>Study of Enhancements for Residential 5G</w:t>
            </w:r>
          </w:p>
        </w:tc>
      </w:tr>
      <w:tr w:rsidR="0091122D" w14:paraId="32F9CC3F" w14:textId="77777777" w:rsidTr="006C2E80">
        <w:trPr>
          <w:cantSplit/>
          <w:jc w:val="center"/>
        </w:trPr>
        <w:tc>
          <w:tcPr>
            <w:tcW w:w="1101" w:type="dxa"/>
          </w:tcPr>
          <w:p w14:paraId="477FD496" w14:textId="4DE19B85" w:rsidR="0091122D" w:rsidRDefault="0091122D" w:rsidP="0091122D">
            <w:pPr>
              <w:pStyle w:val="TAL"/>
            </w:pPr>
            <w:r w:rsidRPr="00421024">
              <w:t>FS_PIN</w:t>
            </w:r>
          </w:p>
        </w:tc>
        <w:tc>
          <w:tcPr>
            <w:tcW w:w="1101" w:type="dxa"/>
          </w:tcPr>
          <w:p w14:paraId="0E0B57F6" w14:textId="63180C4B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43A2732" w14:textId="2C9C74F6" w:rsidR="0091122D" w:rsidRDefault="0091122D" w:rsidP="0091122D">
            <w:pPr>
              <w:pStyle w:val="TAL"/>
            </w:pPr>
            <w:r w:rsidRPr="00421024">
              <w:t>880041</w:t>
            </w:r>
          </w:p>
        </w:tc>
        <w:tc>
          <w:tcPr>
            <w:tcW w:w="6010" w:type="dxa"/>
          </w:tcPr>
          <w:p w14:paraId="25FE9729" w14:textId="093FC16F" w:rsidR="0091122D" w:rsidRPr="00251D80" w:rsidRDefault="0091122D" w:rsidP="0091122D">
            <w:pPr>
              <w:pStyle w:val="TAL"/>
            </w:pPr>
            <w:r w:rsidRPr="00421024">
              <w:t>Study on Personal IoT Networks</w:t>
            </w:r>
          </w:p>
        </w:tc>
      </w:tr>
      <w:tr w:rsidR="0091122D" w14:paraId="3F8E5745" w14:textId="77777777" w:rsidTr="006C2E80">
        <w:trPr>
          <w:cantSplit/>
          <w:jc w:val="center"/>
        </w:trPr>
        <w:tc>
          <w:tcPr>
            <w:tcW w:w="1101" w:type="dxa"/>
          </w:tcPr>
          <w:p w14:paraId="5C718CF7" w14:textId="6DEC7E69" w:rsidR="0091122D" w:rsidRDefault="0091122D" w:rsidP="0091122D">
            <w:pPr>
              <w:pStyle w:val="TAL"/>
            </w:pPr>
            <w:proofErr w:type="spellStart"/>
            <w:r>
              <w:t>PIRates</w:t>
            </w:r>
            <w:proofErr w:type="spellEnd"/>
          </w:p>
        </w:tc>
        <w:tc>
          <w:tcPr>
            <w:tcW w:w="1101" w:type="dxa"/>
          </w:tcPr>
          <w:p w14:paraId="0B39CFAD" w14:textId="24BA801A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43E0E18F" w14:textId="028071F1" w:rsidR="0091122D" w:rsidRDefault="003D563C" w:rsidP="0091122D">
            <w:pPr>
              <w:pStyle w:val="TAL"/>
            </w:pPr>
            <w:r w:rsidRPr="003D563C">
              <w:t>930022</w:t>
            </w:r>
          </w:p>
        </w:tc>
        <w:tc>
          <w:tcPr>
            <w:tcW w:w="6010" w:type="dxa"/>
          </w:tcPr>
          <w:p w14:paraId="253A1041" w14:textId="26A634C6" w:rsidR="0091122D" w:rsidRPr="00251D80" w:rsidRDefault="00666338" w:rsidP="0091122D">
            <w:pPr>
              <w:pStyle w:val="TAL"/>
            </w:pPr>
            <w:r w:rsidRPr="00666338">
              <w:t>Personal IoT and Residential networks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1122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31BFE0" w:rsidR="0091122D" w:rsidRDefault="0091122D" w:rsidP="0091122D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6AD6B1DF" w14:textId="1F9AD4F6" w:rsidR="0091122D" w:rsidRDefault="0091122D" w:rsidP="0091122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4972B8BD" w14:textId="11E89A04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introduction</w:t>
            </w:r>
          </w:p>
        </w:tc>
      </w:tr>
      <w:tr w:rsidR="0091122D" w14:paraId="7BF6DE89" w14:textId="77777777" w:rsidTr="006C2E80">
        <w:trPr>
          <w:cantSplit/>
          <w:jc w:val="center"/>
        </w:trPr>
        <w:tc>
          <w:tcPr>
            <w:tcW w:w="1101" w:type="dxa"/>
          </w:tcPr>
          <w:p w14:paraId="2854A94C" w14:textId="23694B38" w:rsidR="0091122D" w:rsidRDefault="0091122D" w:rsidP="0091122D">
            <w:pPr>
              <w:pStyle w:val="TAL"/>
            </w:pPr>
            <w:r w:rsidRPr="00421024">
              <w:t>900015</w:t>
            </w:r>
          </w:p>
        </w:tc>
        <w:tc>
          <w:tcPr>
            <w:tcW w:w="3326" w:type="dxa"/>
          </w:tcPr>
          <w:p w14:paraId="52EF7E8F" w14:textId="19776CED" w:rsidR="0091122D" w:rsidRDefault="0091122D" w:rsidP="0091122D">
            <w:pPr>
              <w:pStyle w:val="TAL"/>
            </w:pPr>
            <w:r w:rsidRPr="00421024">
              <w:t>Enhanced support of Non-Public Networks</w:t>
            </w:r>
          </w:p>
        </w:tc>
        <w:tc>
          <w:tcPr>
            <w:tcW w:w="5099" w:type="dxa"/>
          </w:tcPr>
          <w:p w14:paraId="48D70565" w14:textId="159A81D0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enhancements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2DEE42F4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88EE20F" w14:textId="73D71E14" w:rsidR="00815E93" w:rsidRPr="00A8630B" w:rsidRDefault="0091122D" w:rsidP="0091122D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Pr="00AF5FD5">
        <w:t xml:space="preserve"> </w:t>
      </w:r>
      <w:r>
        <w:t>Premises Radio Access Station (PRAS)</w:t>
      </w:r>
      <w:r>
        <w:rPr>
          <w:lang w:val="en-US"/>
        </w:rPr>
        <w:t xml:space="preserve"> as part of the </w:t>
      </w:r>
      <w:proofErr w:type="spellStart"/>
      <w:r>
        <w:rPr>
          <w:lang w:val="en-US"/>
        </w:rPr>
        <w:t>PIRates</w:t>
      </w:r>
      <w:proofErr w:type="spellEnd"/>
      <w:r>
        <w:rPr>
          <w:lang w:val="en-US"/>
        </w:rPr>
        <w:t xml:space="preserve"> WID. This study item </w:t>
      </w:r>
      <w:r w:rsidR="00187B45">
        <w:rPr>
          <w:lang w:val="en-US"/>
        </w:rPr>
        <w:t xml:space="preserve">aims </w:t>
      </w:r>
      <w:r>
        <w:rPr>
          <w:lang w:val="en-US"/>
        </w:rPr>
        <w:t xml:space="preserve">to focus on enabling access control for </w:t>
      </w:r>
      <w:r w:rsidR="00C84ADE">
        <w:rPr>
          <w:lang w:val="en-US"/>
        </w:rPr>
        <w:t>“</w:t>
      </w:r>
      <w:r>
        <w:rPr>
          <w:lang w:val="en-US"/>
        </w:rPr>
        <w:t>5G Femto</w:t>
      </w:r>
      <w:r w:rsidR="00C84ADE">
        <w:rPr>
          <w:lang w:val="en-US"/>
        </w:rPr>
        <w:t>”</w:t>
      </w:r>
      <w:r>
        <w:rPr>
          <w:lang w:val="en-US"/>
        </w:rPr>
        <w:t xml:space="preserve">. </w:t>
      </w:r>
      <w:r w:rsidR="00C84ADE">
        <w:rPr>
          <w:lang w:val="en-US"/>
        </w:rPr>
        <w:t xml:space="preserve">5G Femto or </w:t>
      </w:r>
      <w:r w:rsidR="00C95AED" w:rsidRPr="00A8630B">
        <w:rPr>
          <w:lang w:val="en-US"/>
        </w:rPr>
        <w:t>Home Base Station</w:t>
      </w:r>
      <w:r w:rsidR="00C95AED">
        <w:rPr>
          <w:lang w:val="en-US"/>
        </w:rPr>
        <w:t>s</w:t>
      </w:r>
      <w:r w:rsidR="00C95AED" w:rsidRPr="00A8630B">
        <w:rPr>
          <w:lang w:val="en-US"/>
        </w:rPr>
        <w:t xml:space="preserve"> (HBS)</w:t>
      </w:r>
      <w:r w:rsidR="00815E93">
        <w:rPr>
          <w:lang w:val="en-US"/>
        </w:rPr>
        <w:t xml:space="preserve"> </w:t>
      </w:r>
      <w:r w:rsidR="00C84ADE">
        <w:rPr>
          <w:lang w:val="en-US"/>
        </w:rPr>
        <w:t xml:space="preserve">in this context refers to a 5G related concept </w:t>
      </w:r>
      <w:r w:rsidR="00344EE3">
        <w:rPr>
          <w:lang w:val="en-US"/>
        </w:rPr>
        <w:t xml:space="preserve">or architecture </w:t>
      </w:r>
      <w:r w:rsidR="00C84ADE">
        <w:rPr>
          <w:lang w:val="en-US"/>
        </w:rPr>
        <w:t xml:space="preserve">like the LTE concept </w:t>
      </w:r>
      <w:r w:rsidR="00C52A0B">
        <w:rPr>
          <w:lang w:val="en-US"/>
        </w:rPr>
        <w:t xml:space="preserve">and architecture </w:t>
      </w:r>
      <w:r w:rsidR="003C35DE">
        <w:rPr>
          <w:lang w:val="en-US"/>
        </w:rPr>
        <w:t>for</w:t>
      </w:r>
      <w:r w:rsidR="00C84ADE">
        <w:rPr>
          <w:lang w:val="en-US"/>
        </w:rPr>
        <w:t xml:space="preserve"> Home </w:t>
      </w:r>
      <w:proofErr w:type="spellStart"/>
      <w:r w:rsidR="00C84ADE">
        <w:rPr>
          <w:lang w:val="en-US"/>
        </w:rPr>
        <w:t>eNodeB</w:t>
      </w:r>
      <w:proofErr w:type="spellEnd"/>
      <w:r w:rsidR="00C84ADE">
        <w:rPr>
          <w:lang w:val="en-US"/>
        </w:rPr>
        <w:t>(s)</w:t>
      </w:r>
      <w:r w:rsidR="0068768B">
        <w:rPr>
          <w:lang w:val="en-US"/>
        </w:rPr>
        <w:t xml:space="preserve"> with e.g.</w:t>
      </w:r>
      <w:r w:rsidR="00F22688">
        <w:rPr>
          <w:lang w:val="en-US"/>
        </w:rPr>
        <w:t>,</w:t>
      </w:r>
      <w:r w:rsidR="0068768B">
        <w:rPr>
          <w:lang w:val="en-US"/>
        </w:rPr>
        <w:t xml:space="preserve"> NR </w:t>
      </w:r>
      <w:r w:rsidR="0068768B" w:rsidRPr="00A8630B">
        <w:rPr>
          <w:lang w:val="en-US"/>
        </w:rPr>
        <w:t>capable base stations deployed at home or at enterprise premises</w:t>
      </w:r>
      <w:r w:rsidR="00C84ADE" w:rsidRPr="00A8630B">
        <w:rPr>
          <w:lang w:val="en-US"/>
        </w:rPr>
        <w:t>.</w:t>
      </w:r>
    </w:p>
    <w:p w14:paraId="72B20C52" w14:textId="7E75CC93" w:rsidR="00815E93" w:rsidRPr="0051147D" w:rsidRDefault="00815E93" w:rsidP="00815E93">
      <w:pPr>
        <w:pStyle w:val="NO"/>
      </w:pPr>
      <w:r w:rsidRPr="00A8630B">
        <w:t>NOTE:</w:t>
      </w:r>
      <w:r w:rsidRPr="00A8630B">
        <w:tab/>
      </w:r>
      <w:r w:rsidR="00F60DD3">
        <w:rPr>
          <w:lang w:val="en-US"/>
        </w:rPr>
        <w:t>A</w:t>
      </w:r>
      <w:r w:rsidRPr="00A8630B">
        <w:rPr>
          <w:lang w:val="en-US"/>
        </w:rPr>
        <w:t xml:space="preserve"> </w:t>
      </w:r>
      <w:r w:rsidR="00A8630B">
        <w:rPr>
          <w:lang w:val="en-US"/>
        </w:rPr>
        <w:t xml:space="preserve">Rel-18 </w:t>
      </w:r>
      <w:r w:rsidR="00A8630B" w:rsidRPr="00A8630B">
        <w:rPr>
          <w:lang w:val="en-US"/>
        </w:rPr>
        <w:t>WID</w:t>
      </w:r>
      <w:r w:rsidRPr="00A8630B">
        <w:rPr>
          <w:lang w:val="en-US"/>
        </w:rPr>
        <w:t xml:space="preserve"> </w:t>
      </w:r>
      <w:r w:rsidR="00F60DD3">
        <w:rPr>
          <w:lang w:val="en-US"/>
        </w:rPr>
        <w:t xml:space="preserve">was </w:t>
      </w:r>
      <w:r w:rsidRPr="00A8630B">
        <w:rPr>
          <w:lang w:val="en-US"/>
        </w:rPr>
        <w:t xml:space="preserve">proposed in RAN WG4 that </w:t>
      </w:r>
      <w:r w:rsidR="00A8630B" w:rsidRPr="00A8630B">
        <w:rPr>
          <w:lang w:val="en-US"/>
        </w:rPr>
        <w:t>aims to specify necessary features to support NR deployment</w:t>
      </w:r>
      <w:r w:rsidR="00F60DD3">
        <w:rPr>
          <w:lang w:val="en-US"/>
        </w:rPr>
        <w:t>s</w:t>
      </w:r>
      <w:r w:rsidR="00A8630B" w:rsidRPr="00A8630B">
        <w:rPr>
          <w:lang w:val="en-US"/>
        </w:rPr>
        <w:t xml:space="preserve"> for Home Base Station</w:t>
      </w:r>
      <w:r w:rsidR="00A8630B">
        <w:rPr>
          <w:lang w:val="en-US"/>
        </w:rPr>
        <w:t>s</w:t>
      </w:r>
      <w:r w:rsidR="00A8630B" w:rsidRPr="00A8630B">
        <w:rPr>
          <w:lang w:val="en-US"/>
        </w:rPr>
        <w:t xml:space="preserve"> (HBS)</w:t>
      </w:r>
      <w:r w:rsidRPr="00A8630B">
        <w:t>.</w:t>
      </w:r>
      <w:r w:rsidR="00A8630B" w:rsidRPr="00A8630B">
        <w:t xml:space="preserve"> RAN WG4 Rel-18 package has been discussed and is planned to be approved in March 2022.</w:t>
      </w:r>
    </w:p>
    <w:p w14:paraId="65BF0975" w14:textId="4C8342CC" w:rsidR="0091122D" w:rsidRDefault="0091122D" w:rsidP="0091122D">
      <w:pPr>
        <w:tabs>
          <w:tab w:val="num" w:pos="720"/>
        </w:tabs>
        <w:rPr>
          <w:lang w:val="en-US"/>
        </w:rPr>
      </w:pPr>
      <w:r>
        <w:rPr>
          <w:lang w:val="en-US"/>
        </w:rPr>
        <w:t>Following are the justifications for the study objectives:</w:t>
      </w:r>
    </w:p>
    <w:p w14:paraId="6CDACDC7" w14:textId="1C7EA5A5" w:rsidR="0091122D" w:rsidRPr="00F666F3" w:rsidRDefault="00815E93" w:rsidP="00F60DD3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 w:rsidR="0091122D">
        <w:rPr>
          <w:lang w:val="en-US" w:eastAsia="zh-CN"/>
        </w:rPr>
        <w:t xml:space="preserve"> 5G Femto offers a c</w:t>
      </w:r>
      <w:r w:rsidR="0091122D" w:rsidRPr="00F666F3">
        <w:rPr>
          <w:lang w:val="en-US" w:eastAsia="zh-CN"/>
        </w:rPr>
        <w:t xml:space="preserve">ost effective way to </w:t>
      </w:r>
      <w:r w:rsidR="0091122D">
        <w:rPr>
          <w:lang w:val="en-US" w:eastAsia="zh-CN"/>
        </w:rPr>
        <w:t>improve</w:t>
      </w:r>
      <w:r w:rsidR="0091122D" w:rsidRPr="00F666F3">
        <w:rPr>
          <w:lang w:val="en-US" w:eastAsia="zh-CN"/>
        </w:rPr>
        <w:t xml:space="preserve"> 5G</w:t>
      </w:r>
      <w:r w:rsidR="00C84ADE">
        <w:rPr>
          <w:lang w:val="en-US" w:eastAsia="zh-CN"/>
        </w:rPr>
        <w:t xml:space="preserve"> </w:t>
      </w:r>
      <w:r w:rsidR="0091122D" w:rsidRPr="00F666F3">
        <w:rPr>
          <w:lang w:val="en-US" w:eastAsia="zh-CN"/>
        </w:rPr>
        <w:t xml:space="preserve">indoor </w:t>
      </w:r>
      <w:r w:rsidR="0091122D">
        <w:rPr>
          <w:lang w:val="en-US" w:eastAsia="zh-CN"/>
        </w:rPr>
        <w:t>coverage</w:t>
      </w:r>
      <w:r w:rsidR="0091122D" w:rsidRPr="00F666F3">
        <w:rPr>
          <w:lang w:val="en-US" w:eastAsia="zh-CN"/>
        </w:rPr>
        <w:t xml:space="preserve"> </w:t>
      </w:r>
      <w:r w:rsidR="0091122D">
        <w:rPr>
          <w:lang w:val="en-US" w:eastAsia="zh-CN"/>
        </w:rPr>
        <w:t xml:space="preserve">and enables better support for </w:t>
      </w:r>
      <w:r w:rsidR="0091122D" w:rsidRPr="00F666F3">
        <w:rPr>
          <w:lang w:val="en-US" w:eastAsia="zh-CN"/>
        </w:rPr>
        <w:t>Enterprise mobility</w:t>
      </w:r>
      <w:r w:rsidR="0091122D">
        <w:rPr>
          <w:lang w:val="en-US" w:eastAsia="zh-CN"/>
        </w:rPr>
        <w:t>.</w:t>
      </w:r>
    </w:p>
    <w:p w14:paraId="21154A4C" w14:textId="7765020C" w:rsidR="0091122D" w:rsidRDefault="00815E93" w:rsidP="00F60DD3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 w:rsidR="0091122D">
        <w:rPr>
          <w:lang w:val="en-US" w:eastAsia="zh-CN"/>
        </w:rPr>
        <w:t xml:space="preserve"> 80% of mobile sessions are indoor and inside coverage with 5G mid and high-bands is limited. Need for a solution that enables end user plug and play, allowing customized access control (i.e., to specify </w:t>
      </w:r>
      <w:r w:rsidR="0091122D">
        <w:t>access control using CAG concept, updating CAG list on the UE)</w:t>
      </w:r>
      <w:r w:rsidR="0091122D">
        <w:rPr>
          <w:lang w:val="en-US" w:eastAsia="zh-CN"/>
        </w:rPr>
        <w:t>.</w:t>
      </w:r>
    </w:p>
    <w:p w14:paraId="48D01AF4" w14:textId="7A550739" w:rsidR="0091122D" w:rsidRDefault="00815E93" w:rsidP="00F60DD3">
      <w:pPr>
        <w:pStyle w:val="B1"/>
        <w:rPr>
          <w:lang w:val="en-US" w:eastAsia="zh-CN"/>
        </w:rPr>
      </w:pPr>
      <w:r>
        <w:rPr>
          <w:lang w:val="en-US" w:eastAsia="zh-CN"/>
        </w:rPr>
        <w:t>3)</w:t>
      </w:r>
      <w:r w:rsidR="0091122D">
        <w:rPr>
          <w:lang w:val="en-US" w:eastAsia="zh-CN"/>
        </w:rPr>
        <w:t xml:space="preserve"> High bandwidth and throughput with 5G needed at home and at campus locations for new immersive applications such as AR/VR/MR gaming, e-sports, UHD 8K video, telepresence and remote meeting, HD surveillance.</w:t>
      </w:r>
    </w:p>
    <w:p w14:paraId="72A6D835" w14:textId="2284D95A" w:rsidR="0091122D" w:rsidRPr="00F666F3" w:rsidRDefault="0091122D" w:rsidP="0091122D">
      <w:pPr>
        <w:rPr>
          <w:lang w:val="en-US" w:eastAsia="zh-CN"/>
        </w:rPr>
      </w:pPr>
      <w:r>
        <w:rPr>
          <w:lang w:val="en-US" w:eastAsia="zh-CN"/>
        </w:rPr>
        <w:t>Access control for 5G Femto can leverage the CAG concept defined for NPN.</w:t>
      </w:r>
      <w:r w:rsidR="007B7CE7">
        <w:rPr>
          <w:lang w:val="en-US" w:eastAsia="zh-CN"/>
        </w:rPr>
        <w:t xml:space="preserve"> Close cooperation with RAN groups when defining the 5G Femto architecture is required.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0503F16" w14:textId="35C94ABE" w:rsidR="0091122D" w:rsidRDefault="0091122D" w:rsidP="0091122D">
      <w:r>
        <w:t>Following aspects will be studied:</w:t>
      </w:r>
    </w:p>
    <w:p w14:paraId="1615FCA1" w14:textId="6946FC43" w:rsidR="00D13FB6" w:rsidRDefault="0091122D" w:rsidP="0091122D">
      <w:pPr>
        <w:pStyle w:val="B1"/>
        <w:ind w:left="0" w:firstLine="0"/>
        <w:rPr>
          <w:lang w:val="en-US"/>
        </w:rPr>
      </w:pPr>
      <w:bookmarkStart w:id="0" w:name="_Hlk80303026"/>
      <w:r>
        <w:rPr>
          <w:lang w:val="en-US"/>
        </w:rPr>
        <w:t xml:space="preserve">WT#1: Study </w:t>
      </w:r>
      <w:r w:rsidR="00F22688">
        <w:rPr>
          <w:lang w:val="en-US"/>
        </w:rPr>
        <w:t>how to support 5G</w:t>
      </w:r>
      <w:r w:rsidRPr="00CF6032" w:rsidDel="00AF5FD5">
        <w:rPr>
          <w:lang w:val="en-US"/>
        </w:rPr>
        <w:t xml:space="preserve"> </w:t>
      </w:r>
      <w:r w:rsidR="00D13FB6">
        <w:rPr>
          <w:lang w:val="en-US"/>
        </w:rPr>
        <w:t xml:space="preserve">Femto </w:t>
      </w:r>
      <w:r w:rsidR="00F22688">
        <w:rPr>
          <w:lang w:val="en-US"/>
        </w:rPr>
        <w:t>deployments:</w:t>
      </w:r>
    </w:p>
    <w:p w14:paraId="3F20FEEF" w14:textId="7823301A" w:rsidR="00D13FB6" w:rsidRPr="009A7C08" w:rsidRDefault="00D13FB6" w:rsidP="009A7C08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A7C08">
        <w:rPr>
          <w:color w:val="auto"/>
          <w:lang w:eastAsia="en-US"/>
        </w:rPr>
        <w:t xml:space="preserve">WT#1.1 </w:t>
      </w:r>
      <w:r w:rsidR="00F22688" w:rsidRPr="009A7C08">
        <w:rPr>
          <w:color w:val="auto"/>
          <w:lang w:eastAsia="en-US"/>
        </w:rPr>
        <w:t>S</w:t>
      </w:r>
      <w:r w:rsidRPr="009A7C08">
        <w:rPr>
          <w:color w:val="auto"/>
          <w:lang w:eastAsia="en-US"/>
        </w:rPr>
        <w:t xml:space="preserve">tudy how to define </w:t>
      </w:r>
      <w:r w:rsidR="00021B57" w:rsidRPr="009A7C08">
        <w:rPr>
          <w:color w:val="auto"/>
          <w:lang w:eastAsia="en-US"/>
        </w:rPr>
        <w:t>the necessary overall architecture</w:t>
      </w:r>
      <w:r w:rsidRPr="009A7C08">
        <w:rPr>
          <w:color w:val="auto"/>
          <w:lang w:eastAsia="en-US"/>
        </w:rPr>
        <w:t xml:space="preserve"> </w:t>
      </w:r>
      <w:r w:rsidR="00F22688" w:rsidRPr="009A7C08">
        <w:rPr>
          <w:color w:val="auto"/>
          <w:lang w:eastAsia="en-US"/>
        </w:rPr>
        <w:t xml:space="preserve">and </w:t>
      </w:r>
      <w:r w:rsidR="00156C4E" w:rsidRPr="009A7C08">
        <w:rPr>
          <w:color w:val="auto"/>
          <w:lang w:eastAsia="en-US"/>
        </w:rPr>
        <w:t xml:space="preserve">required </w:t>
      </w:r>
      <w:r w:rsidRPr="009A7C08">
        <w:rPr>
          <w:color w:val="auto"/>
          <w:lang w:eastAsia="en-US"/>
        </w:rPr>
        <w:t>functionalities</w:t>
      </w:r>
      <w:r w:rsidR="00021B57" w:rsidRPr="009A7C08">
        <w:rPr>
          <w:color w:val="auto"/>
          <w:lang w:eastAsia="en-US"/>
        </w:rPr>
        <w:t xml:space="preserve"> </w:t>
      </w:r>
      <w:r w:rsidR="00F22688" w:rsidRPr="009A7C08">
        <w:rPr>
          <w:color w:val="auto"/>
          <w:lang w:eastAsia="en-US"/>
        </w:rPr>
        <w:t>for 5G Femto deployments.</w:t>
      </w:r>
    </w:p>
    <w:p w14:paraId="3191138C" w14:textId="184002FE" w:rsidR="0091122D" w:rsidRPr="009A7C08" w:rsidRDefault="00D13FB6" w:rsidP="009A7C08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A7C08">
        <w:rPr>
          <w:color w:val="auto"/>
          <w:lang w:eastAsia="en-US"/>
        </w:rPr>
        <w:t>WT#1.2: Study how to define</w:t>
      </w:r>
      <w:r w:rsidR="00BE3FDD" w:rsidRPr="009A7C08">
        <w:rPr>
          <w:color w:val="auto"/>
          <w:lang w:eastAsia="en-US"/>
        </w:rPr>
        <w:t xml:space="preserve"> </w:t>
      </w:r>
      <w:r w:rsidR="00F22688" w:rsidRPr="009A7C08">
        <w:rPr>
          <w:color w:val="auto"/>
          <w:lang w:eastAsia="en-US"/>
        </w:rPr>
        <w:t xml:space="preserve">the </w:t>
      </w:r>
      <w:r w:rsidR="0091122D" w:rsidRPr="009A7C08">
        <w:rPr>
          <w:color w:val="auto"/>
          <w:lang w:eastAsia="en-US"/>
        </w:rPr>
        <w:t xml:space="preserve">access control mechanism </w:t>
      </w:r>
      <w:r w:rsidR="00344EE3" w:rsidRPr="009A7C08">
        <w:rPr>
          <w:color w:val="auto"/>
          <w:lang w:eastAsia="en-US"/>
        </w:rPr>
        <w:t>to allow</w:t>
      </w:r>
      <w:r w:rsidR="0091122D" w:rsidRPr="009A7C08">
        <w:rPr>
          <w:color w:val="auto"/>
          <w:lang w:eastAsia="en-US"/>
        </w:rPr>
        <w:t xml:space="preserve"> for 5G Femto deployments</w:t>
      </w:r>
      <w:r w:rsidR="00F22688" w:rsidRPr="009A7C08">
        <w:rPr>
          <w:color w:val="auto"/>
          <w:lang w:eastAsia="en-US"/>
        </w:rPr>
        <w:t xml:space="preserve"> </w:t>
      </w:r>
      <w:r w:rsidR="0091122D" w:rsidRPr="009A7C08">
        <w:rPr>
          <w:color w:val="auto"/>
          <w:lang w:eastAsia="en-US"/>
        </w:rPr>
        <w:t>by using the CAG concept.</w:t>
      </w:r>
    </w:p>
    <w:p w14:paraId="492CEC41" w14:textId="252CC8BA" w:rsidR="00A01A39" w:rsidRPr="00815E93" w:rsidRDefault="00A01A39" w:rsidP="00815E93">
      <w:pPr>
        <w:pStyle w:val="NO"/>
      </w:pPr>
      <w:r w:rsidRPr="00815E93">
        <w:t>NOTE:</w:t>
      </w:r>
      <w:r w:rsidRPr="00815E93">
        <w:tab/>
        <w:t xml:space="preserve">RAN internal </w:t>
      </w:r>
      <w:r w:rsidR="00815E93">
        <w:t>(</w:t>
      </w:r>
      <w:r w:rsidRPr="00815E93">
        <w:t>architecture</w:t>
      </w:r>
      <w:r w:rsidR="00815E93">
        <w:t>)</w:t>
      </w:r>
      <w:r w:rsidRPr="00815E93">
        <w:t xml:space="preserve"> aspects need to be studied in RAN WGs</w:t>
      </w:r>
      <w:r w:rsidR="00815E93">
        <w:t>, e.g., RAN WG3 and RAN WG4</w:t>
      </w:r>
      <w:r w:rsidRPr="00815E93">
        <w:t>.</w:t>
      </w:r>
      <w:r w:rsidR="00C52A0B" w:rsidRPr="00815E93">
        <w:t xml:space="preserve"> Cooperation with RAN WGs is required</w:t>
      </w:r>
      <w:r w:rsidR="00F22688" w:rsidRPr="00815E93">
        <w:t>,</w:t>
      </w:r>
      <w:r w:rsidR="00C52A0B" w:rsidRPr="00815E93">
        <w:t xml:space="preserve"> </w:t>
      </w:r>
      <w:r w:rsidR="00D13FB6" w:rsidRPr="00815E93">
        <w:t xml:space="preserve">for example </w:t>
      </w:r>
      <w:r w:rsidR="00C52A0B" w:rsidRPr="00815E93">
        <w:t xml:space="preserve">when </w:t>
      </w:r>
      <w:r w:rsidR="00C94BA3" w:rsidRPr="00815E93">
        <w:t>enhancing</w:t>
      </w:r>
      <w:r w:rsidR="00C52A0B" w:rsidRPr="00815E93">
        <w:t xml:space="preserve"> interfaces between RAN and Core.</w:t>
      </w:r>
    </w:p>
    <w:p w14:paraId="25A7B28F" w14:textId="29739B9F" w:rsidR="0091122D" w:rsidRPr="00CF6032" w:rsidRDefault="0091122D" w:rsidP="009112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WT#2: Study how to enable </w:t>
      </w:r>
      <w:r w:rsidRPr="00CF6032">
        <w:rPr>
          <w:lang w:val="en-US"/>
        </w:rPr>
        <w:t>provisioning of subscribers</w:t>
      </w:r>
      <w:r>
        <w:rPr>
          <w:lang w:val="en-US"/>
        </w:rPr>
        <w:t xml:space="preserve"> allowed to access 5G Femto (such as using a function like CSG Subscriber Server (CSS) as specified for EPS)</w:t>
      </w:r>
      <w:r w:rsidRPr="00CF6032">
        <w:rPr>
          <w:lang w:val="en-US"/>
        </w:rPr>
        <w:t xml:space="preserve">, e.g., </w:t>
      </w:r>
      <w:r>
        <w:rPr>
          <w:lang w:val="en-US"/>
        </w:rPr>
        <w:t>with</w:t>
      </w:r>
      <w:r w:rsidRPr="00CF6032">
        <w:rPr>
          <w:lang w:val="en-US"/>
        </w:rPr>
        <w:t xml:space="preserve">in </w:t>
      </w:r>
      <w:r>
        <w:rPr>
          <w:lang w:val="en-US"/>
        </w:rPr>
        <w:t xml:space="preserve">a </w:t>
      </w:r>
      <w:r w:rsidRPr="00CF6032">
        <w:rPr>
          <w:lang w:val="en-US"/>
        </w:rPr>
        <w:t>CAG</w:t>
      </w:r>
      <w:r>
        <w:rPr>
          <w:lang w:val="en-US"/>
        </w:rPr>
        <w:t>,</w:t>
      </w:r>
      <w:r w:rsidRPr="00CF6032">
        <w:rPr>
          <w:lang w:val="en-US"/>
        </w:rPr>
        <w:t xml:space="preserve"> and </w:t>
      </w:r>
      <w:r>
        <w:rPr>
          <w:lang w:val="en-US"/>
        </w:rPr>
        <w:t xml:space="preserve">how to manage 5G Femto access control </w:t>
      </w:r>
      <w:r w:rsidRPr="00CF6032">
        <w:rPr>
          <w:lang w:val="en-US"/>
        </w:rPr>
        <w:t xml:space="preserve">by </w:t>
      </w:r>
      <w:r>
        <w:rPr>
          <w:lang w:val="en-US"/>
        </w:rPr>
        <w:t xml:space="preserve">the </w:t>
      </w:r>
      <w:r w:rsidRPr="00CF6032">
        <w:rPr>
          <w:lang w:val="en-US"/>
        </w:rPr>
        <w:t xml:space="preserve">CAG owner </w:t>
      </w:r>
      <w:r>
        <w:rPr>
          <w:lang w:val="en-US"/>
        </w:rPr>
        <w:t>or</w:t>
      </w:r>
      <w:r w:rsidRPr="00CF6032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CF6032">
        <w:rPr>
          <w:lang w:val="en-US"/>
        </w:rPr>
        <w:t>authorized administrator</w:t>
      </w:r>
      <w:r>
        <w:rPr>
          <w:lang w:val="en-US"/>
        </w:rPr>
        <w:t>.</w:t>
      </w:r>
    </w:p>
    <w:bookmarkEnd w:id="0"/>
    <w:p w14:paraId="6577296E" w14:textId="77777777" w:rsidR="007D4F88" w:rsidRPr="0091122D" w:rsidRDefault="007D4F88" w:rsidP="007D4F88">
      <w:pPr>
        <w:rPr>
          <w:lang w:val="en-US"/>
        </w:rPr>
      </w:pPr>
    </w:p>
    <w:p w14:paraId="277D5913" w14:textId="77777777" w:rsidR="007D4F88" w:rsidRDefault="007D4F88" w:rsidP="007D4F88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7D4F88" w:rsidRPr="00FF2903" w14:paraId="38BE780C" w14:textId="77777777" w:rsidTr="00CC7D34">
        <w:tc>
          <w:tcPr>
            <w:tcW w:w="1151" w:type="dxa"/>
            <w:shd w:val="clear" w:color="auto" w:fill="auto"/>
          </w:tcPr>
          <w:p w14:paraId="32A32CA9" w14:textId="77777777" w:rsidR="007D4F88" w:rsidRPr="00A112D0" w:rsidRDefault="007D4F88" w:rsidP="00CC7D34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8F51B86" w14:textId="77777777" w:rsidR="007D4F88" w:rsidRDefault="007D4F88" w:rsidP="00CC7D34">
            <w:r>
              <w:t>TU Estimate</w:t>
            </w:r>
          </w:p>
          <w:p w14:paraId="2E2DAC23" w14:textId="77777777" w:rsidR="007D4F88" w:rsidRPr="00A112D0" w:rsidRDefault="007D4F88" w:rsidP="00CC7D34">
            <w:r>
              <w:t>(Study)</w:t>
            </w:r>
          </w:p>
        </w:tc>
        <w:tc>
          <w:tcPr>
            <w:tcW w:w="1605" w:type="dxa"/>
          </w:tcPr>
          <w:p w14:paraId="293186FE" w14:textId="77777777" w:rsidR="007D4F88" w:rsidRDefault="007D4F88" w:rsidP="00CC7D34">
            <w:r>
              <w:t>TU Estimate</w:t>
            </w:r>
          </w:p>
          <w:p w14:paraId="6C1494AA" w14:textId="77777777" w:rsidR="007D4F88" w:rsidRDefault="007D4F88" w:rsidP="00CC7D34">
            <w:r>
              <w:t>(Normative)</w:t>
            </w:r>
          </w:p>
        </w:tc>
        <w:tc>
          <w:tcPr>
            <w:tcW w:w="1605" w:type="dxa"/>
          </w:tcPr>
          <w:p w14:paraId="6C982827" w14:textId="77777777" w:rsidR="007D4F88" w:rsidRDefault="007D4F88" w:rsidP="00CC7D34">
            <w:r>
              <w:t>RAN Dependency</w:t>
            </w:r>
          </w:p>
          <w:p w14:paraId="24495DAD" w14:textId="77777777" w:rsidR="007D4F88" w:rsidRDefault="007D4F88" w:rsidP="00CC7D34">
            <w:r>
              <w:t xml:space="preserve">(Yes/No/Maybe) </w:t>
            </w:r>
          </w:p>
        </w:tc>
        <w:tc>
          <w:tcPr>
            <w:tcW w:w="2447" w:type="dxa"/>
          </w:tcPr>
          <w:p w14:paraId="2D9B72EA" w14:textId="77777777" w:rsidR="007D4F88" w:rsidRDefault="007D4F88" w:rsidP="00CC7D34">
            <w:r>
              <w:t xml:space="preserve">Inter Work Tasks Dependency </w:t>
            </w:r>
          </w:p>
          <w:p w14:paraId="3F945645" w14:textId="77777777" w:rsidR="007D4F88" w:rsidRPr="00AA4C94" w:rsidRDefault="007D4F88" w:rsidP="00CC7D34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D4F88" w:rsidRPr="00FF2903" w14:paraId="1A403FF3" w14:textId="77777777" w:rsidTr="00CC7D34">
        <w:tc>
          <w:tcPr>
            <w:tcW w:w="1151" w:type="dxa"/>
            <w:shd w:val="clear" w:color="auto" w:fill="auto"/>
          </w:tcPr>
          <w:p w14:paraId="7E103C2C" w14:textId="090030A8" w:rsidR="007D4F88" w:rsidRPr="00FF2903" w:rsidRDefault="007D4F88" w:rsidP="00CC7D34">
            <w:r w:rsidRPr="00FF2903">
              <w:t>WT#1</w:t>
            </w:r>
            <w:r w:rsidR="00F22688">
              <w:t>.1</w:t>
            </w:r>
          </w:p>
        </w:tc>
        <w:tc>
          <w:tcPr>
            <w:tcW w:w="1428" w:type="dxa"/>
            <w:shd w:val="clear" w:color="auto" w:fill="auto"/>
          </w:tcPr>
          <w:p w14:paraId="4FE15FB1" w14:textId="32B85DF8" w:rsidR="007D4F88" w:rsidRPr="00FF2903" w:rsidRDefault="00F22688" w:rsidP="00CC7D34">
            <w:r>
              <w:t>2</w:t>
            </w:r>
          </w:p>
        </w:tc>
        <w:tc>
          <w:tcPr>
            <w:tcW w:w="1605" w:type="dxa"/>
          </w:tcPr>
          <w:p w14:paraId="1420DEF2" w14:textId="3AD32306" w:rsidR="007D4F88" w:rsidRPr="00FF2903" w:rsidRDefault="00F22688" w:rsidP="00CC7D34">
            <w:r>
              <w:t>1</w:t>
            </w:r>
          </w:p>
        </w:tc>
        <w:tc>
          <w:tcPr>
            <w:tcW w:w="1605" w:type="dxa"/>
          </w:tcPr>
          <w:p w14:paraId="4C15B4FE" w14:textId="50F36D5A" w:rsidR="007D4F88" w:rsidRPr="00FF2903" w:rsidRDefault="00156C4E" w:rsidP="00CC7D34">
            <w:r>
              <w:t>Yes</w:t>
            </w:r>
          </w:p>
        </w:tc>
        <w:tc>
          <w:tcPr>
            <w:tcW w:w="2447" w:type="dxa"/>
          </w:tcPr>
          <w:p w14:paraId="77CD4E42" w14:textId="77777777" w:rsidR="007D4F88" w:rsidRPr="00C65484" w:rsidRDefault="007D4F88" w:rsidP="00CC7D34">
            <w:r w:rsidRPr="00C65484">
              <w:t>self-contained</w:t>
            </w:r>
          </w:p>
        </w:tc>
      </w:tr>
      <w:tr w:rsidR="00F22688" w:rsidRPr="00FF2903" w14:paraId="00999B74" w14:textId="77777777" w:rsidTr="00CC7D34">
        <w:tc>
          <w:tcPr>
            <w:tcW w:w="1151" w:type="dxa"/>
            <w:shd w:val="clear" w:color="auto" w:fill="auto"/>
          </w:tcPr>
          <w:p w14:paraId="1A7C2504" w14:textId="421D54BF" w:rsidR="00F22688" w:rsidRPr="00FF2903" w:rsidRDefault="00F22688" w:rsidP="00CC7D34">
            <w:r>
              <w:t>WT</w:t>
            </w:r>
            <w:r w:rsidR="00815E93">
              <w:t>#</w:t>
            </w:r>
            <w:r>
              <w:t>1.2</w:t>
            </w:r>
          </w:p>
        </w:tc>
        <w:tc>
          <w:tcPr>
            <w:tcW w:w="1428" w:type="dxa"/>
            <w:shd w:val="clear" w:color="auto" w:fill="auto"/>
          </w:tcPr>
          <w:p w14:paraId="27A4DA07" w14:textId="728F2566" w:rsidR="00F22688" w:rsidDel="003C6045" w:rsidRDefault="00F22688" w:rsidP="00CC7D34">
            <w:r>
              <w:t>1</w:t>
            </w:r>
          </w:p>
        </w:tc>
        <w:tc>
          <w:tcPr>
            <w:tcW w:w="1605" w:type="dxa"/>
          </w:tcPr>
          <w:p w14:paraId="7A4D14A2" w14:textId="7D424648" w:rsidR="00F22688" w:rsidDel="003C6045" w:rsidRDefault="00F22688" w:rsidP="00CC7D34">
            <w:r>
              <w:t>1</w:t>
            </w:r>
          </w:p>
        </w:tc>
        <w:tc>
          <w:tcPr>
            <w:tcW w:w="1605" w:type="dxa"/>
          </w:tcPr>
          <w:p w14:paraId="7A1D7FBD" w14:textId="017D1439" w:rsidR="00F22688" w:rsidDel="00D13FB6" w:rsidRDefault="00156C4E" w:rsidP="00CC7D34">
            <w:r>
              <w:t>No</w:t>
            </w:r>
          </w:p>
        </w:tc>
        <w:tc>
          <w:tcPr>
            <w:tcW w:w="2447" w:type="dxa"/>
          </w:tcPr>
          <w:p w14:paraId="58BA5D49" w14:textId="762BE9FA" w:rsidR="00F22688" w:rsidRPr="00C65484" w:rsidRDefault="00F74441" w:rsidP="00CC7D34">
            <w:r>
              <w:t>Depends on outcome of WT#1.1</w:t>
            </w:r>
          </w:p>
        </w:tc>
      </w:tr>
      <w:tr w:rsidR="007D4F88" w:rsidRPr="00FF2903" w14:paraId="5281E2A1" w14:textId="77777777" w:rsidTr="00CC7D34">
        <w:tc>
          <w:tcPr>
            <w:tcW w:w="1151" w:type="dxa"/>
            <w:shd w:val="clear" w:color="auto" w:fill="auto"/>
          </w:tcPr>
          <w:p w14:paraId="2DE21E6D" w14:textId="77777777" w:rsidR="007D4F88" w:rsidRPr="00FF2903" w:rsidRDefault="007D4F88" w:rsidP="00CC7D34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56B60A92" w14:textId="77777777" w:rsidR="007D4F88" w:rsidRPr="00FF2903" w:rsidRDefault="007D4F88" w:rsidP="00CC7D34">
            <w:r>
              <w:t>1.5</w:t>
            </w:r>
          </w:p>
        </w:tc>
        <w:tc>
          <w:tcPr>
            <w:tcW w:w="1605" w:type="dxa"/>
          </w:tcPr>
          <w:p w14:paraId="20C06E1D" w14:textId="77777777" w:rsidR="007D4F88" w:rsidRPr="00FF2903" w:rsidRDefault="007D4F88" w:rsidP="00CC7D34">
            <w:r>
              <w:t>1</w:t>
            </w:r>
          </w:p>
        </w:tc>
        <w:tc>
          <w:tcPr>
            <w:tcW w:w="1605" w:type="dxa"/>
          </w:tcPr>
          <w:p w14:paraId="114D17AB" w14:textId="533866C3" w:rsidR="007D4F88" w:rsidRPr="00FF2903" w:rsidRDefault="0091122D" w:rsidP="00CC7D34">
            <w:r>
              <w:t>Maybe</w:t>
            </w:r>
          </w:p>
        </w:tc>
        <w:tc>
          <w:tcPr>
            <w:tcW w:w="2447" w:type="dxa"/>
          </w:tcPr>
          <w:p w14:paraId="5591B963" w14:textId="25B6FD2C" w:rsidR="007D4F88" w:rsidRPr="00C65484" w:rsidRDefault="00F74441" w:rsidP="00CC7D34">
            <w:r>
              <w:t>Depends on outcome of WT#1.1</w:t>
            </w:r>
          </w:p>
        </w:tc>
      </w:tr>
    </w:tbl>
    <w:p w14:paraId="6070735F" w14:textId="77777777" w:rsidR="007D4F88" w:rsidRDefault="007D4F88" w:rsidP="007D4F88"/>
    <w:p w14:paraId="5506EF7C" w14:textId="781B54E7" w:rsidR="007D4F88" w:rsidRPr="00DE4CD1" w:rsidRDefault="007D4F88" w:rsidP="007D4F88">
      <w:r>
        <w:t xml:space="preserve">Total </w:t>
      </w:r>
      <w:r w:rsidRPr="00DE4CD1">
        <w:t xml:space="preserve">TU estimates for the study phase: </w:t>
      </w:r>
      <w:r w:rsidR="003C6045">
        <w:t>4</w:t>
      </w:r>
      <w:r w:rsidR="00C52A0B">
        <w:t>.5</w:t>
      </w:r>
    </w:p>
    <w:p w14:paraId="061E3813" w14:textId="4B950C8A" w:rsidR="007D4F88" w:rsidRPr="00DE4CD1" w:rsidRDefault="007D4F88" w:rsidP="007D4F88">
      <w:r>
        <w:t xml:space="preserve">Total </w:t>
      </w:r>
      <w:r w:rsidRPr="00DE4CD1">
        <w:t xml:space="preserve">TU estimates for </w:t>
      </w:r>
      <w:r>
        <w:t xml:space="preserve">the normative phase: </w:t>
      </w:r>
      <w:r w:rsidR="003C6045">
        <w:t>3</w:t>
      </w:r>
    </w:p>
    <w:p w14:paraId="4242B3DC" w14:textId="1EB84DB4" w:rsidR="00860E5F" w:rsidRPr="007D4F88" w:rsidRDefault="007D4F88" w:rsidP="007D4F88">
      <w:r w:rsidRPr="007D4F88">
        <w:t xml:space="preserve">Total TU estimates: </w:t>
      </w:r>
      <w:r w:rsidR="003C6045">
        <w:t>4</w:t>
      </w:r>
      <w:r w:rsidR="00C52A0B">
        <w:t>.5</w:t>
      </w:r>
      <w:r w:rsidRPr="007D4F88">
        <w:t xml:space="preserve"> + </w:t>
      </w:r>
      <w:r w:rsidR="003C6045">
        <w:t>3</w:t>
      </w:r>
      <w:r w:rsidRPr="007D4F88">
        <w:t xml:space="preserve"> = </w:t>
      </w:r>
      <w:r w:rsidR="003C6045">
        <w:t>7</w:t>
      </w:r>
      <w:r w:rsidR="00C52A0B">
        <w:t>.5</w:t>
      </w:r>
    </w:p>
    <w:p w14:paraId="7864D5AF" w14:textId="6E2901E1" w:rsidR="006D6AD0" w:rsidRPr="00DE4CD1" w:rsidRDefault="006D6AD0" w:rsidP="006C2E80">
      <w:pPr>
        <w:rPr>
          <w:b/>
          <w:bCs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6268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97F7A6A" w:rsidR="00462685" w:rsidRPr="009C1010" w:rsidRDefault="00462685" w:rsidP="009C1010">
            <w:pPr>
              <w:pStyle w:val="TAL"/>
            </w:pPr>
            <w:r w:rsidRPr="009C101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3A8819BD" w:rsidR="00462685" w:rsidRPr="009C1010" w:rsidRDefault="00462685" w:rsidP="009C1010">
            <w:pPr>
              <w:pStyle w:val="TAL"/>
            </w:pPr>
            <w:r w:rsidRPr="009C1010">
              <w:t>TR 23.xxx</w:t>
            </w:r>
          </w:p>
        </w:tc>
        <w:tc>
          <w:tcPr>
            <w:tcW w:w="2409" w:type="dxa"/>
          </w:tcPr>
          <w:p w14:paraId="05C7C805" w14:textId="05311288" w:rsidR="00462685" w:rsidRPr="009C1010" w:rsidRDefault="00017644" w:rsidP="009C1010">
            <w:pPr>
              <w:pStyle w:val="TAL"/>
            </w:pPr>
            <w:r w:rsidRPr="00AC2536">
              <w:t>Study on support for 5G Femto</w:t>
            </w:r>
          </w:p>
        </w:tc>
        <w:tc>
          <w:tcPr>
            <w:tcW w:w="993" w:type="dxa"/>
          </w:tcPr>
          <w:p w14:paraId="28756523" w14:textId="77777777" w:rsidR="00462685" w:rsidRPr="009C1010" w:rsidRDefault="00462685" w:rsidP="009C1010">
            <w:pPr>
              <w:pStyle w:val="TAL"/>
            </w:pPr>
            <w:r w:rsidRPr="009C1010">
              <w:t>SA#96</w:t>
            </w:r>
          </w:p>
          <w:p w14:paraId="2D7CEA56" w14:textId="3AB5AA29" w:rsidR="00462685" w:rsidRPr="009C1010" w:rsidRDefault="00462685" w:rsidP="009C1010">
            <w:pPr>
              <w:pStyle w:val="TAL"/>
            </w:pPr>
            <w:r w:rsidRPr="009C1010">
              <w:t>June 2022</w:t>
            </w:r>
          </w:p>
        </w:tc>
        <w:tc>
          <w:tcPr>
            <w:tcW w:w="1074" w:type="dxa"/>
          </w:tcPr>
          <w:p w14:paraId="664DB471" w14:textId="77777777" w:rsidR="00462685" w:rsidRPr="009C1010" w:rsidRDefault="00462685" w:rsidP="009C1010">
            <w:pPr>
              <w:pStyle w:val="TAL"/>
            </w:pPr>
            <w:r w:rsidRPr="009C1010">
              <w:t>SA#97</w:t>
            </w:r>
          </w:p>
          <w:p w14:paraId="47484899" w14:textId="4E10532D" w:rsidR="00462685" w:rsidRPr="009C1010" w:rsidRDefault="00462685" w:rsidP="009C1010">
            <w:pPr>
              <w:pStyle w:val="TAL"/>
            </w:pPr>
            <w:r w:rsidRPr="009C1010">
              <w:t>September 2022</w:t>
            </w:r>
          </w:p>
        </w:tc>
        <w:tc>
          <w:tcPr>
            <w:tcW w:w="2186" w:type="dxa"/>
          </w:tcPr>
          <w:p w14:paraId="3B160081" w14:textId="277F348E" w:rsidR="00462685" w:rsidRPr="006C2E80" w:rsidRDefault="00017644" w:rsidP="009C1010">
            <w:pPr>
              <w:pStyle w:val="TAL"/>
            </w:pPr>
            <w:r>
              <w:t>Nokia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43F6AB" w14:textId="1528E98B" w:rsidR="00462685" w:rsidRPr="00156C4E" w:rsidRDefault="00462685" w:rsidP="00462685">
      <w:pPr>
        <w:rPr>
          <w:lang w:val="en-US"/>
        </w:rPr>
      </w:pPr>
      <w:r w:rsidRPr="00462685">
        <w:t xml:space="preserve">Rainer Liebhart, Nokia, </w:t>
      </w:r>
      <w:proofErr w:type="spellStart"/>
      <w:r w:rsidRPr="00156C4E">
        <w:rPr>
          <w:lang w:val="en-US"/>
        </w:rPr>
        <w:t>rainer</w:t>
      </w:r>
      <w:proofErr w:type="spellEnd"/>
      <w:r w:rsidRPr="00156C4E">
        <w:rPr>
          <w:lang w:val="en-US"/>
        </w:rPr>
        <w:t xml:space="preserve"> dot </w:t>
      </w:r>
      <w:proofErr w:type="spellStart"/>
      <w:r w:rsidRPr="00156C4E">
        <w:rPr>
          <w:lang w:val="en-US"/>
        </w:rPr>
        <w:t>liebhart</w:t>
      </w:r>
      <w:proofErr w:type="spellEnd"/>
      <w:r w:rsidRPr="00156C4E">
        <w:rPr>
          <w:lang w:val="en-US"/>
        </w:rPr>
        <w:t xml:space="preserve"> at </w:t>
      </w:r>
      <w:proofErr w:type="spellStart"/>
      <w:r w:rsidRPr="00156C4E">
        <w:rPr>
          <w:lang w:val="en-US"/>
        </w:rPr>
        <w:t>nokia</w:t>
      </w:r>
      <w:proofErr w:type="spellEnd"/>
      <w:r w:rsidRPr="00156C4E">
        <w:rPr>
          <w:lang w:val="en-US"/>
        </w:rPr>
        <w:t xml:space="preserve"> dot 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53AD2A44" w:rsidR="0033027D" w:rsidRPr="00462685" w:rsidRDefault="00462685" w:rsidP="006C2E80">
      <w:pPr>
        <w:pStyle w:val="Guidance"/>
        <w:rPr>
          <w:i w:val="0"/>
          <w:iCs/>
        </w:rPr>
      </w:pPr>
      <w:r w:rsidRPr="0046268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070D8C" w14:textId="1F89A8F1" w:rsidR="00017644" w:rsidRDefault="00017644" w:rsidP="00017644">
      <w:pPr>
        <w:rPr>
          <w:iCs/>
        </w:rPr>
      </w:pPr>
      <w:r>
        <w:rPr>
          <w:iCs/>
        </w:rPr>
        <w:t>RAN impact</w:t>
      </w:r>
      <w:r w:rsidR="0078421B">
        <w:rPr>
          <w:iCs/>
        </w:rPr>
        <w:t>s</w:t>
      </w:r>
      <w:r>
        <w:rPr>
          <w:iCs/>
        </w:rPr>
        <w:t xml:space="preserve"> covered by RAN WGs.</w:t>
      </w:r>
    </w:p>
    <w:p w14:paraId="252C728B" w14:textId="4091AAAD" w:rsid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lastRenderedPageBreak/>
        <w:t>S</w:t>
      </w:r>
      <w:r w:rsidR="00462685" w:rsidRPr="00462685">
        <w:rPr>
          <w:i w:val="0"/>
          <w:iCs/>
        </w:rPr>
        <w:t>ecurity aspects</w:t>
      </w:r>
      <w:r>
        <w:rPr>
          <w:i w:val="0"/>
          <w:iCs/>
        </w:rPr>
        <w:t xml:space="preserve"> covered by SA3.</w:t>
      </w:r>
    </w:p>
    <w:p w14:paraId="547E491E" w14:textId="64E32813" w:rsidR="00174617" w:rsidRP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t>OAM</w:t>
      </w:r>
      <w:r w:rsidR="00462685" w:rsidRPr="00462685">
        <w:rPr>
          <w:i w:val="0"/>
          <w:iCs/>
        </w:rPr>
        <w:t xml:space="preserve"> and charging aspects</w:t>
      </w:r>
      <w:r>
        <w:rPr>
          <w:i w:val="0"/>
          <w:iCs/>
        </w:rPr>
        <w:t xml:space="preserve"> covered by SA5.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1764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FF8D74B" w:rsidR="00017644" w:rsidRDefault="00017644" w:rsidP="00017644">
            <w:pPr>
              <w:pStyle w:val="TAL"/>
            </w:pPr>
            <w:r>
              <w:t>Nokia</w:t>
            </w:r>
          </w:p>
        </w:tc>
      </w:tr>
      <w:tr w:rsidR="0001764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10E5663" w:rsidR="00017644" w:rsidRDefault="00017644" w:rsidP="00017644">
            <w:pPr>
              <w:pStyle w:val="TAL"/>
            </w:pPr>
            <w:r>
              <w:t>Nokia Shanghai Bell</w:t>
            </w:r>
          </w:p>
        </w:tc>
      </w:tr>
      <w:tr w:rsidR="0001764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8FE6F71" w:rsidR="00017644" w:rsidRDefault="00017644" w:rsidP="00017644">
            <w:pPr>
              <w:pStyle w:val="TAL"/>
            </w:pPr>
            <w:r>
              <w:t>Verizon</w:t>
            </w:r>
          </w:p>
        </w:tc>
      </w:tr>
      <w:tr w:rsidR="0001764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017BAB" w:rsidR="00017644" w:rsidRDefault="00017644" w:rsidP="00017644">
            <w:pPr>
              <w:pStyle w:val="TAL"/>
            </w:pPr>
            <w:r>
              <w:t>BT</w:t>
            </w:r>
          </w:p>
        </w:tc>
      </w:tr>
      <w:tr w:rsidR="0001764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0C19D93" w:rsidR="00017644" w:rsidRDefault="00017644" w:rsidP="00017644">
            <w:pPr>
              <w:pStyle w:val="TAL"/>
            </w:pPr>
            <w:r>
              <w:t>KPN</w:t>
            </w:r>
          </w:p>
        </w:tc>
      </w:tr>
      <w:tr w:rsidR="0001764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EC7109B" w:rsidR="00017644" w:rsidRDefault="00017644" w:rsidP="00017644">
            <w:pPr>
              <w:pStyle w:val="TAL"/>
            </w:pPr>
            <w:proofErr w:type="spellStart"/>
            <w:r>
              <w:t>Matrixx</w:t>
            </w:r>
            <w:proofErr w:type="spellEnd"/>
          </w:p>
        </w:tc>
      </w:tr>
      <w:tr w:rsidR="0078421B" w14:paraId="54277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18490" w14:textId="77777777" w:rsidR="0078421B" w:rsidRDefault="0078421B" w:rsidP="0001764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07AF8" w14:textId="77777777" w:rsidR="008A327E" w:rsidRDefault="008A327E">
      <w:r>
        <w:separator/>
      </w:r>
    </w:p>
  </w:endnote>
  <w:endnote w:type="continuationSeparator" w:id="0">
    <w:p w14:paraId="4B3BD03A" w14:textId="77777777" w:rsidR="008A327E" w:rsidRDefault="008A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CC9D3" w14:textId="77777777" w:rsidR="008A327E" w:rsidRDefault="008A327E">
      <w:r>
        <w:separator/>
      </w:r>
    </w:p>
  </w:footnote>
  <w:footnote w:type="continuationSeparator" w:id="0">
    <w:p w14:paraId="770FB4D0" w14:textId="77777777" w:rsidR="008A327E" w:rsidRDefault="008A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17644"/>
    <w:rsid w:val="000205C5"/>
    <w:rsid w:val="00021B57"/>
    <w:rsid w:val="00025316"/>
    <w:rsid w:val="000341EC"/>
    <w:rsid w:val="00037C06"/>
    <w:rsid w:val="000405A5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A7016"/>
    <w:rsid w:val="000B0519"/>
    <w:rsid w:val="000B1ABD"/>
    <w:rsid w:val="000B61FD"/>
    <w:rsid w:val="000C0BF7"/>
    <w:rsid w:val="000C5FE3"/>
    <w:rsid w:val="000D122A"/>
    <w:rsid w:val="000D5B2E"/>
    <w:rsid w:val="000E55AD"/>
    <w:rsid w:val="000E630D"/>
    <w:rsid w:val="001001BD"/>
    <w:rsid w:val="00102222"/>
    <w:rsid w:val="00111ECB"/>
    <w:rsid w:val="00120541"/>
    <w:rsid w:val="001211F3"/>
    <w:rsid w:val="00127B5D"/>
    <w:rsid w:val="00133B51"/>
    <w:rsid w:val="00156C4E"/>
    <w:rsid w:val="00171925"/>
    <w:rsid w:val="00173998"/>
    <w:rsid w:val="00174617"/>
    <w:rsid w:val="001759A7"/>
    <w:rsid w:val="00187B45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56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4EE3"/>
    <w:rsid w:val="00347B74"/>
    <w:rsid w:val="00355CB6"/>
    <w:rsid w:val="00366257"/>
    <w:rsid w:val="0038516D"/>
    <w:rsid w:val="003869D7"/>
    <w:rsid w:val="003A08AA"/>
    <w:rsid w:val="003A1EB0"/>
    <w:rsid w:val="003B1B56"/>
    <w:rsid w:val="003C0F14"/>
    <w:rsid w:val="003C2DA6"/>
    <w:rsid w:val="003C35DE"/>
    <w:rsid w:val="003C6045"/>
    <w:rsid w:val="003C6DA6"/>
    <w:rsid w:val="003D2781"/>
    <w:rsid w:val="003D563C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68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6338"/>
    <w:rsid w:val="00667DD2"/>
    <w:rsid w:val="00671BBB"/>
    <w:rsid w:val="00682237"/>
    <w:rsid w:val="0068768B"/>
    <w:rsid w:val="006A0EF8"/>
    <w:rsid w:val="006A45BA"/>
    <w:rsid w:val="006B4280"/>
    <w:rsid w:val="006B4B1C"/>
    <w:rsid w:val="006C2E80"/>
    <w:rsid w:val="006C4991"/>
    <w:rsid w:val="006C4B41"/>
    <w:rsid w:val="006D6AD0"/>
    <w:rsid w:val="006E0F19"/>
    <w:rsid w:val="006E1FDA"/>
    <w:rsid w:val="006E5E87"/>
    <w:rsid w:val="006F1A44"/>
    <w:rsid w:val="00703151"/>
    <w:rsid w:val="00706A1A"/>
    <w:rsid w:val="00707673"/>
    <w:rsid w:val="007162BE"/>
    <w:rsid w:val="00721122"/>
    <w:rsid w:val="00722267"/>
    <w:rsid w:val="00730B12"/>
    <w:rsid w:val="00746F46"/>
    <w:rsid w:val="0075252A"/>
    <w:rsid w:val="00764B84"/>
    <w:rsid w:val="00765028"/>
    <w:rsid w:val="0078034D"/>
    <w:rsid w:val="0078421B"/>
    <w:rsid w:val="00790BCC"/>
    <w:rsid w:val="00795CEE"/>
    <w:rsid w:val="00796F94"/>
    <w:rsid w:val="007974F5"/>
    <w:rsid w:val="007A5AA5"/>
    <w:rsid w:val="007A6136"/>
    <w:rsid w:val="007B0F49"/>
    <w:rsid w:val="007B4AE1"/>
    <w:rsid w:val="007B7CE7"/>
    <w:rsid w:val="007C7E14"/>
    <w:rsid w:val="007D03D2"/>
    <w:rsid w:val="007D1AB2"/>
    <w:rsid w:val="007D2A5E"/>
    <w:rsid w:val="007D36CF"/>
    <w:rsid w:val="007D4F88"/>
    <w:rsid w:val="007F522E"/>
    <w:rsid w:val="007F7421"/>
    <w:rsid w:val="00801F7F"/>
    <w:rsid w:val="0080428C"/>
    <w:rsid w:val="00813C1F"/>
    <w:rsid w:val="008146A2"/>
    <w:rsid w:val="00815E93"/>
    <w:rsid w:val="00820FC0"/>
    <w:rsid w:val="00834A60"/>
    <w:rsid w:val="00837BCD"/>
    <w:rsid w:val="00850175"/>
    <w:rsid w:val="0085530D"/>
    <w:rsid w:val="00860E5F"/>
    <w:rsid w:val="00863E89"/>
    <w:rsid w:val="00872B3B"/>
    <w:rsid w:val="00873F9C"/>
    <w:rsid w:val="0088222A"/>
    <w:rsid w:val="008835FC"/>
    <w:rsid w:val="00885711"/>
    <w:rsid w:val="008901F6"/>
    <w:rsid w:val="00896C03"/>
    <w:rsid w:val="008A327E"/>
    <w:rsid w:val="008A495D"/>
    <w:rsid w:val="008A76FD"/>
    <w:rsid w:val="008B114B"/>
    <w:rsid w:val="008B2D09"/>
    <w:rsid w:val="008B519F"/>
    <w:rsid w:val="008C0E78"/>
    <w:rsid w:val="008C537F"/>
    <w:rsid w:val="008D658B"/>
    <w:rsid w:val="00902F00"/>
    <w:rsid w:val="009111C6"/>
    <w:rsid w:val="0091122D"/>
    <w:rsid w:val="00922FCB"/>
    <w:rsid w:val="00935CB0"/>
    <w:rsid w:val="00937C6F"/>
    <w:rsid w:val="009428A9"/>
    <w:rsid w:val="009437A2"/>
    <w:rsid w:val="00944B28"/>
    <w:rsid w:val="00956A6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C08"/>
    <w:rsid w:val="009B1936"/>
    <w:rsid w:val="009B493F"/>
    <w:rsid w:val="009C1010"/>
    <w:rsid w:val="009C2977"/>
    <w:rsid w:val="009C2DCC"/>
    <w:rsid w:val="009E6C21"/>
    <w:rsid w:val="009F7959"/>
    <w:rsid w:val="00A01A39"/>
    <w:rsid w:val="00A01CFF"/>
    <w:rsid w:val="00A10539"/>
    <w:rsid w:val="00A13BAC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30B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1919"/>
    <w:rsid w:val="00AE1B19"/>
    <w:rsid w:val="00AE25BF"/>
    <w:rsid w:val="00AF0C13"/>
    <w:rsid w:val="00B03AF5"/>
    <w:rsid w:val="00B03C01"/>
    <w:rsid w:val="00B04AA8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E3FDD"/>
    <w:rsid w:val="00BF7C9D"/>
    <w:rsid w:val="00C01E8C"/>
    <w:rsid w:val="00C02DF6"/>
    <w:rsid w:val="00C03E01"/>
    <w:rsid w:val="00C1261D"/>
    <w:rsid w:val="00C23582"/>
    <w:rsid w:val="00C23A9D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A0B"/>
    <w:rsid w:val="00C54E31"/>
    <w:rsid w:val="00C5591F"/>
    <w:rsid w:val="00C57419"/>
    <w:rsid w:val="00C57C50"/>
    <w:rsid w:val="00C715CA"/>
    <w:rsid w:val="00C7495D"/>
    <w:rsid w:val="00C77CE9"/>
    <w:rsid w:val="00C84ADE"/>
    <w:rsid w:val="00C85275"/>
    <w:rsid w:val="00C94BA3"/>
    <w:rsid w:val="00C95AED"/>
    <w:rsid w:val="00CA0968"/>
    <w:rsid w:val="00CA168E"/>
    <w:rsid w:val="00CB0647"/>
    <w:rsid w:val="00CB4236"/>
    <w:rsid w:val="00CC72A4"/>
    <w:rsid w:val="00CD3153"/>
    <w:rsid w:val="00CF6810"/>
    <w:rsid w:val="00D06117"/>
    <w:rsid w:val="00D13FB6"/>
    <w:rsid w:val="00D21FAC"/>
    <w:rsid w:val="00D31BDF"/>
    <w:rsid w:val="00D31CC8"/>
    <w:rsid w:val="00D32678"/>
    <w:rsid w:val="00D46BA1"/>
    <w:rsid w:val="00D521C1"/>
    <w:rsid w:val="00D54065"/>
    <w:rsid w:val="00D71F40"/>
    <w:rsid w:val="00D72B61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F6B0C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79D2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88"/>
    <w:rsid w:val="00F41A27"/>
    <w:rsid w:val="00F4338D"/>
    <w:rsid w:val="00F436EF"/>
    <w:rsid w:val="00F440D3"/>
    <w:rsid w:val="00F446AC"/>
    <w:rsid w:val="00F46EAF"/>
    <w:rsid w:val="00F475B4"/>
    <w:rsid w:val="00F5774F"/>
    <w:rsid w:val="00F60DD3"/>
    <w:rsid w:val="00F62688"/>
    <w:rsid w:val="00F642EA"/>
    <w:rsid w:val="00F74441"/>
    <w:rsid w:val="00F76BE5"/>
    <w:rsid w:val="00F83D11"/>
    <w:rsid w:val="00F921F1"/>
    <w:rsid w:val="00FA6086"/>
    <w:rsid w:val="00FB127E"/>
    <w:rsid w:val="00FC0804"/>
    <w:rsid w:val="00FC3B6D"/>
    <w:rsid w:val="00FD3A4E"/>
    <w:rsid w:val="00FD4918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7D4F88"/>
    <w:rPr>
      <w:rFonts w:ascii="Arial" w:hAnsi="Arial"/>
      <w:sz w:val="32"/>
      <w:lang w:eastAsia="ja-JP"/>
    </w:rPr>
  </w:style>
  <w:style w:type="character" w:customStyle="1" w:styleId="NOZchn">
    <w:name w:val="NO Zchn"/>
    <w:link w:val="NO"/>
    <w:rsid w:val="007D4F88"/>
    <w:rPr>
      <w:color w:val="000000"/>
      <w:lang w:eastAsia="ja-JP"/>
    </w:rPr>
  </w:style>
  <w:style w:type="character" w:customStyle="1" w:styleId="B1Char">
    <w:name w:val="B1 Char"/>
    <w:link w:val="B1"/>
    <w:locked/>
    <w:rsid w:val="007D4F88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C23A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3A9D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B2Char">
    <w:name w:val="B2 Char"/>
    <w:link w:val="B2"/>
    <w:rsid w:val="009A7C0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70724-40FC-4AD9-A503-97DF8606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Nokia-user1</cp:lastModifiedBy>
  <cp:revision>15</cp:revision>
  <cp:lastPrinted>2000-02-29T11:31:00Z</cp:lastPrinted>
  <dcterms:created xsi:type="dcterms:W3CDTF">2021-10-21T11:33:00Z</dcterms:created>
  <dcterms:modified xsi:type="dcterms:W3CDTF">2021-11-08T14:50:00Z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