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4A14428"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5371D404"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39C8C35D" w14:textId="3CB38BA2" w:rsidR="009C5777" w:rsidRDefault="009C5777" w:rsidP="00F30FB8">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65FBA8DD" w14:textId="77777777" w:rsidR="009C5777" w:rsidRDefault="009C5777" w:rsidP="009C5777">
      <w:pPr>
        <w:pStyle w:val="B2"/>
        <w:spacing w:after="0"/>
        <w:rPr>
          <w:lang w:eastAsia="zh-CN"/>
        </w:rPr>
      </w:pPr>
    </w:p>
    <w:p w14:paraId="028A1D93" w14:textId="65124572" w:rsidR="009C5777" w:rsidRPr="00402749" w:rsidRDefault="009C5777" w:rsidP="009C5777">
      <w:pPr>
        <w:pStyle w:val="B2"/>
        <w:spacing w:after="0"/>
        <w:ind w:left="567" w:firstLine="0"/>
        <w:rPr>
          <w:lang w:eastAsia="zh-CN"/>
        </w:rPr>
      </w:pPr>
      <w:r>
        <w:rPr>
          <w:lang w:eastAsia="zh-CN"/>
        </w:rPr>
        <w:t>. 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2DD2C051"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 xml:space="preserve">MM context alone.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676D2E4B" w:rsidR="009C5777" w:rsidRDefault="009C5777" w:rsidP="009C5777">
      <w:pPr>
        <w:pStyle w:val="B1"/>
        <w:ind w:firstLine="0"/>
        <w:rPr>
          <w:lang w:eastAsia="zh-CN"/>
        </w:rPr>
      </w:pPr>
      <w:r w:rsidRPr="000373A1">
        <w:rPr>
          <w:lang w:eastAsia="zh-CN"/>
        </w:rPr>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in 3GPP system,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lastRenderedPageBreak/>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49EA46A4" w:rsidR="00FB07D8" w:rsidRDefault="006F0835" w:rsidP="00FD56F9">
      <w:pPr>
        <w:pStyle w:val="B1"/>
      </w:pPr>
      <w:r>
        <w:rPr>
          <w:lang w:val="en-IN" w:eastAsia="zh-CN"/>
        </w:rPr>
        <w:t>1</w:t>
      </w:r>
      <w:r w:rsidR="008D5B46">
        <w:rPr>
          <w:lang w:val="en-IN" w:eastAsia="zh-CN"/>
        </w:rPr>
        <w:t>)</w:t>
      </w:r>
      <w:r w:rsidR="009236AF">
        <w:tab/>
      </w:r>
      <w:r w:rsidR="00752079">
        <w:t xml:space="preserve">Objective </w:t>
      </w:r>
      <w:r>
        <w:t xml:space="preserve">1 </w:t>
      </w:r>
      <w:r w:rsidR="00752079">
        <w:t>(WT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the UEs context</w:t>
      </w:r>
      <w:r w:rsidR="00AB4ED8">
        <w:t>s</w:t>
      </w:r>
      <w:r w:rsidR="009236AF">
        <w:t xml:space="preserve"> at both UE and network side (e.g AMF, SMF)</w:t>
      </w:r>
      <w:r>
        <w:t xml:space="preserve"> is maintained</w:t>
      </w:r>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 xml:space="preserve">s </w:t>
      </w:r>
      <w:r w:rsidR="009236AF">
        <w:t xml:space="preserve">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32107415" w14:textId="736F69B5"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6F0835">
        <w:rPr>
          <w:lang w:eastAsia="zh-CN"/>
        </w:rPr>
        <w:t>Study the mechanisms in which the “unavailability period” is determined for the UE based on co-ordination between UE-5GC and 5GC-AF(s).</w:t>
      </w:r>
    </w:p>
    <w:p w14:paraId="304CE321" w14:textId="18B8484D" w:rsidR="0066279B" w:rsidRDefault="00316ACB" w:rsidP="00FD56F9">
      <w:pPr>
        <w:pStyle w:val="NO"/>
      </w:pPr>
      <w:r>
        <w:t>NOTE</w:t>
      </w:r>
      <w:r w:rsidR="00A21DF5">
        <w:rPr>
          <w:iCs/>
        </w:rPr>
        <w:t> 1</w:t>
      </w:r>
      <w:r>
        <w:t xml:space="preserv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2F502F01" w14:textId="7ABF04B2" w:rsidR="00C6497C" w:rsidRPr="00FD56F9" w:rsidRDefault="00C6497C" w:rsidP="00C6497C">
      <w:pPr>
        <w:pStyle w:val="NO"/>
      </w:pPr>
      <w:r>
        <w:t>NOTE</w:t>
      </w:r>
      <w:r>
        <w:rPr>
          <w:iCs/>
        </w:rPr>
        <w:t> 2</w:t>
      </w:r>
      <w:r>
        <w:t xml:space="preserve">: </w:t>
      </w:r>
      <w:r>
        <w:tab/>
        <w:t xml:space="preserve">The </w:t>
      </w:r>
      <w:r w:rsidRPr="009E0DE1">
        <w:rPr>
          <w:rFonts w:eastAsia="Batang"/>
          <w:lang w:eastAsia="ko-KR"/>
        </w:rPr>
        <w:t xml:space="preserve">RM-DEREGISTERED </w:t>
      </w:r>
      <w:r>
        <w:t xml:space="preserve">state and re-register again above indicates today’s implementations, the solutions </w:t>
      </w:r>
      <w:r w:rsidR="00D400A8">
        <w:t>in this study can</w:t>
      </w:r>
      <w:r>
        <w:t xml:space="preserve"> aim to achieve above objectives by retaining the UE in </w:t>
      </w:r>
      <w:r w:rsidRPr="009E0DE1">
        <w:rPr>
          <w:rFonts w:eastAsia="Batang"/>
          <w:lang w:eastAsia="ko-KR"/>
        </w:rPr>
        <w:t>RM-REGISTERED</w:t>
      </w:r>
      <w:r>
        <w:rPr>
          <w:rFonts w:eastAsia="Batang"/>
          <w:lang w:eastAsia="ko-KR"/>
        </w:rPr>
        <w:t xml:space="preserve"> state</w:t>
      </w:r>
      <w:r>
        <w:t>.</w:t>
      </w:r>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bookmarkStart w:id="0" w:name="_GoBack"/>
      <w:bookmarkEnd w:id="0"/>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lastRenderedPageBreak/>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8EB3" w16cex:dateUtc="2021-10-13T15:58:00Z"/>
  <w16cex:commentExtensible w16cex:durableId="25118242" w16cex:dateUtc="2021-10-13T15:05:00Z"/>
  <w16cex:commentExtensible w16cex:durableId="251182D0" w16cex:dateUtc="2021-10-13T15:07:00Z"/>
  <w16cex:commentExtensible w16cex:durableId="25118549" w16cex:dateUtc="2021-10-13T15:18:00Z"/>
  <w16cex:commentExtensible w16cex:durableId="25118AAF" w16cex:dateUtc="2021-10-13T15:41:00Z"/>
  <w16cex:commentExtensible w16cex:durableId="25118CB9" w16cex:dateUtc="2021-10-13T15:50:00Z"/>
  <w16cex:commentExtensible w16cex:durableId="25118BE0" w16cex:dateUtc="2021-10-13T15:46:00Z"/>
  <w16cex:commentExtensible w16cex:durableId="25118E2C" w16cex:dateUtc="2021-10-13T15:56:00Z"/>
  <w16cex:commentExtensible w16cex:durableId="25118CE4" w16cex:dateUtc="2021-10-1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ECE64" w16cid:durableId="25118EB3"/>
  <w16cid:commentId w16cid:paraId="52208D27" w16cid:durableId="25118242"/>
  <w16cid:commentId w16cid:paraId="7DC2A22C" w16cid:durableId="251182D0"/>
  <w16cid:commentId w16cid:paraId="5CB7D2FC" w16cid:durableId="25118549"/>
  <w16cid:commentId w16cid:paraId="1DA87601" w16cid:durableId="25118AAF"/>
  <w16cid:commentId w16cid:paraId="7DE69AA8" w16cid:durableId="25118CB9"/>
  <w16cid:commentId w16cid:paraId="2497E80B" w16cid:durableId="25118BE0"/>
  <w16cid:commentId w16cid:paraId="22AF6ED8" w16cid:durableId="25118E2C"/>
  <w16cid:commentId w16cid:paraId="38EB9A80" w16cid:durableId="25118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C7207" w14:textId="77777777" w:rsidR="00E719D1" w:rsidRDefault="00E719D1">
      <w:r>
        <w:separator/>
      </w:r>
    </w:p>
  </w:endnote>
  <w:endnote w:type="continuationSeparator" w:id="0">
    <w:p w14:paraId="00CAAD66" w14:textId="77777777" w:rsidR="00E719D1" w:rsidRDefault="00E7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43475" w14:textId="77777777" w:rsidR="00E719D1" w:rsidRDefault="00E719D1">
      <w:r>
        <w:separator/>
      </w:r>
    </w:p>
  </w:footnote>
  <w:footnote w:type="continuationSeparator" w:id="0">
    <w:p w14:paraId="72E60A05" w14:textId="77777777" w:rsidR="00E719D1" w:rsidRDefault="00E71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5316"/>
    <w:rsid w:val="00030C76"/>
    <w:rsid w:val="00037C06"/>
    <w:rsid w:val="00044DAE"/>
    <w:rsid w:val="00052451"/>
    <w:rsid w:val="00052BF8"/>
    <w:rsid w:val="000551DA"/>
    <w:rsid w:val="00057116"/>
    <w:rsid w:val="00062EFF"/>
    <w:rsid w:val="00064CB2"/>
    <w:rsid w:val="00066954"/>
    <w:rsid w:val="00067741"/>
    <w:rsid w:val="00072A56"/>
    <w:rsid w:val="00074438"/>
    <w:rsid w:val="00075BF8"/>
    <w:rsid w:val="00082CCB"/>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2374"/>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3FC"/>
    <w:rsid w:val="005A3D4D"/>
    <w:rsid w:val="005A7577"/>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33A4"/>
    <w:rsid w:val="00667993"/>
    <w:rsid w:val="00667DD2"/>
    <w:rsid w:val="00671BBB"/>
    <w:rsid w:val="00682237"/>
    <w:rsid w:val="006968DA"/>
    <w:rsid w:val="006A0EF8"/>
    <w:rsid w:val="006A39D3"/>
    <w:rsid w:val="006A45BA"/>
    <w:rsid w:val="006B4280"/>
    <w:rsid w:val="006B4B1C"/>
    <w:rsid w:val="006C2E80"/>
    <w:rsid w:val="006C4991"/>
    <w:rsid w:val="006D3588"/>
    <w:rsid w:val="006D4E48"/>
    <w:rsid w:val="006E0B10"/>
    <w:rsid w:val="006E0F19"/>
    <w:rsid w:val="006E1FDA"/>
    <w:rsid w:val="006E5E87"/>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248D"/>
    <w:rsid w:val="00B14709"/>
    <w:rsid w:val="00B17BA1"/>
    <w:rsid w:val="00B2743D"/>
    <w:rsid w:val="00B3015C"/>
    <w:rsid w:val="00B31AF9"/>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B0647"/>
    <w:rsid w:val="00CB1E09"/>
    <w:rsid w:val="00CB4236"/>
    <w:rsid w:val="00CB6646"/>
    <w:rsid w:val="00CC72A4"/>
    <w:rsid w:val="00CD3153"/>
    <w:rsid w:val="00CD55AA"/>
    <w:rsid w:val="00CF196D"/>
    <w:rsid w:val="00CF6810"/>
    <w:rsid w:val="00CF79D7"/>
    <w:rsid w:val="00D034A7"/>
    <w:rsid w:val="00D06117"/>
    <w:rsid w:val="00D21FAC"/>
    <w:rsid w:val="00D27F6E"/>
    <w:rsid w:val="00D31958"/>
    <w:rsid w:val="00D31CC8"/>
    <w:rsid w:val="00D32678"/>
    <w:rsid w:val="00D400A8"/>
    <w:rsid w:val="00D415CF"/>
    <w:rsid w:val="00D521C1"/>
    <w:rsid w:val="00D71F40"/>
    <w:rsid w:val="00D75727"/>
    <w:rsid w:val="00D77416"/>
    <w:rsid w:val="00D774D0"/>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108C"/>
    <w:rsid w:val="00E0213F"/>
    <w:rsid w:val="00E033E0"/>
    <w:rsid w:val="00E047AE"/>
    <w:rsid w:val="00E1026B"/>
    <w:rsid w:val="00E13CB2"/>
    <w:rsid w:val="00E14EF8"/>
    <w:rsid w:val="00E16A38"/>
    <w:rsid w:val="00E20C37"/>
    <w:rsid w:val="00E2220B"/>
    <w:rsid w:val="00E34F05"/>
    <w:rsid w:val="00E3623C"/>
    <w:rsid w:val="00E418DE"/>
    <w:rsid w:val="00E45D05"/>
    <w:rsid w:val="00E52C57"/>
    <w:rsid w:val="00E57E7D"/>
    <w:rsid w:val="00E719D1"/>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AAE4B-3F89-4E33-A130-E41B4685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30</cp:revision>
  <cp:lastPrinted>2000-02-29T11:31:00Z</cp:lastPrinted>
  <dcterms:created xsi:type="dcterms:W3CDTF">2021-10-13T15:03:00Z</dcterms:created>
  <dcterms:modified xsi:type="dcterms:W3CDTF">2021-10-19T05:10:00Z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