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14126" w:rsidR="001E41F3" w:rsidRPr="00424933" w:rsidRDefault="001E41F3" w:rsidP="00424933">
      <w:pPr>
        <w:pStyle w:val="CRCoverPage"/>
        <w:tabs>
          <w:tab w:val="right" w:pos="9639"/>
        </w:tabs>
        <w:rPr>
          <w:b/>
          <w:i/>
          <w:noProof/>
          <w:sz w:val="28"/>
          <w:lang w:val="en-US"/>
        </w:rPr>
      </w:pPr>
      <w:r>
        <w:rPr>
          <w:b/>
          <w:noProof/>
          <w:sz w:val="24"/>
        </w:rPr>
        <w:t>3GPP TSG-</w:t>
      </w:r>
      <w:r w:rsidR="00DF6CAE">
        <w:fldChar w:fldCharType="begin"/>
      </w:r>
      <w:r w:rsidR="00DF6CAE">
        <w:instrText xml:space="preserve"> DOCPROPERTY  TSG/WGRef  \* MERGEFORMAT </w:instrText>
      </w:r>
      <w:r w:rsidR="00DF6CAE">
        <w:fldChar w:fldCharType="separate"/>
      </w:r>
      <w:r w:rsidR="002F4CFA">
        <w:rPr>
          <w:b/>
          <w:noProof/>
          <w:sz w:val="24"/>
        </w:rPr>
        <w:t>SA2</w:t>
      </w:r>
      <w:r w:rsidR="00DF6CAE">
        <w:rPr>
          <w:b/>
          <w:noProof/>
          <w:sz w:val="24"/>
        </w:rPr>
        <w:fldChar w:fldCharType="end"/>
      </w:r>
      <w:r w:rsidR="00C66BA2">
        <w:rPr>
          <w:b/>
          <w:noProof/>
          <w:sz w:val="24"/>
        </w:rPr>
        <w:t xml:space="preserve"> </w:t>
      </w:r>
      <w:r>
        <w:rPr>
          <w:b/>
          <w:noProof/>
          <w:sz w:val="24"/>
        </w:rPr>
        <w:t>Meeting #</w:t>
      </w:r>
      <w:r w:rsidR="002F4CFA">
        <w:rPr>
          <w:b/>
          <w:noProof/>
          <w:sz w:val="24"/>
        </w:rPr>
        <w:t>14</w:t>
      </w:r>
      <w:r w:rsidR="00840011">
        <w:rPr>
          <w:b/>
          <w:noProof/>
          <w:sz w:val="24"/>
        </w:rPr>
        <w:t>7</w:t>
      </w:r>
      <w:r w:rsidR="002F4CFA">
        <w:rPr>
          <w:b/>
          <w:noProof/>
          <w:sz w:val="24"/>
        </w:rPr>
        <w:t>E</w:t>
      </w:r>
      <w:r>
        <w:rPr>
          <w:b/>
          <w:i/>
          <w:noProof/>
          <w:sz w:val="28"/>
        </w:rPr>
        <w:tab/>
      </w:r>
      <w:r w:rsidR="00424933" w:rsidRPr="00424933">
        <w:rPr>
          <w:b/>
          <w:bCs/>
          <w:i/>
          <w:noProof/>
          <w:sz w:val="28"/>
          <w:lang w:val="en-US"/>
        </w:rPr>
        <w:t>S2-2107680</w:t>
      </w:r>
      <w:r w:rsidR="00D91937">
        <w:rPr>
          <w:b/>
          <w:i/>
          <w:noProof/>
          <w:sz w:val="28"/>
        </w:rPr>
        <w:t xml:space="preserve"> </w:t>
      </w:r>
    </w:p>
    <w:p w14:paraId="7CB45193" w14:textId="21331454" w:rsidR="001E41F3" w:rsidRDefault="00DF6CAE"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40011">
        <w:rPr>
          <w:rFonts w:eastAsia="Arial Unicode MS" w:cs="Arial"/>
          <w:b/>
          <w:bCs/>
          <w:sz w:val="24"/>
        </w:rPr>
        <w:t>October 20</w:t>
      </w:r>
      <w:r w:rsidR="004679D8">
        <w:rPr>
          <w:rFonts w:eastAsia="Arial Unicode MS" w:cs="Arial"/>
          <w:b/>
          <w:bCs/>
          <w:sz w:val="24"/>
        </w:rPr>
        <w:t xml:space="preserve"> – </w:t>
      </w:r>
      <w:r w:rsidR="00840011">
        <w:rPr>
          <w:rFonts w:eastAsia="Arial Unicode MS" w:cs="Arial"/>
          <w:b/>
          <w:bCs/>
          <w:sz w:val="24"/>
        </w:rPr>
        <w:t xml:space="preserve">October </w:t>
      </w:r>
      <w:r w:rsidR="00A434DD">
        <w:rPr>
          <w:rFonts w:eastAsia="Arial Unicode MS" w:cs="Arial"/>
          <w:b/>
          <w:bCs/>
          <w:sz w:val="24"/>
        </w:rPr>
        <w:t>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A216F"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w:t>
            </w:r>
            <w:r w:rsidR="00840011">
              <w:rPr>
                <w:b/>
                <w:noProof/>
                <w:sz w:val="28"/>
              </w:rPr>
              <w:t>48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9148D60" w:rsidR="001E41F3" w:rsidRPr="00410371" w:rsidRDefault="00840011" w:rsidP="00312E7E">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4EB0F" w:rsidR="001E41F3" w:rsidRPr="00410371" w:rsidRDefault="0000411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57B45" w:rsidR="001E41F3" w:rsidRPr="00410371" w:rsidRDefault="00D76C49">
            <w:pPr>
              <w:pStyle w:val="CRCoverPage"/>
              <w:spacing w:after="0"/>
              <w:jc w:val="center"/>
              <w:rPr>
                <w:noProof/>
                <w:sz w:val="28"/>
              </w:rPr>
            </w:pPr>
            <w:r w:rsidRPr="00D76C49">
              <w:rPr>
                <w:b/>
                <w:noProof/>
                <w:sz w:val="28"/>
              </w:rPr>
              <w:t>17.</w:t>
            </w:r>
            <w:r w:rsidR="00A85A65">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5ACAD" w:rsidR="001E41F3" w:rsidRDefault="00A85A65">
            <w:pPr>
              <w:pStyle w:val="CRCoverPage"/>
              <w:spacing w:after="0"/>
              <w:ind w:left="100"/>
              <w:rPr>
                <w:noProof/>
              </w:rPr>
            </w:pPr>
            <w:r>
              <w:t xml:space="preserve">Application selection of </w:t>
            </w:r>
            <w:r w:rsidR="00604F0B">
              <w:t>DNS Procedures</w:t>
            </w:r>
            <w:r>
              <w:t xml:space="preserve"> </w:t>
            </w:r>
            <w:r w:rsidRPr="00A85A65">
              <w:t>for MEC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D51E4" w:rsidR="001E41F3" w:rsidRDefault="0084001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ABFCD" w:rsidR="001E41F3" w:rsidRDefault="00B44D09">
            <w:pPr>
              <w:pStyle w:val="CRCoverPage"/>
              <w:spacing w:after="0"/>
              <w:ind w:left="100"/>
              <w:rPr>
                <w:noProof/>
              </w:rPr>
            </w:pPr>
            <w:r>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E8AE2" w:rsidR="001E41F3" w:rsidRDefault="00D76C49">
            <w:pPr>
              <w:pStyle w:val="CRCoverPage"/>
              <w:spacing w:after="0"/>
              <w:ind w:left="100"/>
              <w:rPr>
                <w:noProof/>
              </w:rPr>
            </w:pPr>
            <w:r>
              <w:t>2021-</w:t>
            </w:r>
            <w:r w:rsidR="00840011">
              <w:t>10</w:t>
            </w:r>
            <w:r>
              <w:t>-</w:t>
            </w:r>
            <w:r w:rsidR="002D51F5">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EF30B7" w:rsidR="001E41F3" w:rsidRDefault="002D51F5" w:rsidP="00D24991">
            <w:pPr>
              <w:pStyle w:val="CRCoverPage"/>
              <w:spacing w:after="0"/>
              <w:ind w:left="100" w:right="-609"/>
              <w:rPr>
                <w:b/>
                <w:noProof/>
              </w:rPr>
            </w:pPr>
            <w:r>
              <w:rPr>
                <w:b/>
                <w:i/>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F7F18" w14:textId="3F123898" w:rsidR="00840011" w:rsidRPr="00841CB0" w:rsidRDefault="00604F0B" w:rsidP="00840011">
            <w:pPr>
              <w:pStyle w:val="CRCoverPage"/>
              <w:spacing w:after="0"/>
              <w:ind w:left="100"/>
              <w:rPr>
                <w:lang w:val="en-US" w:eastAsia="en-GB"/>
              </w:rPr>
            </w:pPr>
            <w:r>
              <w:rPr>
                <w:lang w:val="en-US" w:eastAsia="en-GB"/>
              </w:rPr>
              <w:t xml:space="preserve">Update </w:t>
            </w:r>
            <w:r w:rsidR="00840011">
              <w:rPr>
                <w:lang w:val="en-US" w:eastAsia="en-GB"/>
              </w:rPr>
              <w:t xml:space="preserve">Clause </w:t>
            </w:r>
            <w:r w:rsidR="00840011" w:rsidRPr="00840011">
              <w:rPr>
                <w:lang w:eastAsia="en-GB"/>
              </w:rPr>
              <w:t>6.2.3.2.2</w:t>
            </w:r>
            <w:r w:rsidR="00840011">
              <w:rPr>
                <w:lang w:eastAsia="en-GB"/>
              </w:rPr>
              <w:t xml:space="preserve"> of TS 23.548 </w:t>
            </w:r>
            <w:r>
              <w:rPr>
                <w:lang w:eastAsia="en-GB"/>
              </w:rPr>
              <w:t>to address the Editor’s Note</w:t>
            </w:r>
          </w:p>
          <w:p w14:paraId="708AA7DE" w14:textId="08A72070" w:rsidR="00084934" w:rsidRPr="00841CB0" w:rsidRDefault="00084934" w:rsidP="005922FA">
            <w:pPr>
              <w:pStyle w:val="CRCoverPage"/>
              <w:spacing w:after="0"/>
              <w:ind w:left="100"/>
              <w:rPr>
                <w:lang w:val="en-US" w:eastAsia="en-GB"/>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897170" w:rsidR="00841CB0" w:rsidRDefault="00B44D09" w:rsidP="008D6E3D">
            <w:pPr>
              <w:pStyle w:val="CRCoverPage"/>
              <w:spacing w:after="0"/>
              <w:ind w:left="100"/>
              <w:rPr>
                <w:noProof/>
              </w:rPr>
            </w:pPr>
            <w:r>
              <w:rPr>
                <w:noProof/>
              </w:rPr>
              <w:t>Clarify the</w:t>
            </w:r>
            <w:r w:rsidR="00604F0B">
              <w:rPr>
                <w:noProof/>
              </w:rPr>
              <w:t xml:space="preserve"> mechanisms for the applications on the UE to envoke operator provided DNS settings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B389E" w:rsidR="001E41F3" w:rsidRDefault="00B44D09">
            <w:pPr>
              <w:pStyle w:val="CRCoverPage"/>
              <w:spacing w:after="0"/>
              <w:ind w:left="100"/>
              <w:rPr>
                <w:noProof/>
              </w:rPr>
            </w:pPr>
            <w:r>
              <w:rPr>
                <w:noProof/>
              </w:rPr>
              <w:t>May cause confusion on how MNO DNS is selected for edge application server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6976A" w:rsidR="001E41F3" w:rsidRDefault="00840011">
            <w:pPr>
              <w:pStyle w:val="CRCoverPage"/>
              <w:spacing w:after="0"/>
              <w:ind w:left="100"/>
              <w:rPr>
                <w:noProof/>
              </w:rPr>
            </w:pPr>
            <w:r w:rsidRPr="00840011">
              <w:rPr>
                <w:lang w:eastAsia="en-GB"/>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05105AA3" w14:textId="77777777" w:rsidR="00840011" w:rsidRDefault="00840011" w:rsidP="00840011">
      <w:pPr>
        <w:pStyle w:val="Heading5"/>
      </w:pPr>
      <w:bookmarkStart w:id="8" w:name="_Toc66367646"/>
      <w:bookmarkStart w:id="9" w:name="_Toc66367709"/>
      <w:bookmarkStart w:id="10" w:name="_Toc69743770"/>
      <w:bookmarkStart w:id="11" w:name="_Toc73524681"/>
      <w:bookmarkStart w:id="12" w:name="_Toc73527585"/>
      <w:bookmarkStart w:id="13" w:name="_Toc73950261"/>
      <w:bookmarkStart w:id="14" w:name="_Toc81492192"/>
      <w:bookmarkStart w:id="15" w:name="_Toc81492756"/>
      <w:bookmarkStart w:id="16" w:name="_Toc81816517"/>
      <w:bookmarkStart w:id="17" w:name="_Toc81798509"/>
      <w:bookmarkEnd w:id="1"/>
      <w:bookmarkEnd w:id="2"/>
      <w:bookmarkEnd w:id="3"/>
      <w:bookmarkEnd w:id="4"/>
      <w:bookmarkEnd w:id="5"/>
      <w:bookmarkEnd w:id="6"/>
      <w:bookmarkEnd w:id="7"/>
      <w:r>
        <w:t>6.2.3.2.2</w:t>
      </w:r>
      <w:r>
        <w:tab/>
        <w:t>EAS Discovery Procedure with EASDF</w:t>
      </w:r>
      <w:bookmarkEnd w:id="8"/>
      <w:bookmarkEnd w:id="9"/>
      <w:bookmarkEnd w:id="10"/>
      <w:bookmarkEnd w:id="11"/>
      <w:bookmarkEnd w:id="12"/>
      <w:bookmarkEnd w:id="13"/>
      <w:bookmarkEnd w:id="14"/>
      <w:bookmarkEnd w:id="15"/>
      <w:bookmarkEnd w:id="16"/>
      <w:bookmarkEnd w:id="17"/>
    </w:p>
    <w:p w14:paraId="5F71CD4B" w14:textId="77777777" w:rsidR="00840011" w:rsidRDefault="00840011" w:rsidP="00840011">
      <w:r>
        <w:t>For the case that the UE DNS Query is to be handled by EASDF, the following applies.</w:t>
      </w:r>
    </w:p>
    <w:p w14:paraId="2BDDAB49" w14:textId="77777777" w:rsidR="00840011" w:rsidRDefault="00840011" w:rsidP="00840011">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w:t>
      </w:r>
      <w:proofErr w:type="gramStart"/>
      <w:r w:rsidRPr="00363FEB">
        <w:t>clause</w:t>
      </w:r>
      <w:r>
        <w:t> </w:t>
      </w:r>
      <w:r w:rsidRPr="00D6060D">
        <w:t xml:space="preserve"> 6.2.3.4.</w:t>
      </w:r>
      <w:proofErr w:type="gramEnd"/>
      <w:r w:rsidRPr="00D6060D">
        <w:t xml:space="preserve">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7200DEB7" w14:textId="77777777" w:rsidR="00840011" w:rsidRDefault="00840011" w:rsidP="00840011">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266D1276" w14:textId="77777777" w:rsidR="00840011" w:rsidRDefault="00840011" w:rsidP="00840011">
      <w:pPr>
        <w:pStyle w:val="B2"/>
      </w:pPr>
      <w:r>
        <w:t>-</w:t>
      </w:r>
      <w:r>
        <w:tab/>
        <w:t>DNS Handling Information Identity</w:t>
      </w:r>
    </w:p>
    <w:p w14:paraId="4169F5A2" w14:textId="77777777" w:rsidR="00840011" w:rsidRDefault="00840011" w:rsidP="00840011">
      <w:pPr>
        <w:pStyle w:val="B2"/>
      </w:pPr>
      <w:r>
        <w:t>-</w:t>
      </w:r>
      <w:r>
        <w:tab/>
        <w:t>Node Level DNS message detection template</w:t>
      </w:r>
    </w:p>
    <w:p w14:paraId="19012D9B" w14:textId="77777777" w:rsidR="00840011" w:rsidRDefault="00840011" w:rsidP="00840011">
      <w:pPr>
        <w:pStyle w:val="B3"/>
      </w:pPr>
      <w:r>
        <w:t>-</w:t>
      </w:r>
      <w:r>
        <w:tab/>
        <w:t>Node Level DNS message detection template ID</w:t>
      </w:r>
    </w:p>
    <w:p w14:paraId="5D3F6069" w14:textId="77777777" w:rsidR="00840011" w:rsidRDefault="00840011" w:rsidP="00840011">
      <w:pPr>
        <w:pStyle w:val="B3"/>
      </w:pPr>
      <w:r>
        <w:t>-</w:t>
      </w:r>
      <w:r>
        <w:tab/>
        <w:t>DNS message type = DNS Query or DNS Response:</w:t>
      </w:r>
    </w:p>
    <w:p w14:paraId="63627276" w14:textId="77777777" w:rsidR="00840011" w:rsidRDefault="00840011" w:rsidP="00840011">
      <w:pPr>
        <w:pStyle w:val="B4"/>
      </w:pPr>
      <w:r>
        <w:t>-</w:t>
      </w:r>
      <w:r>
        <w:tab/>
        <w:t>If DNS message type = DNS Query:</w:t>
      </w:r>
    </w:p>
    <w:p w14:paraId="52CDFC4C" w14:textId="77777777" w:rsidR="00840011" w:rsidRDefault="00840011" w:rsidP="00840011">
      <w:pPr>
        <w:pStyle w:val="B5"/>
      </w:pPr>
      <w:r>
        <w:t>-</w:t>
      </w:r>
      <w:r>
        <w:tab/>
        <w:t>Array of (FQDN ranges).</w:t>
      </w:r>
    </w:p>
    <w:p w14:paraId="4354CADF" w14:textId="77777777" w:rsidR="00840011" w:rsidRDefault="00840011" w:rsidP="00840011">
      <w:pPr>
        <w:pStyle w:val="B4"/>
      </w:pPr>
      <w:r>
        <w:t>-</w:t>
      </w:r>
      <w:r>
        <w:tab/>
        <w:t>If DNS message type = DNS Response:</w:t>
      </w:r>
    </w:p>
    <w:p w14:paraId="26F7AFFE" w14:textId="77777777" w:rsidR="00840011" w:rsidRDefault="00840011" w:rsidP="00840011">
      <w:pPr>
        <w:pStyle w:val="B5"/>
      </w:pPr>
      <w:r>
        <w:t>-</w:t>
      </w:r>
      <w:r>
        <w:tab/>
        <w:t>Array of FQDN ranges and/or array of EAS IP address ranges.</w:t>
      </w:r>
    </w:p>
    <w:p w14:paraId="07277B18" w14:textId="77777777" w:rsidR="00840011" w:rsidRDefault="00840011" w:rsidP="00840011">
      <w:pPr>
        <w:pStyle w:val="B2"/>
      </w:pPr>
      <w:r>
        <w:t>-</w:t>
      </w:r>
      <w:r>
        <w:tab/>
        <w:t>Node level DNS handling actions information</w:t>
      </w:r>
    </w:p>
    <w:p w14:paraId="10A9F6B4" w14:textId="77777777" w:rsidR="00840011" w:rsidRDefault="00840011" w:rsidP="00840011">
      <w:pPr>
        <w:pStyle w:val="B4"/>
      </w:pPr>
      <w:r>
        <w:t>-</w:t>
      </w:r>
      <w:r>
        <w:tab/>
        <w:t>Local DNS server IP address.</w:t>
      </w:r>
    </w:p>
    <w:p w14:paraId="636A0698" w14:textId="77777777" w:rsidR="00840011" w:rsidRDefault="00840011" w:rsidP="00840011">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58BDFB0" w14:textId="77777777" w:rsidR="00840011" w:rsidRDefault="00840011" w:rsidP="00840011">
      <w:pPr>
        <w:pStyle w:val="NO"/>
      </w:pPr>
      <w:r>
        <w:t>NOTE 2:</w:t>
      </w:r>
      <w:r>
        <w:tab/>
        <w:t>The node level DNS Handling Information can be configured for a specific application with the related FQDN set as the detection template.</w:t>
      </w:r>
    </w:p>
    <w:p w14:paraId="1211676A" w14:textId="77777777" w:rsidR="00840011" w:rsidRDefault="00840011" w:rsidP="00840011">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0B90661" w14:textId="77777777" w:rsidR="00840011" w:rsidRDefault="00840011" w:rsidP="00840011">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15368BE9" w14:textId="77777777" w:rsidR="00840011" w:rsidRDefault="00840011" w:rsidP="00840011">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68A226DC" w14:textId="77777777" w:rsidR="00840011" w:rsidRPr="008301D7" w:rsidRDefault="00840011" w:rsidP="00840011">
      <w:pPr>
        <w:pStyle w:val="B2"/>
      </w:pPr>
      <w:r w:rsidRPr="008301D7">
        <w:t>-</w:t>
      </w:r>
      <w:r w:rsidRPr="008301D7">
        <w:tab/>
        <w:t>Precedence of the DNS message handling rule</w:t>
      </w:r>
    </w:p>
    <w:p w14:paraId="2FB9AF1F" w14:textId="77777777" w:rsidR="00840011" w:rsidRDefault="00840011" w:rsidP="00840011">
      <w:pPr>
        <w:pStyle w:val="B2"/>
      </w:pPr>
      <w:r>
        <w:t>-</w:t>
      </w:r>
      <w:r>
        <w:tab/>
        <w:t>DNS Handling Rule Identity</w:t>
      </w:r>
      <w:r w:rsidRPr="008301D7">
        <w:t xml:space="preserve"> </w:t>
      </w:r>
    </w:p>
    <w:p w14:paraId="01801301" w14:textId="77777777" w:rsidR="00840011" w:rsidRPr="008301D7" w:rsidRDefault="00840011" w:rsidP="00840011">
      <w:pPr>
        <w:pStyle w:val="B2"/>
      </w:pPr>
      <w:r w:rsidRPr="008301D7">
        <w:t>-</w:t>
      </w:r>
      <w:r w:rsidRPr="008301D7">
        <w:tab/>
        <w:t>DNS message detection template (</w:t>
      </w:r>
      <w:r w:rsidRPr="005A7459">
        <w:t xml:space="preserve">which </w:t>
      </w:r>
      <w:r w:rsidRPr="008301D7">
        <w:t>includes at least one of the following):</w:t>
      </w:r>
    </w:p>
    <w:p w14:paraId="2965BF91" w14:textId="77777777" w:rsidR="00840011" w:rsidRDefault="00840011" w:rsidP="00840011">
      <w:pPr>
        <w:pStyle w:val="B3"/>
      </w:pPr>
      <w:r>
        <w:t>-</w:t>
      </w:r>
      <w:r>
        <w:tab/>
        <w:t>DNS message type = DNS Query or DNS Response:</w:t>
      </w:r>
    </w:p>
    <w:p w14:paraId="3F72EBFA" w14:textId="77777777" w:rsidR="00840011" w:rsidRDefault="00840011" w:rsidP="00840011">
      <w:pPr>
        <w:pStyle w:val="B4"/>
      </w:pPr>
      <w:r>
        <w:t>-</w:t>
      </w:r>
      <w:r>
        <w:tab/>
        <w:t>If DNS message type = DNS Query:</w:t>
      </w:r>
    </w:p>
    <w:p w14:paraId="36D3B40B" w14:textId="77777777" w:rsidR="00840011" w:rsidRDefault="00840011" w:rsidP="00840011">
      <w:pPr>
        <w:pStyle w:val="B5"/>
      </w:pPr>
      <w:r>
        <w:t>-</w:t>
      </w:r>
      <w:r>
        <w:tab/>
        <w:t>Source IP address (</w:t>
      </w:r>
      <w:proofErr w:type="gramStart"/>
      <w:r>
        <w:t>i.e.</w:t>
      </w:r>
      <w:proofErr w:type="gramEnd"/>
      <w:r>
        <w:t xml:space="preserve"> UE IP address).</w:t>
      </w:r>
    </w:p>
    <w:p w14:paraId="72AEE076" w14:textId="77777777" w:rsidR="00840011" w:rsidRDefault="00840011" w:rsidP="00840011">
      <w:pPr>
        <w:pStyle w:val="B5"/>
      </w:pPr>
      <w:r>
        <w:lastRenderedPageBreak/>
        <w:t>-</w:t>
      </w:r>
      <w:r>
        <w:tab/>
        <w:t>Array of (FQDN ranges) (optional).</w:t>
      </w:r>
    </w:p>
    <w:p w14:paraId="39E6003C" w14:textId="77777777" w:rsidR="00840011" w:rsidRDefault="00840011" w:rsidP="00840011">
      <w:pPr>
        <w:pStyle w:val="B5"/>
      </w:pPr>
      <w:r w:rsidRPr="003544B5">
        <w:t>-  Node Level DNS message handling template ID (optional)</w:t>
      </w:r>
    </w:p>
    <w:p w14:paraId="47A3D0E4" w14:textId="77777777" w:rsidR="00840011" w:rsidRDefault="00840011" w:rsidP="00840011">
      <w:pPr>
        <w:pStyle w:val="B4"/>
      </w:pPr>
      <w:r>
        <w:t>-</w:t>
      </w:r>
      <w:r>
        <w:tab/>
        <w:t>If DNS message type = DNS Response:</w:t>
      </w:r>
    </w:p>
    <w:p w14:paraId="7291A586" w14:textId="77777777" w:rsidR="00840011" w:rsidRDefault="00840011" w:rsidP="00840011">
      <w:pPr>
        <w:pStyle w:val="B5"/>
      </w:pPr>
      <w:r>
        <w:t>-</w:t>
      </w:r>
      <w:r>
        <w:tab/>
        <w:t xml:space="preserve">Array of FQDN ranges and/or array of EAS IP address ranges </w:t>
      </w:r>
      <w:r w:rsidRPr="003544B5">
        <w:t>(optional)</w:t>
      </w:r>
      <w:r>
        <w:t>.</w:t>
      </w:r>
    </w:p>
    <w:p w14:paraId="5887F8B2" w14:textId="77777777" w:rsidR="00840011" w:rsidRDefault="00840011" w:rsidP="00840011">
      <w:pPr>
        <w:pStyle w:val="B5"/>
      </w:pPr>
      <w:r w:rsidRPr="003544B5">
        <w:t>-  Node Level DNS message handling template ID (optional)</w:t>
      </w:r>
    </w:p>
    <w:p w14:paraId="735C979B" w14:textId="77777777" w:rsidR="00840011" w:rsidRDefault="00840011" w:rsidP="00840011">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231186F" w14:textId="77777777" w:rsidR="00840011" w:rsidRDefault="00840011" w:rsidP="00840011">
      <w:pPr>
        <w:pStyle w:val="B2"/>
      </w:pPr>
      <w:r>
        <w:t>-</w:t>
      </w:r>
      <w:r>
        <w:tab/>
        <w:t>Action(s) (includes at least one action); the possible actions include:</w:t>
      </w:r>
    </w:p>
    <w:p w14:paraId="70832F5D" w14:textId="77777777" w:rsidR="00840011" w:rsidRDefault="00840011" w:rsidP="00840011">
      <w:pPr>
        <w:pStyle w:val="B3"/>
      </w:pPr>
      <w:r>
        <w:t>-</w:t>
      </w:r>
      <w:r>
        <w:tab/>
        <w:t xml:space="preserve">Report DNS message content to SMF </w:t>
      </w:r>
      <w:r w:rsidRPr="005A7459">
        <w:t>(</w:t>
      </w:r>
      <w:proofErr w:type="gramStart"/>
      <w:r w:rsidRPr="005A7459">
        <w:t>i.e.</w:t>
      </w:r>
      <w:proofErr w:type="gramEnd"/>
      <w:r w:rsidRPr="005A7459">
        <w:t xml:space="preserv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73BD0934" w14:textId="77777777" w:rsidR="00840011" w:rsidRDefault="00840011" w:rsidP="00840011">
      <w:pPr>
        <w:pStyle w:val="NO"/>
      </w:pPr>
      <w:r w:rsidRPr="00847AAE">
        <w:t xml:space="preserve">NOTE </w:t>
      </w:r>
      <w:r>
        <w:t>5</w:t>
      </w:r>
      <w:r w:rsidRPr="00847AAE">
        <w:t>:</w:t>
      </w:r>
      <w:r>
        <w:tab/>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6170B00" w14:textId="77777777" w:rsidR="00840011" w:rsidRDefault="00840011" w:rsidP="00840011">
      <w:pPr>
        <w:pStyle w:val="B3"/>
      </w:pPr>
      <w:r>
        <w:t>-</w:t>
      </w:r>
      <w:r>
        <w:tab/>
        <w:t>Send the DNS message(s) to a DNS server/resolver</w:t>
      </w:r>
      <w:r w:rsidRPr="00A46B33">
        <w:t>(s)</w:t>
      </w:r>
      <w:r>
        <w:t xml:space="preserve"> as follows:</w:t>
      </w:r>
    </w:p>
    <w:p w14:paraId="2D0DC343" w14:textId="77777777" w:rsidR="00840011" w:rsidRDefault="00840011" w:rsidP="00840011">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0408A707" w14:textId="77777777" w:rsidR="00840011" w:rsidRDefault="00840011" w:rsidP="00840011">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5AFC682C" w14:textId="77777777" w:rsidR="00840011" w:rsidRDefault="00840011" w:rsidP="00840011">
      <w:pPr>
        <w:pStyle w:val="B3"/>
      </w:pPr>
      <w:r>
        <w:t>-</w:t>
      </w:r>
      <w:r>
        <w:tab/>
        <w:t>Send the buffered DNS response(s) message to UE.</w:t>
      </w:r>
    </w:p>
    <w:p w14:paraId="20353568" w14:textId="77777777" w:rsidR="00840011" w:rsidRDefault="00840011" w:rsidP="00840011">
      <w:pPr>
        <w:pStyle w:val="B3"/>
      </w:pPr>
      <w:r w:rsidRPr="003544B5">
        <w:t>-</w:t>
      </w:r>
      <w:r>
        <w:tab/>
      </w:r>
      <w:r w:rsidRPr="003544B5">
        <w:t>Discard cached DNS response message(s).</w:t>
      </w:r>
    </w:p>
    <w:p w14:paraId="344E8CF5" w14:textId="77777777" w:rsidR="00840011" w:rsidRDefault="00840011" w:rsidP="00840011">
      <w:r>
        <w:t>When the EASDF forwards a DNS</w:t>
      </w:r>
      <w:r w:rsidRPr="005A7459">
        <w:t xml:space="preserve"> message (to the UE or towards a DNS server over N6)</w:t>
      </w:r>
      <w:r>
        <w:t xml:space="preserve">, it </w:t>
      </w:r>
      <w:r w:rsidRPr="00957F77">
        <w:t>uses its own address as the source address of the DNS message.</w:t>
      </w:r>
    </w:p>
    <w:p w14:paraId="448252FE" w14:textId="77777777" w:rsidR="00840011" w:rsidRDefault="00840011" w:rsidP="00840011">
      <w:r>
        <w:t>The SMF may use following information to create DNS message handling rules associated with a PDU session:</w:t>
      </w:r>
    </w:p>
    <w:p w14:paraId="56B6B8C2" w14:textId="77777777" w:rsidR="00840011" w:rsidRPr="008301D7" w:rsidRDefault="00840011" w:rsidP="00840011">
      <w:pPr>
        <w:pStyle w:val="B1"/>
      </w:pPr>
      <w:r w:rsidRPr="008301D7">
        <w:t>-</w:t>
      </w:r>
      <w:r w:rsidRPr="008301D7">
        <w:tab/>
        <w:t>Local configuration associated with the (DNN, S-NSSAI) of the PDU Session</w:t>
      </w:r>
      <w:r>
        <w:t>;</w:t>
      </w:r>
      <w:r w:rsidRPr="008301D7">
        <w:t xml:space="preserve"> and/or</w:t>
      </w:r>
    </w:p>
    <w:p w14:paraId="3ADAC630" w14:textId="77777777" w:rsidR="00840011" w:rsidRPr="00866B33" w:rsidRDefault="00840011" w:rsidP="00840011">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5F205DD" w14:textId="77777777" w:rsidR="00840011" w:rsidRPr="00866B33" w:rsidRDefault="00840011" w:rsidP="00840011">
      <w:pPr>
        <w:pStyle w:val="B1"/>
      </w:pPr>
      <w:r w:rsidRPr="00866B33">
        <w:t>-</w:t>
      </w:r>
      <w:r w:rsidRPr="00866B33">
        <w:tab/>
        <w:t>Information derived from the UE location such as candidate L-PSA</w:t>
      </w:r>
      <w:r>
        <w:t>(s);</w:t>
      </w:r>
    </w:p>
    <w:p w14:paraId="60D7D4BD" w14:textId="77777777" w:rsidR="00840011" w:rsidRPr="008301D7" w:rsidRDefault="00840011" w:rsidP="00840011">
      <w:pPr>
        <w:pStyle w:val="B1"/>
      </w:pPr>
      <w:r w:rsidRPr="00212B9C">
        <w:t>-</w:t>
      </w:r>
      <w:r>
        <w:tab/>
      </w:r>
      <w:r w:rsidRPr="008301D7">
        <w:t>PDU Session information, like PDU Session L-PSA(s) and ULCL/BP</w:t>
      </w:r>
      <w:r>
        <w:t>;</w:t>
      </w:r>
    </w:p>
    <w:p w14:paraId="53092E66" w14:textId="77777777" w:rsidR="00840011" w:rsidRDefault="00840011" w:rsidP="00840011">
      <w:pPr>
        <w:pStyle w:val="NO"/>
      </w:pPr>
      <w:r>
        <w:t>NOTE 6:</w:t>
      </w:r>
      <w:r>
        <w:tab/>
        <w:t>For example, the SMF can derive the IP address for ECS based on the N6 IP address(es) associated with serving L-PSA(s) locally configured or in the NRF.</w:t>
      </w:r>
    </w:p>
    <w:p w14:paraId="2245F3CC" w14:textId="77777777" w:rsidR="00840011" w:rsidRDefault="00840011" w:rsidP="00840011">
      <w:pPr>
        <w:pStyle w:val="NO"/>
      </w:pPr>
      <w:r>
        <w:t>NOTE 7:</w:t>
      </w:r>
      <w:r>
        <w:tab/>
        <w:t>Providing in DNS EDNS Client Subnet option an IP address associated with the L-PSA UPF protects the privacy of the (IP address of the) UE.</w:t>
      </w:r>
    </w:p>
    <w:p w14:paraId="70A68C6F" w14:textId="77777777" w:rsidR="00840011" w:rsidRDefault="00840011" w:rsidP="00840011">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066686C" w14:textId="77777777" w:rsidR="00840011" w:rsidRPr="00E86401" w:rsidRDefault="00840011" w:rsidP="00840011">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3C0D8DE" w14:textId="77777777" w:rsidR="00840011" w:rsidRDefault="00840011" w:rsidP="00840011">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84C8A21" w14:textId="77777777" w:rsidR="00840011" w:rsidRDefault="00840011" w:rsidP="00840011">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7B5BC06B" w14:textId="77777777" w:rsidR="00840011" w:rsidRDefault="00840011" w:rsidP="00840011">
      <w:pPr>
        <w:pStyle w:val="B1"/>
      </w:pPr>
      <w:r>
        <w:tab/>
      </w:r>
      <w:r w:rsidRPr="006D7ACA">
        <w:t>T</w:t>
      </w:r>
      <w:r>
        <w:t>he SMF instructions for a matching FQDN may as well indicate EASDF to contact SMF. SMF then provides the EASDF with a DNS message handling rule;</w:t>
      </w:r>
    </w:p>
    <w:p w14:paraId="09F1BE10" w14:textId="77777777" w:rsidR="00840011" w:rsidRDefault="00840011" w:rsidP="00840011">
      <w:pPr>
        <w:pStyle w:val="B1"/>
      </w:pPr>
      <w:r>
        <w:t>-</w:t>
      </w:r>
      <w:r>
        <w:tab/>
        <w:t>If the DNS Query from the UE does not match a DNS message handling rules set by the SMF, then the EASDF may simply forward the DNS Query towards a preconfigured DNS server/resolver for DNS resolution;</w:t>
      </w:r>
    </w:p>
    <w:p w14:paraId="1A152296" w14:textId="77777777" w:rsidR="00840011" w:rsidRDefault="00840011" w:rsidP="00840011">
      <w:pPr>
        <w:pStyle w:val="B1"/>
      </w:pPr>
      <w:r>
        <w:t>-</w:t>
      </w:r>
      <w:r>
        <w:tab/>
        <w:t>When the EASDF receives a DNS Response message, the EASDF may notify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7DCA5DD" w14:textId="77777777" w:rsidR="00840011" w:rsidRDefault="00840011" w:rsidP="00840011">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26D3F32B" w14:textId="77777777" w:rsidR="00840011" w:rsidRDefault="00840011" w:rsidP="00840011">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2C2470F8" w14:textId="77777777" w:rsidR="00840011" w:rsidRDefault="00840011" w:rsidP="00840011">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D0EA45A" w14:textId="77777777" w:rsidR="00840011" w:rsidRDefault="00840011" w:rsidP="00840011">
      <w:pPr>
        <w:pStyle w:val="NO"/>
      </w:pPr>
      <w:r w:rsidRPr="00EF5CDF">
        <w:t>NOTE</w:t>
      </w:r>
      <w:r>
        <w:t> 11</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05C3C466" w14:textId="77777777" w:rsidR="00840011" w:rsidRDefault="00840011" w:rsidP="00840011">
      <w:r>
        <w:t>Once the UL CL/BP and L-PSA have been inserted, the SMF may decide that the DNS messages for the FQDN are to be handled by Local DNS resolver/server from now on. This option is further described in clause 6.2.3.2.3.</w:t>
      </w:r>
    </w:p>
    <w:p w14:paraId="42523D45" w14:textId="77777777" w:rsidR="00840011" w:rsidRDefault="00840011" w:rsidP="00840011">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68054D17" w14:textId="77777777" w:rsidR="00840011" w:rsidRDefault="00840011" w:rsidP="00840011">
      <w:r>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w:t>
      </w:r>
      <w:r>
        <w:lastRenderedPageBreak/>
        <w:t>messages between EASDF and DNS Server described in this clause are transferred via this UPF transparently.</w:t>
      </w:r>
    </w:p>
    <w:p w14:paraId="2E6B6112" w14:textId="77777777" w:rsidR="00840011" w:rsidRDefault="00840011" w:rsidP="00840011">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6877B0B9" w14:textId="77777777" w:rsidR="00840011" w:rsidRDefault="00DF6CAE" w:rsidP="00840011">
      <w:pPr>
        <w:pStyle w:val="TH"/>
        <w:rPr>
          <w:noProof/>
        </w:rPr>
      </w:pPr>
      <w:r w:rsidRPr="00BF4803">
        <w:rPr>
          <w:noProof/>
        </w:rPr>
        <w:object w:dxaOrig="8415" w:dyaOrig="9915" w14:anchorId="074C9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pt;height:494pt;mso-width-percent:0;mso-height-percent:0;mso-width-percent:0;mso-height-percent:0" o:ole="">
            <v:imagedata r:id="rId15" o:title=""/>
          </v:shape>
          <o:OLEObject Type="Embed" ProgID="Visio.Drawing.15" ShapeID="_x0000_i1025" DrawAspect="Content" ObjectID="_1695470186" r:id="rId16"/>
        </w:object>
      </w:r>
    </w:p>
    <w:p w14:paraId="52C3AA75" w14:textId="77777777" w:rsidR="00840011" w:rsidRDefault="00840011" w:rsidP="00840011">
      <w:pPr>
        <w:pStyle w:val="TF"/>
      </w:pPr>
      <w:r w:rsidRPr="006D7ACA">
        <w:t>Figure 6.2.3.2.2-1: EAS discovery procedure with EASDF</w:t>
      </w:r>
    </w:p>
    <w:p w14:paraId="376F3102" w14:textId="77777777" w:rsidR="00840011" w:rsidRDefault="00840011" w:rsidP="00840011">
      <w:pPr>
        <w:pStyle w:val="B1"/>
      </w:pPr>
      <w:r>
        <w:t>1.</w:t>
      </w:r>
      <w:r>
        <w:tab/>
        <w:t>UE sends PDU Session Establishment Request to the SMF as shown in step 1 of clause 4.3.2.2.1 of TS 23.502 [3].</w:t>
      </w:r>
    </w:p>
    <w:p w14:paraId="3FB7DFC9" w14:textId="77777777" w:rsidR="00840011" w:rsidRDefault="00840011" w:rsidP="00840011">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C10F57E" w14:textId="77777777" w:rsidR="00840011" w:rsidRDefault="00840011" w:rsidP="00840011">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01A6A397" w14:textId="77777777" w:rsidR="00840011" w:rsidRDefault="00840011" w:rsidP="00840011">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70DE8FE6" w14:textId="77777777" w:rsidR="00840011" w:rsidRDefault="00840011" w:rsidP="00840011">
      <w:pPr>
        <w:pStyle w:val="B1"/>
      </w:pPr>
      <w:r>
        <w:tab/>
        <w:t>This step is performed before step 11 of PDU Session Establishment procedure in clause 4.3.2.2.1 of TS 23.502 [3].</w:t>
      </w:r>
    </w:p>
    <w:p w14:paraId="254365AA" w14:textId="77777777" w:rsidR="00840011" w:rsidRDefault="00840011" w:rsidP="00840011">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259FFA8F" w14:textId="77777777" w:rsidR="00840011" w:rsidRDefault="00840011" w:rsidP="00840011">
      <w:pPr>
        <w:pStyle w:val="B1"/>
      </w:pPr>
      <w:r>
        <w:tab/>
        <w:t>The EASDF creates a DNS context for the PDU Session and stores the UE IP address</w:t>
      </w:r>
      <w:r w:rsidRPr="00F931CE">
        <w:t>, SUPI</w:t>
      </w:r>
      <w:r>
        <w:t>, the notification endpoint and potentially provided DNS message handling rule(s) into the context.</w:t>
      </w:r>
    </w:p>
    <w:p w14:paraId="055C0496" w14:textId="77777777" w:rsidR="00840011" w:rsidRDefault="00840011" w:rsidP="00840011">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628B0A8" w14:textId="77777777" w:rsidR="00840011" w:rsidRDefault="00840011" w:rsidP="00840011">
      <w:pPr>
        <w:pStyle w:val="B1"/>
      </w:pPr>
      <w:r>
        <w:t>4.</w:t>
      </w:r>
      <w:r>
        <w:tab/>
        <w:t xml:space="preserve">The EASDF invokes the service operation </w:t>
      </w:r>
      <w:proofErr w:type="spellStart"/>
      <w:r>
        <w:t>Neasdf_DNSContext_Create</w:t>
      </w:r>
      <w:proofErr w:type="spellEnd"/>
      <w:r>
        <w:t xml:space="preserve"> Response.</w:t>
      </w:r>
    </w:p>
    <w:p w14:paraId="520DDF6B" w14:textId="1814E2B5" w:rsidR="00840011" w:rsidDel="00EB2C0E" w:rsidRDefault="00840011" w:rsidP="00840011">
      <w:pPr>
        <w:pStyle w:val="EditorsNote"/>
        <w:rPr>
          <w:del w:id="18" w:author="Google" w:date="2021-10-05T10:37:00Z"/>
        </w:rPr>
      </w:pPr>
      <w:del w:id="19" w:author="Google" w:date="2021-10-05T10:37:00Z">
        <w:r w:rsidDel="00EB2C0E">
          <w:delText>Editor's note:</w:delText>
        </w:r>
        <w:r w:rsidDel="00EB2C0E">
          <w:tab/>
          <w:delText>How to guarantee that the UE uses the EASDF's IP address for the subsequent DSN Query in step 8 is FFS.</w:delText>
        </w:r>
      </w:del>
    </w:p>
    <w:p w14:paraId="7940E329" w14:textId="77777777" w:rsidR="00840011" w:rsidRDefault="00840011" w:rsidP="00840011">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49578D30" w14:textId="77777777" w:rsidR="00840011" w:rsidRDefault="00840011" w:rsidP="00840011">
      <w:pPr>
        <w:pStyle w:val="B1"/>
      </w:pPr>
      <w:r>
        <w:t>6.</w:t>
      </w:r>
      <w:r>
        <w:tab/>
        <w:t xml:space="preserve">The EASDF responds with </w:t>
      </w:r>
      <w:proofErr w:type="spellStart"/>
      <w:r>
        <w:t>Neasdf_DNSContext_Update</w:t>
      </w:r>
      <w:proofErr w:type="spellEnd"/>
      <w:r>
        <w:t xml:space="preserve"> Response.</w:t>
      </w:r>
    </w:p>
    <w:p w14:paraId="3ED0367D" w14:textId="3A100AE8" w:rsidR="00840011" w:rsidRDefault="00840011" w:rsidP="00840011">
      <w:pPr>
        <w:pStyle w:val="B1"/>
      </w:pPr>
      <w:r>
        <w:t>7.</w:t>
      </w:r>
      <w:r>
        <w:tab/>
        <w:t xml:space="preserve">The </w:t>
      </w:r>
      <w:ins w:id="20" w:author="Google" w:date="2021-10-11T15:01:00Z">
        <w:r w:rsidR="00EA5878">
          <w:t>a</w:t>
        </w:r>
      </w:ins>
      <w:ins w:id="21" w:author="Google" w:date="2021-10-05T10:36:00Z">
        <w:r w:rsidR="00AC286C">
          <w:t xml:space="preserve">pplication on the </w:t>
        </w:r>
      </w:ins>
      <w:r>
        <w:t>UE</w:t>
      </w:r>
      <w:ins w:id="22" w:author="Google" w:date="2021-10-05T10:36:00Z">
        <w:r w:rsidR="00AC286C">
          <w:t>,</w:t>
        </w:r>
      </w:ins>
      <w:r>
        <w:t xml:space="preserve"> </w:t>
      </w:r>
      <w:ins w:id="23" w:author="Google" w:date="2021-10-05T10:36:00Z">
        <w:r w:rsidR="00AC286C">
          <w:t xml:space="preserve">that is configured to use </w:t>
        </w:r>
      </w:ins>
      <w:ins w:id="24" w:author="Google" w:date="2021-10-11T11:18:00Z">
        <w:r w:rsidR="009A427D">
          <w:t>Edge Application Server</w:t>
        </w:r>
      </w:ins>
      <w:ins w:id="25" w:author="Google" w:date="2021-10-05T10:36:00Z">
        <w:r w:rsidR="00AC286C">
          <w:t xml:space="preserve"> services, </w:t>
        </w:r>
      </w:ins>
      <w:r>
        <w:t>sends a DNS Query message to the EASDF.</w:t>
      </w:r>
    </w:p>
    <w:p w14:paraId="54C74143" w14:textId="77777777" w:rsidR="00840011" w:rsidRDefault="00840011" w:rsidP="00840011">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w:t>
      </w:r>
    </w:p>
    <w:p w14:paraId="7B1F77BC" w14:textId="77777777" w:rsidR="00840011" w:rsidRDefault="00840011" w:rsidP="00840011">
      <w:pPr>
        <w:pStyle w:val="B1"/>
      </w:pPr>
      <w:r>
        <w:t>9.</w:t>
      </w:r>
      <w:r>
        <w:tab/>
        <w:t xml:space="preserve">The SMF responds with </w:t>
      </w:r>
      <w:proofErr w:type="spellStart"/>
      <w:r>
        <w:t>Neasdf_DNSContext_Notify</w:t>
      </w:r>
      <w:proofErr w:type="spellEnd"/>
      <w:r>
        <w:t xml:space="preserve"> Response.</w:t>
      </w:r>
    </w:p>
    <w:p w14:paraId="014163AF" w14:textId="77777777" w:rsidR="00840011" w:rsidRPr="00212B9C" w:rsidRDefault="00840011" w:rsidP="00840011">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w:t>
      </w:r>
    </w:p>
    <w:p w14:paraId="4499D1C4" w14:textId="77777777" w:rsidR="00840011" w:rsidRDefault="00840011" w:rsidP="00840011">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5C1137F3" w14:textId="77777777" w:rsidR="00840011" w:rsidRPr="004444C1" w:rsidRDefault="00840011" w:rsidP="00840011">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1B9C523A" w14:textId="77777777" w:rsidR="00840011" w:rsidRDefault="00840011" w:rsidP="00840011">
      <w:pPr>
        <w:pStyle w:val="B1"/>
      </w:pPr>
      <w:r>
        <w:t>12.</w:t>
      </w:r>
      <w:r>
        <w:tab/>
        <w:t>The EASDF handles the DNS Query message received from the UE as the following:</w:t>
      </w:r>
    </w:p>
    <w:p w14:paraId="570B3297" w14:textId="77777777" w:rsidR="00840011" w:rsidRDefault="00840011" w:rsidP="00840011">
      <w:pPr>
        <w:pStyle w:val="B2"/>
      </w:pPr>
      <w:r>
        <w:t>-</w:t>
      </w:r>
      <w:r>
        <w:tab/>
        <w:t>For Option A, the EASDF adds the EDNS Client Subnet option into the DNS Query message as specified in RFC 7871[6] and sends it to C-DNS server;</w:t>
      </w:r>
    </w:p>
    <w:p w14:paraId="63A0BB8C" w14:textId="77777777" w:rsidR="00840011" w:rsidRDefault="00840011" w:rsidP="00840011">
      <w:pPr>
        <w:pStyle w:val="B2"/>
      </w:pPr>
      <w:r>
        <w:t>-</w:t>
      </w:r>
      <w:r>
        <w:tab/>
        <w:t>For Option B, the EASDF sends the DNS Query message to the Local DNS server.</w:t>
      </w:r>
    </w:p>
    <w:p w14:paraId="2847CAE5" w14:textId="77777777" w:rsidR="00840011" w:rsidRDefault="00840011" w:rsidP="00840011">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53F6F48" w14:textId="77777777" w:rsidR="00840011" w:rsidRDefault="00840011" w:rsidP="00840011">
      <w:pPr>
        <w:pStyle w:val="B1"/>
      </w:pPr>
      <w:r>
        <w:t>13.</w:t>
      </w:r>
      <w:r>
        <w:tab/>
        <w:t>EASDF receives DNS Responses from the DNS system and determines that a DNS Response can be sent to the UE.</w:t>
      </w:r>
    </w:p>
    <w:p w14:paraId="4D9D10EC" w14:textId="77777777" w:rsidR="00840011" w:rsidRDefault="00840011" w:rsidP="00840011">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w:t>
      </w:r>
      <w:r>
        <w:lastRenderedPageBreak/>
        <w:t>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1D9EF990" w14:textId="77777777" w:rsidR="00840011" w:rsidRDefault="00840011" w:rsidP="00840011">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76D8DC41" w14:textId="77777777" w:rsidR="00840011" w:rsidRDefault="00840011" w:rsidP="00840011">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7886ACBC" w14:textId="77777777" w:rsidR="00840011" w:rsidRDefault="00840011" w:rsidP="00840011">
      <w:pPr>
        <w:pStyle w:val="B1"/>
      </w:pPr>
      <w:r>
        <w:t>15.</w:t>
      </w:r>
      <w:r>
        <w:tab/>
        <w:t xml:space="preserve">The SMF invokes </w:t>
      </w:r>
      <w:proofErr w:type="spellStart"/>
      <w:r>
        <w:t>Neasdf_DNSContext_Notify</w:t>
      </w:r>
      <w:proofErr w:type="spellEnd"/>
      <w:r>
        <w:t xml:space="preserve"> Response service operation.</w:t>
      </w:r>
    </w:p>
    <w:p w14:paraId="619DA3B4" w14:textId="77777777" w:rsidR="00840011" w:rsidRDefault="00840011" w:rsidP="00840011">
      <w:pPr>
        <w:pStyle w:val="B1"/>
      </w:pPr>
      <w:r>
        <w:t>16.</w:t>
      </w:r>
      <w:r>
        <w:tab/>
        <w:t>The SMF may perform UL CL/BP and Local PSA selection and insert UL CL/BP and Local PSA.</w:t>
      </w:r>
    </w:p>
    <w:p w14:paraId="779E1085" w14:textId="77777777" w:rsidR="00840011" w:rsidRDefault="00840011" w:rsidP="00840011">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05ECC03F" w14:textId="77777777" w:rsidR="00840011" w:rsidRDefault="00840011" w:rsidP="00840011">
      <w:pPr>
        <w:pStyle w:val="B1"/>
      </w:pPr>
      <w:r>
        <w:t>17.</w:t>
      </w:r>
      <w:r>
        <w:tab/>
        <w:t xml:space="preserve">The SMF invokes </w:t>
      </w:r>
      <w:proofErr w:type="spellStart"/>
      <w:r>
        <w:t>Neasdf_DNSContext_Update</w:t>
      </w:r>
      <w:proofErr w:type="spellEnd"/>
      <w:r>
        <w:t xml:space="preserve"> Request (DNS message handling rules).</w:t>
      </w:r>
    </w:p>
    <w:p w14:paraId="6697E329" w14:textId="77777777" w:rsidR="00840011" w:rsidRDefault="00840011" w:rsidP="00840011">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6BF29786" w14:textId="77777777" w:rsidR="00840011" w:rsidRDefault="00840011" w:rsidP="00840011">
      <w:pPr>
        <w:pStyle w:val="B1"/>
      </w:pPr>
      <w:r>
        <w:t>18.</w:t>
      </w:r>
      <w:r>
        <w:tab/>
        <w:t xml:space="preserve">The EASDF responds with </w:t>
      </w:r>
      <w:proofErr w:type="spellStart"/>
      <w:r>
        <w:t>Neasdf_DNSContext_Update</w:t>
      </w:r>
      <w:proofErr w:type="spellEnd"/>
      <w:r>
        <w:t xml:space="preserve"> Response.</w:t>
      </w:r>
    </w:p>
    <w:p w14:paraId="54ABE4A4" w14:textId="77777777" w:rsidR="00840011" w:rsidRDefault="00840011" w:rsidP="00840011">
      <w:pPr>
        <w:pStyle w:val="B1"/>
      </w:pPr>
      <w:r>
        <w:t>19.</w:t>
      </w:r>
      <w:r>
        <w:tab/>
        <w:t>The EASDF sends the DNS Response to UE.</w:t>
      </w:r>
    </w:p>
    <w:p w14:paraId="616F563F" w14:textId="77777777" w:rsidR="00840011" w:rsidRDefault="00840011" w:rsidP="00840011">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4BCCFA3" w14:textId="77777777" w:rsidR="009D228F" w:rsidRPr="008D6E3D" w:rsidRDefault="009D228F" w:rsidP="009D228F">
      <w:pPr>
        <w:pStyle w:val="Heading4"/>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70A4" w14:textId="77777777" w:rsidR="00DF6CAE" w:rsidRDefault="00DF6CAE">
      <w:r>
        <w:separator/>
      </w:r>
    </w:p>
  </w:endnote>
  <w:endnote w:type="continuationSeparator" w:id="0">
    <w:p w14:paraId="13470423" w14:textId="77777777" w:rsidR="00DF6CAE" w:rsidRDefault="00DF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B2C4" w14:textId="77777777" w:rsidR="00DF6CAE" w:rsidRDefault="00DF6CAE">
      <w:r>
        <w:separator/>
      </w:r>
    </w:p>
  </w:footnote>
  <w:footnote w:type="continuationSeparator" w:id="0">
    <w:p w14:paraId="4A4FA2EA" w14:textId="77777777" w:rsidR="00DF6CAE" w:rsidRDefault="00DF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6"/>
    <w:rsid w:val="00022E4A"/>
    <w:rsid w:val="00084934"/>
    <w:rsid w:val="000A6394"/>
    <w:rsid w:val="000B7FED"/>
    <w:rsid w:val="000C038A"/>
    <w:rsid w:val="000C6598"/>
    <w:rsid w:val="000D0425"/>
    <w:rsid w:val="000D44B3"/>
    <w:rsid w:val="00145D43"/>
    <w:rsid w:val="00165F57"/>
    <w:rsid w:val="001701D4"/>
    <w:rsid w:val="0017788F"/>
    <w:rsid w:val="00186007"/>
    <w:rsid w:val="00192C46"/>
    <w:rsid w:val="001A08B3"/>
    <w:rsid w:val="001A7B60"/>
    <w:rsid w:val="001B52F0"/>
    <w:rsid w:val="001B7A65"/>
    <w:rsid w:val="001D1194"/>
    <w:rsid w:val="001E41F3"/>
    <w:rsid w:val="00206912"/>
    <w:rsid w:val="00217A2E"/>
    <w:rsid w:val="0026004D"/>
    <w:rsid w:val="002640DD"/>
    <w:rsid w:val="00275D12"/>
    <w:rsid w:val="00284FEB"/>
    <w:rsid w:val="002860C4"/>
    <w:rsid w:val="002B5741"/>
    <w:rsid w:val="002C746D"/>
    <w:rsid w:val="002D51F5"/>
    <w:rsid w:val="002E472E"/>
    <w:rsid w:val="002F11F0"/>
    <w:rsid w:val="002F4CFA"/>
    <w:rsid w:val="002F70BE"/>
    <w:rsid w:val="00305409"/>
    <w:rsid w:val="00312E7E"/>
    <w:rsid w:val="00344397"/>
    <w:rsid w:val="00355519"/>
    <w:rsid w:val="003609EF"/>
    <w:rsid w:val="0036231A"/>
    <w:rsid w:val="00365164"/>
    <w:rsid w:val="00366D4E"/>
    <w:rsid w:val="00370AF9"/>
    <w:rsid w:val="00374DD4"/>
    <w:rsid w:val="00376A5C"/>
    <w:rsid w:val="003E1A36"/>
    <w:rsid w:val="00410371"/>
    <w:rsid w:val="004242F1"/>
    <w:rsid w:val="00424933"/>
    <w:rsid w:val="00461F7F"/>
    <w:rsid w:val="004679D8"/>
    <w:rsid w:val="00467E76"/>
    <w:rsid w:val="004B75B7"/>
    <w:rsid w:val="004E0EFC"/>
    <w:rsid w:val="004F0F66"/>
    <w:rsid w:val="00505855"/>
    <w:rsid w:val="0051580D"/>
    <w:rsid w:val="00547111"/>
    <w:rsid w:val="005922FA"/>
    <w:rsid w:val="00592D74"/>
    <w:rsid w:val="005A3087"/>
    <w:rsid w:val="005A56E3"/>
    <w:rsid w:val="005C3E58"/>
    <w:rsid w:val="005E2C44"/>
    <w:rsid w:val="005E56E0"/>
    <w:rsid w:val="00604F0B"/>
    <w:rsid w:val="0060510B"/>
    <w:rsid w:val="00621188"/>
    <w:rsid w:val="006257ED"/>
    <w:rsid w:val="00644700"/>
    <w:rsid w:val="00665C47"/>
    <w:rsid w:val="00693F13"/>
    <w:rsid w:val="00695808"/>
    <w:rsid w:val="006B46FB"/>
    <w:rsid w:val="006C7292"/>
    <w:rsid w:val="006C7CEB"/>
    <w:rsid w:val="006E21FB"/>
    <w:rsid w:val="007176FF"/>
    <w:rsid w:val="00792342"/>
    <w:rsid w:val="007977A8"/>
    <w:rsid w:val="007A5D61"/>
    <w:rsid w:val="007B512A"/>
    <w:rsid w:val="007C2097"/>
    <w:rsid w:val="007D6A07"/>
    <w:rsid w:val="007E783A"/>
    <w:rsid w:val="007F7259"/>
    <w:rsid w:val="008040A8"/>
    <w:rsid w:val="008060A2"/>
    <w:rsid w:val="008279FA"/>
    <w:rsid w:val="00840011"/>
    <w:rsid w:val="00840C59"/>
    <w:rsid w:val="00841CB0"/>
    <w:rsid w:val="0084211A"/>
    <w:rsid w:val="008626E7"/>
    <w:rsid w:val="00867750"/>
    <w:rsid w:val="00870EE7"/>
    <w:rsid w:val="008863B9"/>
    <w:rsid w:val="00893F94"/>
    <w:rsid w:val="008A2105"/>
    <w:rsid w:val="008A45A6"/>
    <w:rsid w:val="008B0B5A"/>
    <w:rsid w:val="008B2B50"/>
    <w:rsid w:val="008D6E3D"/>
    <w:rsid w:val="008F3789"/>
    <w:rsid w:val="008F686C"/>
    <w:rsid w:val="00907367"/>
    <w:rsid w:val="009148DE"/>
    <w:rsid w:val="00941E30"/>
    <w:rsid w:val="009443BE"/>
    <w:rsid w:val="00960924"/>
    <w:rsid w:val="009777D9"/>
    <w:rsid w:val="009863CC"/>
    <w:rsid w:val="00990C30"/>
    <w:rsid w:val="00991B88"/>
    <w:rsid w:val="009966F7"/>
    <w:rsid w:val="009A427D"/>
    <w:rsid w:val="009A5753"/>
    <w:rsid w:val="009A579D"/>
    <w:rsid w:val="009B1D37"/>
    <w:rsid w:val="009D228F"/>
    <w:rsid w:val="009E2971"/>
    <w:rsid w:val="009E3297"/>
    <w:rsid w:val="009F734F"/>
    <w:rsid w:val="00A05475"/>
    <w:rsid w:val="00A12B91"/>
    <w:rsid w:val="00A246B6"/>
    <w:rsid w:val="00A434DD"/>
    <w:rsid w:val="00A43566"/>
    <w:rsid w:val="00A47E70"/>
    <w:rsid w:val="00A506F5"/>
    <w:rsid w:val="00A50CF0"/>
    <w:rsid w:val="00A535F2"/>
    <w:rsid w:val="00A7671C"/>
    <w:rsid w:val="00A85A65"/>
    <w:rsid w:val="00AA2CBC"/>
    <w:rsid w:val="00AA2DEF"/>
    <w:rsid w:val="00AC286C"/>
    <w:rsid w:val="00AC5820"/>
    <w:rsid w:val="00AD1CD8"/>
    <w:rsid w:val="00B22634"/>
    <w:rsid w:val="00B258BB"/>
    <w:rsid w:val="00B44D09"/>
    <w:rsid w:val="00B65EBF"/>
    <w:rsid w:val="00B67B97"/>
    <w:rsid w:val="00B736C4"/>
    <w:rsid w:val="00B74BB4"/>
    <w:rsid w:val="00B968C8"/>
    <w:rsid w:val="00BA3EC5"/>
    <w:rsid w:val="00BA51D9"/>
    <w:rsid w:val="00BB5DFC"/>
    <w:rsid w:val="00BD279D"/>
    <w:rsid w:val="00BD6BB8"/>
    <w:rsid w:val="00BE2512"/>
    <w:rsid w:val="00C04E75"/>
    <w:rsid w:val="00C207D4"/>
    <w:rsid w:val="00C46A74"/>
    <w:rsid w:val="00C66BA2"/>
    <w:rsid w:val="00C8335A"/>
    <w:rsid w:val="00C95985"/>
    <w:rsid w:val="00CA4D43"/>
    <w:rsid w:val="00CC5026"/>
    <w:rsid w:val="00CC68D0"/>
    <w:rsid w:val="00CD460F"/>
    <w:rsid w:val="00CF3E5E"/>
    <w:rsid w:val="00D03F9A"/>
    <w:rsid w:val="00D06D51"/>
    <w:rsid w:val="00D24991"/>
    <w:rsid w:val="00D50255"/>
    <w:rsid w:val="00D61E91"/>
    <w:rsid w:val="00D66520"/>
    <w:rsid w:val="00D76C49"/>
    <w:rsid w:val="00D91937"/>
    <w:rsid w:val="00D95C17"/>
    <w:rsid w:val="00DD1DE6"/>
    <w:rsid w:val="00DD5237"/>
    <w:rsid w:val="00DE34CF"/>
    <w:rsid w:val="00DF6CAE"/>
    <w:rsid w:val="00E016A6"/>
    <w:rsid w:val="00E13F3D"/>
    <w:rsid w:val="00E2144F"/>
    <w:rsid w:val="00E24592"/>
    <w:rsid w:val="00E34898"/>
    <w:rsid w:val="00E4412A"/>
    <w:rsid w:val="00E82BF7"/>
    <w:rsid w:val="00E87DC9"/>
    <w:rsid w:val="00EA2B33"/>
    <w:rsid w:val="00EA5878"/>
    <w:rsid w:val="00EB09B7"/>
    <w:rsid w:val="00EB2C0E"/>
    <w:rsid w:val="00EE4520"/>
    <w:rsid w:val="00EE7D7C"/>
    <w:rsid w:val="00F23905"/>
    <w:rsid w:val="00F25D98"/>
    <w:rsid w:val="00F300FB"/>
    <w:rsid w:val="00F36E6F"/>
    <w:rsid w:val="00F720A9"/>
    <w:rsid w:val="00F97009"/>
    <w:rsid w:val="00FB6386"/>
    <w:rsid w:val="00FC66DA"/>
    <w:rsid w:val="00FD5BE3"/>
    <w:rsid w:val="00FE1055"/>
    <w:rsid w:val="00FF704E"/>
    <w:rsid w:val="00FF76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933"/>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rPr>
  </w:style>
  <w:style w:type="paragraph" w:customStyle="1" w:styleId="FP">
    <w:name w:val="FP"/>
    <w:basedOn w:val="Normal"/>
    <w:rsid w:val="000B7FED"/>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180"/>
      <w:ind w:left="568" w:hanging="284"/>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NOZchn">
    <w:name w:val="NO Zchn"/>
    <w:link w:val="NO"/>
    <w:rsid w:val="00840011"/>
    <w:rPr>
      <w:rFonts w:ascii="Times New Roman" w:hAnsi="Times New Roman"/>
      <w:lang w:val="en-GB" w:eastAsia="en-US"/>
    </w:rPr>
  </w:style>
  <w:style w:type="character" w:customStyle="1" w:styleId="TFChar">
    <w:name w:val="TF Char"/>
    <w:link w:val="TF"/>
    <w:qFormat/>
    <w:rsid w:val="00840011"/>
    <w:rPr>
      <w:rFonts w:ascii="Arial" w:hAnsi="Arial"/>
      <w:b/>
      <w:lang w:val="en-GB" w:eastAsia="en-US"/>
    </w:rPr>
  </w:style>
  <w:style w:type="character" w:customStyle="1" w:styleId="EditorsNoteChar">
    <w:name w:val="Editor's Note Char"/>
    <w:link w:val="EditorsNote"/>
    <w:rsid w:val="008400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031423074">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878E745-F96E-4FB2-8D21-359916BEE9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FD5154-047B-4BF7-AF7E-CD89353FB0A8}">
  <ds:schemaRefs>
    <ds:schemaRef ds:uri="http://schemas.microsoft.com/sharepoint/v3/contenttype/forms"/>
  </ds:schemaRefs>
</ds:datastoreItem>
</file>

<file path=customXml/itemProps4.xml><?xml version="1.0" encoding="utf-8"?>
<ds:datastoreItem xmlns:ds="http://schemas.openxmlformats.org/officeDocument/2006/customXml" ds:itemID="{AAC97ABE-A605-4ECF-8ACC-6F857D7A0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171</TotalTime>
  <Pages>7</Pages>
  <Words>3320</Words>
  <Characters>16504</Characters>
  <Application>Microsoft Office Word</Application>
  <DocSecurity>0</DocSecurity>
  <Lines>366</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Contribution</vt:lpstr>
      <vt:lpstr>MTG_TITLE</vt:lpstr>
    </vt:vector>
  </TitlesOfParts>
  <Manager/>
  <Company>Google</Company>
  <LinksUpToDate>false</LinksUpToDate>
  <CharactersWithSpaces>19630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Aeneas Dodd-Noble</dc:creator>
  <cp:keywords/>
  <dc:description/>
  <cp:lastModifiedBy>Google</cp:lastModifiedBy>
  <cp:revision>11</cp:revision>
  <cp:lastPrinted>1900-01-01T05:00:00Z</cp:lastPrinted>
  <dcterms:created xsi:type="dcterms:W3CDTF">2021-09-24T14:28:00Z</dcterms:created>
  <dcterms:modified xsi:type="dcterms:W3CDTF">2021-10-11T19:01:00Z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