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144A4D1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宋体"/>
          <w:b/>
          <w:sz w:val="24"/>
          <w:lang w:val="en-US" w:eastAsia="zh-CN"/>
        </w:rPr>
        <w:tab/>
      </w:r>
      <w:r w:rsidR="00DB2839" w:rsidRPr="00DB2839">
        <w:rPr>
          <w:rFonts w:eastAsia="宋体"/>
          <w:b/>
          <w:sz w:val="24"/>
          <w:lang w:val="en-US" w:eastAsia="zh-CN"/>
        </w:rPr>
        <w:t>S2-2107094</w:t>
      </w:r>
      <w:r w:rsidRPr="00B10292" w:rsidDel="00B10292">
        <w:rPr>
          <w:rFonts w:eastAsia="宋体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79F09A86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Title: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等线" w:cs="Arial"/>
          <w:b/>
          <w:color w:val="FF0000"/>
          <w:sz w:val="22"/>
          <w:szCs w:val="22"/>
          <w:lang w:eastAsia="en-GB"/>
        </w:rPr>
        <w:t>[Draft]</w:t>
      </w:r>
      <w:r w:rsidR="00104600" w:rsidRPr="004E416B">
        <w:rPr>
          <w:rFonts w:cs="Arial"/>
          <w:bCs/>
          <w:sz w:val="22"/>
        </w:rPr>
        <w:t>LS</w:t>
      </w:r>
      <w:r w:rsidR="00B10292" w:rsidRPr="004E416B">
        <w:rPr>
          <w:rFonts w:cs="Arial"/>
          <w:bCs/>
          <w:sz w:val="22"/>
        </w:rPr>
        <w:t xml:space="preserve"> reply </w:t>
      </w:r>
      <w:r w:rsidR="00104600" w:rsidRPr="004E416B">
        <w:rPr>
          <w:rFonts w:cs="Arial"/>
          <w:bCs/>
          <w:sz w:val="22"/>
        </w:rPr>
        <w:t>on limited service availability of an SNPN</w:t>
      </w:r>
      <w:r w:rsidR="00104600" w:rsidRPr="00C12860">
        <w:rPr>
          <w:rFonts w:eastAsia="等线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4E416B" w:rsidRDefault="00104F50" w:rsidP="00104F50">
      <w:pPr>
        <w:spacing w:after="60"/>
        <w:ind w:left="1985" w:hanging="1985"/>
        <w:rPr>
          <w:rFonts w:eastAsia="等线" w:cs="Arial"/>
          <w:sz w:val="22"/>
          <w:szCs w:val="22"/>
          <w:lang w:eastAsia="en-GB"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="00416D3D">
        <w:rPr>
          <w:rFonts w:eastAsia="等线" w:cs="Arial"/>
          <w:sz w:val="22"/>
          <w:szCs w:val="22"/>
          <w:lang w:eastAsia="en-GB"/>
        </w:rPr>
        <w:t>S2-2107044/</w:t>
      </w:r>
      <w:r w:rsidRPr="004E416B">
        <w:rPr>
          <w:rFonts w:eastAsia="等线" w:cs="Arial"/>
          <w:sz w:val="22"/>
          <w:szCs w:val="22"/>
          <w:lang w:eastAsia="en-GB"/>
        </w:rPr>
        <w:t>R2-2109114</w:t>
      </w:r>
    </w:p>
    <w:p w14:paraId="5F3C2A09" w14:textId="77777777" w:rsidR="000028BA" w:rsidRPr="004E416B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Release: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992971" w:rsidRPr="004E416B">
        <w:rPr>
          <w:rFonts w:eastAsia="等线" w:cs="Arial"/>
          <w:sz w:val="22"/>
          <w:szCs w:val="22"/>
          <w:lang w:eastAsia="en-GB"/>
        </w:rPr>
        <w:t>Release 1</w:t>
      </w:r>
      <w:r w:rsidR="00992971" w:rsidRPr="004E416B">
        <w:rPr>
          <w:rFonts w:eastAsia="等线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Work Item: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D27738" w:rsidRPr="004E416B">
        <w:rPr>
          <w:rFonts w:eastAsia="等线" w:cs="Arial"/>
          <w:sz w:val="22"/>
          <w:szCs w:val="22"/>
          <w:lang w:eastAsia="en-GB"/>
        </w:rPr>
        <w:t xml:space="preserve">eNPN, </w:t>
      </w:r>
      <w:r w:rsidR="006073BA" w:rsidRPr="004E416B">
        <w:rPr>
          <w:rFonts w:cs="Arial"/>
          <w:bCs/>
        </w:rPr>
        <w:t>NG_RAN_PRN_enh-Core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3C841118" w14:textId="1E6505F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Source: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等线" w:cs="Arial"/>
          <w:sz w:val="22"/>
          <w:szCs w:val="22"/>
          <w:lang w:eastAsia="en-GB"/>
        </w:rPr>
        <w:t>SA</w:t>
      </w:r>
      <w:r w:rsidR="00FD0531" w:rsidRPr="004E416B">
        <w:rPr>
          <w:rFonts w:eastAsia="等线" w:cs="Arial"/>
          <w:sz w:val="22"/>
          <w:szCs w:val="22"/>
          <w:lang w:eastAsia="en-GB"/>
        </w:rPr>
        <w:t>2</w:t>
      </w:r>
    </w:p>
    <w:p w14:paraId="31909691" w14:textId="7D0D8E5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zh-CN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To: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等线" w:cs="Arial"/>
          <w:sz w:val="22"/>
          <w:szCs w:val="22"/>
          <w:lang w:eastAsia="en-GB"/>
        </w:rPr>
        <w:t>RAN</w:t>
      </w:r>
      <w:r w:rsidR="002567CC" w:rsidRPr="004E416B">
        <w:rPr>
          <w:rFonts w:eastAsia="等线" w:cs="Arial"/>
          <w:sz w:val="22"/>
          <w:szCs w:val="22"/>
          <w:lang w:eastAsia="en-GB"/>
        </w:rPr>
        <w:t>2</w:t>
      </w:r>
    </w:p>
    <w:p w14:paraId="12ED1225" w14:textId="639E353E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zh-CN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Cc: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AC6051" w:rsidRPr="004E416B">
        <w:rPr>
          <w:rFonts w:eastAsia="等线" w:cs="Arial"/>
          <w:sz w:val="22"/>
          <w:szCs w:val="22"/>
          <w:lang w:eastAsia="en-GB"/>
        </w:rPr>
        <w:t>CT1</w:t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Contact Person: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</w:p>
    <w:p w14:paraId="4D94272A" w14:textId="2A8FB781" w:rsidR="00C21B95" w:rsidRPr="00EB06C1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等线" w:cs="Arial"/>
          <w:b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等线" w:cs="Arial"/>
          <w:b/>
          <w:sz w:val="22"/>
          <w:szCs w:val="22"/>
          <w:lang w:eastAsia="en-GB"/>
        </w:rPr>
        <w:t>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等线" w:cs="Arial"/>
          <w:sz w:val="22"/>
          <w:szCs w:val="22"/>
          <w:lang w:eastAsia="en-GB"/>
        </w:rPr>
        <w:t>Xiaowan Ke</w:t>
      </w:r>
    </w:p>
    <w:p w14:paraId="47AF53B1" w14:textId="2D5267BD" w:rsidR="00C21B95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等线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</w:r>
      <w:r w:rsidR="00084616" w:rsidRPr="00084616">
        <w:rPr>
          <w:rFonts w:eastAsia="等线" w:cs="Arial"/>
          <w:sz w:val="22"/>
          <w:szCs w:val="22"/>
          <w:lang w:eastAsia="en-GB"/>
        </w:rPr>
        <w:t>xiaowan.ke@vivo.com</w:t>
      </w:r>
      <w:bookmarkStart w:id="0" w:name="_GoBack"/>
      <w:bookmarkEnd w:id="0"/>
      <w:r w:rsidR="00B10292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 w:rsidRPr="00EB06C1">
        <w:rPr>
          <w:rFonts w:eastAsia="等线" w:cs="Arial"/>
          <w:b/>
          <w:sz w:val="22"/>
          <w:szCs w:val="22"/>
          <w:lang w:eastAsia="en-GB"/>
        </w:rPr>
        <w:t>Attachments:</w:t>
      </w:r>
      <w:r w:rsidRPr="00EB06C1">
        <w:rPr>
          <w:rFonts w:eastAsia="等线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BAAA523" w14:textId="71A3645A" w:rsidR="00D27738" w:rsidRPr="00AC6051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AC6051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AC6051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AC6051">
        <w:rPr>
          <w:lang w:eastAsia="zh-CN"/>
        </w:rPr>
        <w:t>2109114</w:t>
      </w:r>
      <w:r w:rsidRPr="00AC6051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AC6051" w:rsidRDefault="00555338" w:rsidP="00555338">
      <w:pPr>
        <w:spacing w:after="120"/>
        <w:jc w:val="left"/>
        <w:rPr>
          <w:rFonts w:cs="Arial"/>
          <w:bCs/>
        </w:rPr>
      </w:pPr>
      <w:r w:rsidRPr="00AC6051">
        <w:rPr>
          <w:rFonts w:cs="Arial"/>
          <w:b/>
          <w:bCs/>
          <w:iCs/>
          <w:lang w:val="en-US"/>
        </w:rPr>
        <w:t>Question:</w:t>
      </w:r>
      <w:r w:rsidRPr="00AC6051">
        <w:rPr>
          <w:rFonts w:cs="Arial"/>
          <w:iCs/>
          <w:lang w:val="en-US"/>
        </w:rPr>
        <w:t xml:space="preserve"> </w:t>
      </w:r>
      <w:r w:rsidRPr="00AC6051">
        <w:rPr>
          <w:rFonts w:cs="Arial"/>
          <w:bCs/>
        </w:rPr>
        <w:t>Can CT1</w:t>
      </w:r>
      <w:r w:rsidRPr="00AC6051">
        <w:rPr>
          <w:rFonts w:cs="Arial" w:hint="eastAsia"/>
          <w:bCs/>
          <w:lang w:eastAsia="zh-CN"/>
        </w:rPr>
        <w:t>/</w:t>
      </w:r>
      <w:r w:rsidRPr="00AC6051">
        <w:rPr>
          <w:rFonts w:cs="Arial"/>
          <w:bCs/>
        </w:rPr>
        <w:t xml:space="preserve">SA2 to confirm that the R17 SNPN-capable UEs that are not in SNPN Access Mode and R17 Non-SNPN capable UEs cannot camp on an SNPN cell supporting emergency services to obtain emergency services </w:t>
      </w:r>
      <w:r w:rsidR="00580E13" w:rsidRPr="00AC6051">
        <w:t>via any SNPN</w:t>
      </w:r>
      <w:r w:rsidRPr="00AC6051">
        <w:rPr>
          <w:rFonts w:cs="Arial"/>
          <w:bCs/>
        </w:rPr>
        <w:t>.</w:t>
      </w:r>
    </w:p>
    <w:p w14:paraId="6963C53F" w14:textId="017BDEE2" w:rsidR="00B10292" w:rsidRDefault="00B10292" w:rsidP="00B10292">
      <w:pPr>
        <w:spacing w:after="120"/>
        <w:jc w:val="left"/>
        <w:rPr>
          <w:rFonts w:cs="Arial"/>
          <w:bCs/>
        </w:rPr>
      </w:pPr>
      <w:r w:rsidRPr="00AC6051">
        <w:rPr>
          <w:rFonts w:cs="Arial"/>
          <w:b/>
          <w:bCs/>
        </w:rPr>
        <w:t>Answer</w:t>
      </w:r>
      <w:r w:rsidRPr="00AC6051">
        <w:rPr>
          <w:rFonts w:cs="Arial"/>
          <w:bCs/>
        </w:rPr>
        <w:t>: SA2 confirm</w:t>
      </w:r>
      <w:r w:rsidR="00DB2839">
        <w:rPr>
          <w:rFonts w:cs="Arial"/>
          <w:bCs/>
        </w:rPr>
        <w:t>s</w:t>
      </w:r>
      <w:r w:rsidRPr="00AC6051">
        <w:rPr>
          <w:rFonts w:cs="Arial"/>
          <w:bCs/>
        </w:rPr>
        <w:t xml:space="preserve"> that R17 SNPN-capable UEs that are not in SNPN Access Mode and R17 Non-SNPN capable UEs cannot camp on an SNPN cell supporting emergency services to obtain emergency services </w:t>
      </w:r>
      <w:r w:rsidRPr="00AC6051">
        <w:t>via any SNPN</w:t>
      </w:r>
      <w:r w:rsidRPr="00AC6051">
        <w:rPr>
          <w:rFonts w:cs="Arial"/>
          <w:bCs/>
        </w:rPr>
        <w:t>.</w:t>
      </w: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F97" w16cex:dateUtc="2021-08-24T07:51:00Z"/>
  <w16cex:commentExtensible w16cex:durableId="24CF401A" w16cex:dateUtc="2021-08-24T07:51:00Z"/>
  <w16cex:commentExtensible w16cex:durableId="24CF3F26" w16cex:dateUtc="2021-08-24T07:49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C05B7" w14:textId="77777777" w:rsidR="00537220" w:rsidRDefault="00537220">
      <w:r>
        <w:separator/>
      </w:r>
    </w:p>
  </w:endnote>
  <w:endnote w:type="continuationSeparator" w:id="0">
    <w:p w14:paraId="13E4FC0B" w14:textId="77777777" w:rsidR="00537220" w:rsidRDefault="00537220">
      <w:r>
        <w:continuationSeparator/>
      </w:r>
    </w:p>
  </w:endnote>
  <w:endnote w:type="continuationNotice" w:id="1">
    <w:p w14:paraId="401F331D" w14:textId="77777777" w:rsidR="00537220" w:rsidRDefault="005372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18FC8" w14:textId="77777777" w:rsidR="00537220" w:rsidRDefault="00537220">
      <w:r>
        <w:separator/>
      </w:r>
    </w:p>
  </w:footnote>
  <w:footnote w:type="continuationSeparator" w:id="0">
    <w:p w14:paraId="14B7F4D4" w14:textId="77777777" w:rsidR="00537220" w:rsidRDefault="00537220">
      <w:r>
        <w:continuationSeparator/>
      </w:r>
    </w:p>
  </w:footnote>
  <w:footnote w:type="continuationNotice" w:id="1">
    <w:p w14:paraId="3533ADBB" w14:textId="77777777" w:rsidR="00537220" w:rsidRDefault="005372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等线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1A603-8003-4353-A925-08C86FCB9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1338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9</cp:revision>
  <cp:lastPrinted>2016-01-11T00:35:00Z</cp:lastPrinted>
  <dcterms:created xsi:type="dcterms:W3CDTF">2021-09-30T07:49:00Z</dcterms:created>
  <dcterms:modified xsi:type="dcterms:W3CDTF">2021-10-11T16:58:00Z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