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2CEF2CE1" w:rsidR="00775B96" w:rsidRDefault="00775B96"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S2-2105504</w:t>
      </w:r>
      <w:ins w:id="0" w:author="Lenovo-r" w:date="2021-08-24T16:03:00Z">
        <w:r w:rsidR="008031BA">
          <w:rPr>
            <w:b/>
            <w:i/>
            <w:noProof/>
            <w:sz w:val="28"/>
          </w:rPr>
          <w:t>r0</w:t>
        </w:r>
      </w:ins>
      <w:ins w:id="1" w:author="Lenovo-r" w:date="2021-08-24T18:28:00Z">
        <w:r w:rsidR="00C668E1">
          <w:rPr>
            <w:b/>
            <w:i/>
            <w:noProof/>
            <w:sz w:val="28"/>
          </w:rPr>
          <w:t>5</w:t>
        </w:r>
      </w:ins>
    </w:p>
    <w:p w14:paraId="1DCA35BE" w14:textId="6FB804F6" w:rsidR="00775B96" w:rsidRDefault="00775B96" w:rsidP="00775B96">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C6155B7" w:rsidR="001E41F3" w:rsidRPr="008766D1" w:rsidRDefault="00775B96" w:rsidP="00C465B8">
            <w:pPr>
              <w:pStyle w:val="CRCoverPage"/>
              <w:spacing w:after="0"/>
              <w:jc w:val="right"/>
              <w:rPr>
                <w:rFonts w:eastAsia="Malgun Gothic"/>
                <w:noProof/>
                <w:lang w:eastAsia="ko-KR"/>
              </w:rPr>
            </w:pPr>
            <w:r>
              <w:rPr>
                <w:b/>
                <w:noProof/>
                <w:sz w:val="28"/>
              </w:rPr>
              <w:t>3025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48317C0"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004C7992">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3B17834" w:rsidR="001E41F3" w:rsidRPr="007D0A53" w:rsidRDefault="000D6119">
            <w:pPr>
              <w:pStyle w:val="CRCoverPage"/>
              <w:spacing w:after="0"/>
              <w:ind w:left="100"/>
              <w:rPr>
                <w:rFonts w:eastAsia="Malgun Gothic"/>
                <w:noProof/>
                <w:lang w:eastAsia="ko-KR"/>
              </w:rPr>
            </w:pPr>
            <w:r>
              <w:rPr>
                <w:rFonts w:eastAsia="Malgun Gothic"/>
                <w:noProof/>
                <w:lang w:eastAsia="ko-KR"/>
              </w:rPr>
              <w:t>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B18457E" w:rsidR="001E41F3" w:rsidRDefault="008B0A39">
            <w:pPr>
              <w:rPr>
                <w:noProof/>
              </w:rPr>
              <w:pPrChange w:id="3" w:author="LTHM2" w:date="2021-08-23T14:02:00Z">
                <w:pPr>
                  <w:pStyle w:val="CRCoverPage"/>
                  <w:spacing w:after="0"/>
                  <w:ind w:left="100"/>
                </w:pPr>
              </w:pPrChange>
            </w:pPr>
            <w:r>
              <w:rPr>
                <w:noProof/>
              </w:rPr>
              <w:t>Ericsson</w:t>
            </w:r>
            <w:ins w:id="4" w:author="LTHM2" w:date="2021-08-23T14:02:00Z">
              <w:r w:rsidR="009A19EF">
                <w:rPr>
                  <w:noProof/>
                </w:rPr>
                <w:t xml:space="preserve">, </w:t>
              </w:r>
              <w:r w:rsidR="009A19EF" w:rsidRPr="00494122">
                <w:rPr>
                  <w:noProof/>
                </w:rPr>
                <w:t>Nokia, Nokia Shanghai Bell</w:t>
              </w:r>
            </w:ins>
            <w:ins w:id="5" w:author="Lenovo-r" w:date="2021-08-24T16:03:00Z">
              <w:r w:rsidR="00306404">
                <w:rPr>
                  <w:noProof/>
                </w:rPr>
                <w:t xml:space="preserve">, </w:t>
              </w:r>
              <w:r w:rsidR="00306404" w:rsidRPr="00306404">
                <w:rPr>
                  <w:noProof/>
                </w:rPr>
                <w:t>Lenovo, Motorola Mobility</w:t>
              </w:r>
            </w:ins>
            <w:ins w:id="6" w:author="LTHM2" w:date="2021-08-23T14:02:00Z">
              <w:r w:rsidR="009A19EF" w:rsidRPr="00494122">
                <w:rPr>
                  <w:noProof/>
                </w:rPr>
                <w:t xml:space="preserve">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BD120" w14:textId="77DA25B6" w:rsidR="004F1B48" w:rsidDel="009A19EF" w:rsidRDefault="00763414" w:rsidP="00763414">
            <w:pPr>
              <w:pStyle w:val="CRCoverPage"/>
              <w:spacing w:after="0"/>
              <w:rPr>
                <w:del w:id="7" w:author="LTHM2" w:date="2021-08-23T14:00:00Z"/>
                <w:rFonts w:eastAsia="Malgun Gothic" w:cs="Arial"/>
                <w:lang w:eastAsia="ko-KR"/>
              </w:rPr>
            </w:pPr>
            <w:del w:id="8" w:author="LTHM2" w:date="2021-08-23T14:00:00Z">
              <w:r w:rsidDel="009A19EF">
                <w:rPr>
                  <w:rFonts w:eastAsia="Malgun Gothic" w:cs="Arial"/>
                  <w:lang w:eastAsia="ko-KR"/>
                </w:rPr>
                <w:delText>EAS deployment service including information provisioning and subscription is needed for NEF.</w:delText>
              </w:r>
            </w:del>
          </w:p>
          <w:p w14:paraId="227F2818" w14:textId="06E5ADE2" w:rsidR="00CD5193" w:rsidDel="009A19EF" w:rsidRDefault="00CD5193" w:rsidP="00CD5193">
            <w:pPr>
              <w:pStyle w:val="CRCoverPage"/>
              <w:spacing w:after="0"/>
              <w:rPr>
                <w:del w:id="9" w:author="LTHM2" w:date="2021-08-23T14:00:00Z"/>
                <w:rFonts w:eastAsia="Malgun Gothic" w:cs="Arial"/>
                <w:lang w:eastAsia="ko-KR"/>
              </w:rPr>
            </w:pPr>
          </w:p>
          <w:p w14:paraId="10A8E56C" w14:textId="7ACD9E94" w:rsidR="00CD5193" w:rsidDel="009A19EF" w:rsidRDefault="00CD5193" w:rsidP="00CD5193">
            <w:pPr>
              <w:pStyle w:val="CRCoverPage"/>
              <w:spacing w:after="0"/>
              <w:rPr>
                <w:del w:id="10" w:author="LTHM2" w:date="2021-08-23T14:00:00Z"/>
                <w:rFonts w:eastAsia="Malgun Gothic" w:cs="Arial"/>
                <w:lang w:eastAsia="ko-KR"/>
              </w:rPr>
            </w:pPr>
            <w:del w:id="11" w:author="LTHM2" w:date="2021-08-23T14:00:00Z">
              <w:r w:rsidDel="009A19EF">
                <w:rPr>
                  <w:rFonts w:eastAsia="Malgun Gothic" w:cs="Arial"/>
                  <w:lang w:eastAsia="ko-KR"/>
                </w:rPr>
                <w:delText xml:space="preserve">In addition, AF influenced N6 traffic steering function needs to have PCC authoriziation for the EC FQDNs </w:delText>
              </w:r>
              <w:r w:rsidR="006D2420" w:rsidDel="009A19EF">
                <w:rPr>
                  <w:rFonts w:eastAsia="Malgun Gothic" w:cs="Arial"/>
                  <w:lang w:eastAsia="ko-KR"/>
                </w:rPr>
                <w:delText xml:space="preserve">(represented by application id) </w:delText>
              </w:r>
              <w:r w:rsidDel="009A19EF">
                <w:rPr>
                  <w:rFonts w:eastAsia="Malgun Gothic" w:cs="Arial"/>
                  <w:lang w:eastAsia="ko-KR"/>
                </w:rPr>
                <w:delText>and DNAIs for the UE. Such authoriziation in PCF controls which UE is permitted to have the EC service (activat</w:delText>
              </w:r>
              <w:r w:rsidR="00223536" w:rsidDel="009A19EF">
                <w:rPr>
                  <w:rFonts w:eastAsia="Malgun Gothic" w:cs="Arial"/>
                  <w:lang w:eastAsia="ko-KR"/>
                </w:rPr>
                <w:delText xml:space="preserve">ed by DNS interaction before application data communication) and its applicable </w:delText>
              </w:r>
              <w:r w:rsidR="00CD3F54" w:rsidDel="009A19EF">
                <w:rPr>
                  <w:rFonts w:eastAsia="Malgun Gothic" w:cs="Arial"/>
                  <w:lang w:eastAsia="ko-KR"/>
                </w:rPr>
                <w:delText>DNAI(s)</w:delText>
              </w:r>
              <w:r w:rsidR="00223536" w:rsidDel="009A19EF">
                <w:rPr>
                  <w:rFonts w:eastAsia="Malgun Gothic" w:cs="Arial"/>
                  <w:lang w:eastAsia="ko-KR"/>
                </w:rPr>
                <w:delText xml:space="preserve">. If such </w:delText>
              </w:r>
              <w:r w:rsidR="003A5603" w:rsidDel="009A19EF">
                <w:rPr>
                  <w:rFonts w:eastAsia="Malgun Gothic" w:cs="Arial"/>
                  <w:lang w:eastAsia="ko-KR"/>
                </w:rPr>
                <w:delText>“</w:delText>
              </w:r>
              <w:r w:rsidR="00223536" w:rsidDel="009A19EF">
                <w:rPr>
                  <w:rFonts w:eastAsia="Malgun Gothic" w:cs="Arial"/>
                  <w:lang w:eastAsia="ko-KR"/>
                </w:rPr>
                <w:delText xml:space="preserve">EC activation” </w:delText>
              </w:r>
              <w:r w:rsidR="000B437F" w:rsidDel="009A19EF">
                <w:rPr>
                  <w:rFonts w:eastAsia="Malgun Gothic" w:cs="Arial"/>
                  <w:lang w:eastAsia="ko-KR"/>
                </w:rPr>
                <w:delText>is</w:delText>
              </w:r>
              <w:r w:rsidR="00223536" w:rsidDel="009A19EF">
                <w:rPr>
                  <w:rFonts w:eastAsia="Malgun Gothic" w:cs="Arial"/>
                  <w:lang w:eastAsia="ko-KR"/>
                </w:rPr>
                <w:delText xml:space="preserve"> received in the PCC rule, the SMF defers the UP path manipulation for the DNAIs until EASDF notifies SMF what to do.</w:delText>
              </w:r>
              <w:r w:rsidR="00B84FD7" w:rsidDel="009A19EF">
                <w:rPr>
                  <w:rFonts w:eastAsia="Malgun Gothic" w:cs="Arial"/>
                  <w:lang w:eastAsia="ko-KR"/>
                </w:rPr>
                <w:delText xml:space="preserve"> </w:delText>
              </w:r>
              <w:r w:rsidR="00F34031" w:rsidDel="009A19EF">
                <w:rPr>
                  <w:rFonts w:eastAsia="Malgun Gothic" w:cs="Arial"/>
                  <w:lang w:eastAsia="ko-KR"/>
                </w:rPr>
                <w:delText>For EAS deployment information retrieval, when</w:delText>
              </w:r>
              <w:r w:rsidR="00B84FD7" w:rsidDel="009A19EF">
                <w:rPr>
                  <w:rFonts w:eastAsia="Malgun Gothic" w:cs="Arial"/>
                  <w:lang w:eastAsia="ko-KR"/>
                </w:rPr>
                <w:delText xml:space="preserve"> the application identifier received in the PCC rule is</w:delText>
              </w:r>
              <w:r w:rsidR="00F34031" w:rsidDel="009A19EF">
                <w:rPr>
                  <w:rFonts w:eastAsia="Malgun Gothic" w:cs="Arial"/>
                  <w:lang w:eastAsia="ko-KR"/>
                </w:rPr>
                <w:delText xml:space="preserve"> with </w:delText>
              </w:r>
              <w:r w:rsidR="00B84FD7" w:rsidDel="009A19EF">
                <w:rPr>
                  <w:rFonts w:eastAsia="Malgun Gothic" w:cs="Arial"/>
                  <w:lang w:eastAsia="ko-KR"/>
                </w:rPr>
                <w:delText xml:space="preserve">EC activation </w:delText>
              </w:r>
              <w:r w:rsidR="00786A79" w:rsidDel="009A19EF">
                <w:rPr>
                  <w:rFonts w:eastAsia="Malgun Gothic" w:cs="Arial"/>
                  <w:lang w:eastAsia="ko-KR"/>
                </w:rPr>
                <w:delText xml:space="preserve">indication </w:delText>
              </w:r>
              <w:r w:rsidR="00B84FD7" w:rsidDel="009A19EF">
                <w:rPr>
                  <w:rFonts w:eastAsia="Malgun Gothic" w:cs="Arial"/>
                  <w:lang w:eastAsia="ko-KR"/>
                </w:rPr>
                <w:delText>and no EAS deployment information is available, the SMF retrieves EAS deployment information from the NEF.</w:delText>
              </w:r>
            </w:del>
          </w:p>
          <w:p w14:paraId="214C8C23" w14:textId="095FF4DC" w:rsidR="00CD5193" w:rsidRDefault="009A19EF" w:rsidP="00763414">
            <w:pPr>
              <w:pStyle w:val="CRCoverPage"/>
              <w:spacing w:after="0"/>
              <w:rPr>
                <w:rFonts w:eastAsia="Malgun Gothic" w:cs="Arial"/>
                <w:lang w:eastAsia="ko-KR"/>
              </w:rPr>
            </w:pPr>
            <w:ins w:id="12" w:author="LTHM2" w:date="2021-08-23T14:00:00Z">
              <w:r>
                <w:rPr>
                  <w:rFonts w:eastAsia="Malgun Gothic" w:cs="Arial"/>
                  <w:lang w:eastAsia="ko-KR"/>
                </w:rPr>
                <w:t>EASDF handling defined in 23.548 means the 5GC (actually the SMF via PCC rules)</w:t>
              </w:r>
            </w:ins>
            <w:ins w:id="13" w:author="LTHM2" w:date="2021-08-23T14:01:00Z">
              <w:r>
                <w:rPr>
                  <w:rFonts w:eastAsia="Malgun Gothic" w:cs="Arial"/>
                  <w:lang w:eastAsia="ko-KR"/>
                </w:rPr>
                <w:t xml:space="preserve"> is made aware of which FQDN shall trigger EASDF specific handling for which UE(s)</w:t>
              </w:r>
            </w:ins>
          </w:p>
          <w:p w14:paraId="3C015D41" w14:textId="01BD3B33" w:rsidR="00025F7A" w:rsidRPr="007D0A53" w:rsidRDefault="00025F7A" w:rsidP="00890EB5">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3429C" w14:textId="77777777" w:rsidR="000C5FE9" w:rsidRDefault="00B01128" w:rsidP="00CF3FA7">
            <w:pPr>
              <w:pStyle w:val="CRCoverPage"/>
              <w:spacing w:after="0"/>
              <w:rPr>
                <w:rFonts w:eastAsia="Malgun Gothic" w:cs="Arial"/>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763414">
              <w:rPr>
                <w:rFonts w:eastAsia="Malgun Gothic" w:cs="Arial"/>
                <w:lang w:eastAsia="ko-KR"/>
              </w:rPr>
              <w:t>a new NEF service for EAS deployment.</w:t>
            </w:r>
          </w:p>
          <w:p w14:paraId="1C1B3B80" w14:textId="356C92DA" w:rsidR="00655AF9" w:rsidRDefault="00655AF9" w:rsidP="00655AF9">
            <w:pPr>
              <w:pStyle w:val="CRCoverPage"/>
              <w:spacing w:after="0"/>
              <w:rPr>
                <w:rFonts w:eastAsia="Malgun Gothic" w:cs="Arial"/>
                <w:lang w:eastAsia="ko-KR"/>
              </w:rPr>
            </w:pPr>
            <w:r>
              <w:rPr>
                <w:rFonts w:eastAsia="Malgun Gothic" w:cs="Arial"/>
                <w:lang w:eastAsia="ko-KR"/>
              </w:rPr>
              <w:t>The</w:t>
            </w:r>
            <w:r w:rsidR="00052539">
              <w:rPr>
                <w:rFonts w:eastAsia="Malgun Gothic" w:cs="Arial"/>
                <w:lang w:eastAsia="ko-KR"/>
              </w:rPr>
              <w:t xml:space="preserve"> SMF triggered UP path change shall consider the</w:t>
            </w:r>
            <w:r>
              <w:rPr>
                <w:rFonts w:eastAsia="Malgun Gothic" w:cs="Arial"/>
                <w:lang w:eastAsia="ko-KR"/>
              </w:rPr>
              <w:t xml:space="preserve"> </w:t>
            </w:r>
            <w:del w:id="14" w:author="LTHM2" w:date="2021-08-23T14:05:00Z">
              <w:r w:rsidR="00052539" w:rsidDel="009A19EF">
                <w:rPr>
                  <w:rFonts w:eastAsia="Malgun Gothic" w:cs="Arial"/>
                  <w:lang w:eastAsia="ko-KR"/>
                </w:rPr>
                <w:delText xml:space="preserve">indication of </w:delText>
              </w:r>
              <w:r w:rsidDel="009A19EF">
                <w:rPr>
                  <w:rFonts w:eastAsia="Malgun Gothic" w:cs="Arial"/>
                  <w:lang w:eastAsia="ko-KR"/>
                </w:rPr>
                <w:delText xml:space="preserve">EC </w:delText>
              </w:r>
              <w:r w:rsidR="00052539" w:rsidDel="009A19EF">
                <w:rPr>
                  <w:rFonts w:eastAsia="Malgun Gothic" w:cs="Arial"/>
                  <w:lang w:eastAsia="ko-KR"/>
                </w:rPr>
                <w:delText>application activation with</w:delText>
              </w:r>
              <w:r w:rsidDel="009A19EF">
                <w:rPr>
                  <w:rFonts w:eastAsia="Malgun Gothic" w:cs="Arial"/>
                  <w:lang w:eastAsia="ko-KR"/>
                </w:rPr>
                <w:delText xml:space="preserve"> DNS </w:delText>
              </w:r>
              <w:r w:rsidR="00052539" w:rsidDel="009A19EF">
                <w:rPr>
                  <w:rFonts w:eastAsia="Malgun Gothic" w:cs="Arial"/>
                  <w:lang w:eastAsia="ko-KR"/>
                </w:rPr>
                <w:delText>control</w:delText>
              </w:r>
            </w:del>
            <w:ins w:id="15" w:author="LTHM2" w:date="2021-08-23T14:05:00Z">
              <w:r w:rsidR="009A19EF">
                <w:rPr>
                  <w:rFonts w:eastAsia="Malgun Gothic" w:cs="Arial"/>
                  <w:lang w:eastAsia="ko-KR"/>
                </w:rPr>
                <w:t xml:space="preserve">reception of PCC rules with </w:t>
              </w:r>
            </w:ins>
            <w:ins w:id="16" w:author="LTHM2" w:date="2021-08-23T14:06:00Z">
              <w:r w:rsidR="009A19EF">
                <w:rPr>
                  <w:rFonts w:eastAsia="Malgun Gothic" w:cs="Arial"/>
                  <w:lang w:eastAsia="ko-KR"/>
                </w:rPr>
                <w:t>FQDN ranges as traffic identifier</w:t>
              </w:r>
            </w:ins>
            <w:r>
              <w:rPr>
                <w:rFonts w:eastAsia="Malgun Gothic" w:cs="Arial"/>
                <w:lang w:eastAsia="ko-KR"/>
              </w:rPr>
              <w:t>.</w:t>
            </w:r>
          </w:p>
          <w:p w14:paraId="18E8ADD7" w14:textId="260ADC69" w:rsidR="00832EEB" w:rsidRPr="006B2CE2" w:rsidRDefault="00832EEB" w:rsidP="00890EB5">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D7BAAE1" w:rsidR="001E41F3" w:rsidRPr="001A4B73" w:rsidRDefault="00CD5193" w:rsidP="00664B8A">
            <w:pPr>
              <w:pStyle w:val="CRCoverPage"/>
              <w:spacing w:after="0"/>
              <w:ind w:left="100"/>
              <w:rPr>
                <w:rFonts w:eastAsia="Malgun Gothic"/>
                <w:noProof/>
                <w:lang w:eastAsia="ko-KR"/>
              </w:rPr>
            </w:pPr>
            <w:r>
              <w:rPr>
                <w:rFonts w:eastAsia="Malgun Gothic"/>
                <w:noProof/>
                <w:lang w:eastAsia="ko-KR"/>
              </w:rPr>
              <w:t xml:space="preserve">5.6.7.1, </w:t>
            </w:r>
            <w:r w:rsidR="006D47F2">
              <w:rPr>
                <w:rFonts w:eastAsia="Malgun Gothic"/>
                <w:noProof/>
                <w:lang w:eastAsia="ko-KR"/>
              </w:rPr>
              <w:t>6.2.5.0, 7.2.8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7" w:name="_Toc68015927"/>
      <w:bookmarkStart w:id="18" w:name="_Toc20149767"/>
      <w:bookmarkStart w:id="19" w:name="_Toc27846559"/>
      <w:bookmarkStart w:id="20" w:name="_Toc36187684"/>
      <w:bookmarkStart w:id="21" w:name="_Toc45183588"/>
      <w:bookmarkStart w:id="22" w:name="_Toc47342430"/>
      <w:bookmarkStart w:id="23" w:name="_Toc51769130"/>
      <w:bookmarkStart w:id="24" w:name="_Toc68015454"/>
      <w:bookmarkStart w:id="25"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3BD0712A" w14:textId="77777777" w:rsidR="00CD5193" w:rsidRDefault="00CD5193" w:rsidP="00CD5193">
      <w:pPr>
        <w:pStyle w:val="4"/>
      </w:pPr>
      <w:bookmarkStart w:id="26" w:name="_Toc20149772"/>
      <w:bookmarkStart w:id="27" w:name="_Toc27846564"/>
      <w:bookmarkStart w:id="28" w:name="_Toc36187689"/>
      <w:bookmarkStart w:id="29" w:name="_Toc45183593"/>
      <w:bookmarkStart w:id="30" w:name="_Toc47342435"/>
      <w:bookmarkStart w:id="31" w:name="_Toc51769135"/>
      <w:bookmarkStart w:id="32" w:name="_Toc68015459"/>
      <w:r>
        <w:t>5.6.7.1</w:t>
      </w:r>
      <w:r>
        <w:tab/>
        <w:t>General</w:t>
      </w:r>
      <w:bookmarkEnd w:id="26"/>
      <w:bookmarkEnd w:id="27"/>
      <w:bookmarkEnd w:id="28"/>
      <w:bookmarkEnd w:id="29"/>
      <w:bookmarkEnd w:id="30"/>
      <w:bookmarkEnd w:id="31"/>
      <w:bookmarkEnd w:id="32"/>
    </w:p>
    <w:p w14:paraId="46921A6B" w14:textId="77777777" w:rsidR="00CD5193" w:rsidRPr="009E0DE1" w:rsidRDefault="00CD5193" w:rsidP="00CD5193">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E0C639E" w14:textId="77777777" w:rsidR="00CD5193" w:rsidRPr="009E0DE1" w:rsidRDefault="00CD5193" w:rsidP="00CD5193">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w:t>
      </w:r>
      <w:r>
        <w:rPr>
          <w:rFonts w:eastAsia="宋体"/>
          <w:lang w:eastAsia="ja-JP"/>
        </w:rPr>
        <w:t xml:space="preserve"> and (I-)SMF (re)selection</w:t>
      </w:r>
      <w:r w:rsidRPr="009E0DE1">
        <w:rPr>
          <w:rFonts w:eastAsia="宋体"/>
          <w:lang w:eastAsia="ja-JP"/>
        </w:rPr>
        <w:t xml:space="preserve">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r>
        <w:t>.</w:t>
      </w:r>
    </w:p>
    <w:p w14:paraId="6C56A20D" w14:textId="77777777" w:rsidR="00CD5193" w:rsidRPr="009E0DE1" w:rsidRDefault="00CD5193" w:rsidP="00CD5193">
      <w:pPr>
        <w:rPr>
          <w:lang w:eastAsia="zh-CN"/>
        </w:rPr>
      </w:pPr>
      <w:r w:rsidRPr="009E0DE1">
        <w:rPr>
          <w:lang w:eastAsia="zh-CN"/>
        </w:rPr>
        <w:t>The AF may issue requests on behalf of applications not owned by the PLMN serving the UE.</w:t>
      </w:r>
    </w:p>
    <w:p w14:paraId="5293BE17" w14:textId="77777777" w:rsidR="00CD5193" w:rsidRPr="009E0DE1" w:rsidRDefault="00CD5193" w:rsidP="00CD5193">
      <w:r w:rsidRPr="009E0DE1">
        <w:t>If the operator does not allow an AF to access the network directly, the AF shall use the NEF to interact with the 5GC, as described in clause 6.2.10.</w:t>
      </w:r>
    </w:p>
    <w:p w14:paraId="08F04B74" w14:textId="77777777" w:rsidR="00CD5193" w:rsidRPr="009E0DE1" w:rsidRDefault="00CD5193" w:rsidP="00CD5193">
      <w:r w:rsidRPr="009E0DE1">
        <w:t>The AF may be in charge of the (re)selection or relocation of the applications within the local DN. Such functionality is not defined. For this purpose, the AF may request to get notified about events related with PDU Sessions.</w:t>
      </w:r>
    </w:p>
    <w:p w14:paraId="058B657B" w14:textId="77777777" w:rsidR="00CD5193" w:rsidRDefault="00CD5193" w:rsidP="00CD5193">
      <w:r>
        <w:t>In the case of AF instance change, the AF may send request of AF relocation information.</w:t>
      </w:r>
    </w:p>
    <w:p w14:paraId="4FC0C5F9" w14:textId="77777777" w:rsidR="00CD5193" w:rsidRPr="009E0DE1" w:rsidRDefault="00CD5193" w:rsidP="00CD5193">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3177B454" w14:textId="77777777" w:rsidR="00CD5193" w:rsidRPr="009E0DE1" w:rsidRDefault="00CD5193" w:rsidP="00CD5193">
      <w:pPr>
        <w:pStyle w:val="TH"/>
      </w:pPr>
      <w:r w:rsidRPr="009E0DE1">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D5193" w:rsidRPr="009E0DE1" w14:paraId="6341DC10" w14:textId="77777777" w:rsidTr="002C64A6">
        <w:trPr>
          <w:cantSplit/>
          <w:jc w:val="center"/>
        </w:trPr>
        <w:tc>
          <w:tcPr>
            <w:tcW w:w="2329" w:type="dxa"/>
          </w:tcPr>
          <w:p w14:paraId="584DD04F" w14:textId="77777777" w:rsidR="00CD5193" w:rsidRPr="009E0DE1" w:rsidRDefault="00CD5193" w:rsidP="002C64A6">
            <w:pPr>
              <w:pStyle w:val="TAH"/>
            </w:pPr>
            <w:r w:rsidRPr="009E0DE1">
              <w:rPr>
                <w:lang w:eastAsia="zh-CN"/>
              </w:rPr>
              <w:t>Information Name</w:t>
            </w:r>
          </w:p>
        </w:tc>
        <w:tc>
          <w:tcPr>
            <w:tcW w:w="2766" w:type="dxa"/>
          </w:tcPr>
          <w:p w14:paraId="3C3D3FB7" w14:textId="77777777" w:rsidR="00CD5193" w:rsidRPr="009E0DE1" w:rsidRDefault="00CD5193" w:rsidP="002C64A6">
            <w:pPr>
              <w:pStyle w:val="TAH"/>
            </w:pPr>
            <w:r w:rsidRPr="009E0DE1">
              <w:rPr>
                <w:lang w:eastAsia="zh-CN"/>
              </w:rPr>
              <w:t>Applicable for PCF or NEF</w:t>
            </w:r>
            <w:r>
              <w:rPr>
                <w:lang w:eastAsia="zh-CN"/>
              </w:rPr>
              <w:t xml:space="preserve"> (NOTE 1)</w:t>
            </w:r>
          </w:p>
        </w:tc>
        <w:tc>
          <w:tcPr>
            <w:tcW w:w="2893" w:type="dxa"/>
          </w:tcPr>
          <w:p w14:paraId="14C2213B" w14:textId="77777777" w:rsidR="00CD5193" w:rsidRPr="009E0DE1" w:rsidRDefault="00CD5193" w:rsidP="002C64A6">
            <w:pPr>
              <w:pStyle w:val="TAH"/>
            </w:pPr>
            <w:r w:rsidRPr="009E0DE1">
              <w:rPr>
                <w:lang w:eastAsia="zh-CN"/>
              </w:rPr>
              <w:t>Applicable for NEF only</w:t>
            </w:r>
          </w:p>
        </w:tc>
        <w:tc>
          <w:tcPr>
            <w:tcW w:w="1643" w:type="dxa"/>
          </w:tcPr>
          <w:p w14:paraId="76818E6D" w14:textId="77777777" w:rsidR="00CD5193" w:rsidRPr="009E0DE1" w:rsidRDefault="00CD5193" w:rsidP="002C64A6">
            <w:pPr>
              <w:pStyle w:val="TAH"/>
            </w:pPr>
            <w:r w:rsidRPr="009E0DE1">
              <w:t>Category</w:t>
            </w:r>
          </w:p>
        </w:tc>
      </w:tr>
      <w:tr w:rsidR="00CD5193" w:rsidRPr="009E0DE1" w14:paraId="1FA1C2F5" w14:textId="77777777" w:rsidTr="002C64A6">
        <w:trPr>
          <w:cantSplit/>
          <w:jc w:val="center"/>
        </w:trPr>
        <w:tc>
          <w:tcPr>
            <w:tcW w:w="2329" w:type="dxa"/>
          </w:tcPr>
          <w:p w14:paraId="70A44460" w14:textId="77777777" w:rsidR="00CD5193" w:rsidRPr="009E0DE1" w:rsidRDefault="00CD5193" w:rsidP="002C64A6">
            <w:pPr>
              <w:pStyle w:val="TAL"/>
            </w:pPr>
            <w:r w:rsidRPr="009E0DE1">
              <w:t>Traffic Description</w:t>
            </w:r>
          </w:p>
        </w:tc>
        <w:tc>
          <w:tcPr>
            <w:tcW w:w="2766" w:type="dxa"/>
          </w:tcPr>
          <w:p w14:paraId="68E00CA9" w14:textId="77777777" w:rsidR="00CD5193" w:rsidRPr="009E0DE1" w:rsidRDefault="00CD5193" w:rsidP="002C64A6">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76529DE9" w14:textId="77777777" w:rsidR="00CD5193" w:rsidRPr="009E0DE1" w:rsidRDefault="00CD5193" w:rsidP="002C64A6">
            <w:pPr>
              <w:pStyle w:val="TAL"/>
            </w:pPr>
            <w:r w:rsidRPr="009E0DE1">
              <w:rPr>
                <w:lang w:eastAsia="zh-CN"/>
              </w:rPr>
              <w:t xml:space="preserve">The target traffic can be represented by AF-Service-Identifier, instead of combination of DNN and optionally S-NSSAI. </w:t>
            </w:r>
          </w:p>
        </w:tc>
        <w:tc>
          <w:tcPr>
            <w:tcW w:w="1643" w:type="dxa"/>
          </w:tcPr>
          <w:p w14:paraId="5A80F0C6" w14:textId="77777777" w:rsidR="00CD5193" w:rsidRPr="0055338B" w:rsidRDefault="00CD5193" w:rsidP="002C64A6">
            <w:pPr>
              <w:pStyle w:val="TAL"/>
            </w:pPr>
            <w:r w:rsidRPr="0055338B">
              <w:t>Mandatory</w:t>
            </w:r>
          </w:p>
        </w:tc>
      </w:tr>
      <w:tr w:rsidR="00CD5193" w:rsidRPr="009E0DE1" w14:paraId="2FEAF3AB" w14:textId="77777777" w:rsidTr="002C64A6">
        <w:trPr>
          <w:cantSplit/>
          <w:jc w:val="center"/>
        </w:trPr>
        <w:tc>
          <w:tcPr>
            <w:tcW w:w="2329" w:type="dxa"/>
          </w:tcPr>
          <w:p w14:paraId="1BC1017B" w14:textId="77777777" w:rsidR="00CD5193" w:rsidRPr="009E0DE1" w:rsidRDefault="00CD5193" w:rsidP="002C64A6">
            <w:pPr>
              <w:pStyle w:val="TAL"/>
            </w:pPr>
            <w:r w:rsidRPr="009E0DE1">
              <w:t>Potential Locations of Applications</w:t>
            </w:r>
          </w:p>
        </w:tc>
        <w:tc>
          <w:tcPr>
            <w:tcW w:w="2766" w:type="dxa"/>
          </w:tcPr>
          <w:p w14:paraId="5662824E" w14:textId="77777777" w:rsidR="00CD5193" w:rsidRPr="009E0DE1" w:rsidRDefault="00CD5193" w:rsidP="002C64A6">
            <w:pPr>
              <w:pStyle w:val="TAL"/>
              <w:rPr>
                <w:lang w:eastAsia="zh-CN"/>
              </w:rPr>
            </w:pPr>
            <w:r w:rsidRPr="009E0DE1">
              <w:t>Indicates potential locations of applications, represented by a list of DNAI(s).</w:t>
            </w:r>
          </w:p>
        </w:tc>
        <w:tc>
          <w:tcPr>
            <w:tcW w:w="2893" w:type="dxa"/>
          </w:tcPr>
          <w:p w14:paraId="1C2DD423" w14:textId="77777777" w:rsidR="00CD5193" w:rsidRPr="009E0DE1" w:rsidRDefault="00CD5193" w:rsidP="002C64A6">
            <w:pPr>
              <w:pStyle w:val="TAL"/>
              <w:rPr>
                <w:lang w:eastAsia="zh-CN"/>
              </w:rPr>
            </w:pPr>
            <w:r w:rsidRPr="009E0DE1">
              <w:t>The potential locations of applications can be represented by AF-Service-Identifier.</w:t>
            </w:r>
          </w:p>
        </w:tc>
        <w:tc>
          <w:tcPr>
            <w:tcW w:w="1643" w:type="dxa"/>
          </w:tcPr>
          <w:p w14:paraId="2530087A" w14:textId="77777777" w:rsidR="00CD5193" w:rsidRPr="0055338B" w:rsidRDefault="00CD5193" w:rsidP="002C64A6">
            <w:pPr>
              <w:pStyle w:val="TAL"/>
            </w:pPr>
            <w:r w:rsidRPr="0055338B">
              <w:t>Conditional</w:t>
            </w:r>
          </w:p>
          <w:p w14:paraId="3EC1E7EB" w14:textId="77777777" w:rsidR="00CD5193" w:rsidRPr="0055338B" w:rsidRDefault="00CD5193" w:rsidP="002C64A6">
            <w:pPr>
              <w:pStyle w:val="TAL"/>
            </w:pPr>
            <w:r w:rsidRPr="0055338B">
              <w:t>(NOTE 2)</w:t>
            </w:r>
          </w:p>
        </w:tc>
      </w:tr>
      <w:tr w:rsidR="00CD5193" w:rsidRPr="009E0DE1" w14:paraId="30494FAA" w14:textId="77777777" w:rsidTr="002C64A6">
        <w:trPr>
          <w:cantSplit/>
          <w:jc w:val="center"/>
        </w:trPr>
        <w:tc>
          <w:tcPr>
            <w:tcW w:w="2329" w:type="dxa"/>
          </w:tcPr>
          <w:p w14:paraId="6392C408" w14:textId="77777777" w:rsidR="00CD5193" w:rsidRPr="009E0DE1" w:rsidRDefault="00CD5193" w:rsidP="002C64A6">
            <w:pPr>
              <w:pStyle w:val="TAL"/>
            </w:pPr>
            <w:r w:rsidRPr="009E0DE1">
              <w:rPr>
                <w:lang w:eastAsia="zh-CN"/>
              </w:rPr>
              <w:t>Target UE Identifier(s)</w:t>
            </w:r>
          </w:p>
        </w:tc>
        <w:tc>
          <w:tcPr>
            <w:tcW w:w="2766" w:type="dxa"/>
          </w:tcPr>
          <w:p w14:paraId="107749BD" w14:textId="77777777" w:rsidR="00CD5193" w:rsidRPr="009E0DE1" w:rsidRDefault="00CD5193" w:rsidP="002C64A6">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4B54A18A" w14:textId="77777777" w:rsidR="00CD5193" w:rsidRPr="009E0DE1" w:rsidRDefault="00CD5193" w:rsidP="002C64A6">
            <w:pPr>
              <w:pStyle w:val="TAL"/>
            </w:pPr>
            <w:r w:rsidRPr="009E0DE1">
              <w:rPr>
                <w:lang w:eastAsia="zh-CN"/>
              </w:rPr>
              <w:t>GPSI can be applied to identify the individual UE, or External Group Identifier can be applied to identify a group of UE.</w:t>
            </w:r>
          </w:p>
        </w:tc>
        <w:tc>
          <w:tcPr>
            <w:tcW w:w="1643" w:type="dxa"/>
          </w:tcPr>
          <w:p w14:paraId="08C608B9" w14:textId="77777777" w:rsidR="00CD5193" w:rsidRPr="0055338B" w:rsidRDefault="00CD5193" w:rsidP="002C64A6">
            <w:pPr>
              <w:pStyle w:val="TAL"/>
            </w:pPr>
            <w:r w:rsidRPr="0055338B">
              <w:t>Mandatory</w:t>
            </w:r>
          </w:p>
        </w:tc>
      </w:tr>
      <w:tr w:rsidR="00CD5193" w:rsidRPr="009E0DE1" w14:paraId="769E5C48" w14:textId="77777777" w:rsidTr="002C64A6">
        <w:trPr>
          <w:cantSplit/>
          <w:jc w:val="center"/>
        </w:trPr>
        <w:tc>
          <w:tcPr>
            <w:tcW w:w="2329" w:type="dxa"/>
          </w:tcPr>
          <w:p w14:paraId="0781F7EA" w14:textId="77777777" w:rsidR="00CD5193" w:rsidRPr="009E0DE1" w:rsidRDefault="00CD5193" w:rsidP="002C64A6">
            <w:pPr>
              <w:pStyle w:val="TAL"/>
              <w:rPr>
                <w:lang w:eastAsia="zh-CN"/>
              </w:rPr>
            </w:pPr>
            <w:r w:rsidRPr="009E0DE1">
              <w:t>Spatial Validity Condition</w:t>
            </w:r>
          </w:p>
        </w:tc>
        <w:tc>
          <w:tcPr>
            <w:tcW w:w="2766" w:type="dxa"/>
          </w:tcPr>
          <w:p w14:paraId="2010869B" w14:textId="77777777" w:rsidR="00CD5193" w:rsidRPr="009E0DE1" w:rsidRDefault="00CD5193" w:rsidP="002C64A6">
            <w:pPr>
              <w:pStyle w:val="TAL"/>
              <w:rPr>
                <w:lang w:eastAsia="zh-CN"/>
              </w:rPr>
            </w:pPr>
            <w:r w:rsidRPr="009E0DE1">
              <w:t>Indicates that the request applies only to the traffic of UE(s) located in the specified location, represented by areas of validity.</w:t>
            </w:r>
          </w:p>
        </w:tc>
        <w:tc>
          <w:tcPr>
            <w:tcW w:w="2893" w:type="dxa"/>
          </w:tcPr>
          <w:p w14:paraId="35089D6F" w14:textId="77777777" w:rsidR="00CD5193" w:rsidRPr="009E0DE1" w:rsidRDefault="00CD5193" w:rsidP="002C64A6">
            <w:pPr>
              <w:pStyle w:val="TAL"/>
              <w:rPr>
                <w:lang w:eastAsia="zh-CN"/>
              </w:rPr>
            </w:pPr>
            <w:r w:rsidRPr="009E0DE1">
              <w:rPr>
                <w:lang w:eastAsia="zh-CN"/>
              </w:rPr>
              <w:t xml:space="preserve">The specified location can be represented by a list of geographic zone identifier(s). </w:t>
            </w:r>
          </w:p>
        </w:tc>
        <w:tc>
          <w:tcPr>
            <w:tcW w:w="1643" w:type="dxa"/>
          </w:tcPr>
          <w:p w14:paraId="268C7CD9" w14:textId="77777777" w:rsidR="00CD5193" w:rsidRPr="0055338B" w:rsidRDefault="00CD5193" w:rsidP="002C64A6">
            <w:pPr>
              <w:pStyle w:val="TAL"/>
            </w:pPr>
            <w:r w:rsidRPr="0055338B">
              <w:t>Optional</w:t>
            </w:r>
          </w:p>
        </w:tc>
      </w:tr>
      <w:tr w:rsidR="00CD5193" w:rsidRPr="009E0DE1" w14:paraId="6B2978AE" w14:textId="77777777" w:rsidTr="002C64A6">
        <w:trPr>
          <w:cantSplit/>
          <w:jc w:val="center"/>
        </w:trPr>
        <w:tc>
          <w:tcPr>
            <w:tcW w:w="2329" w:type="dxa"/>
          </w:tcPr>
          <w:p w14:paraId="344732FD" w14:textId="77777777" w:rsidR="00CD5193" w:rsidRPr="009E0DE1" w:rsidRDefault="00CD5193" w:rsidP="002C64A6">
            <w:pPr>
              <w:pStyle w:val="TAL"/>
            </w:pPr>
            <w:r w:rsidRPr="009E0DE1">
              <w:t>AF transaction identifier</w:t>
            </w:r>
          </w:p>
        </w:tc>
        <w:tc>
          <w:tcPr>
            <w:tcW w:w="2766" w:type="dxa"/>
          </w:tcPr>
          <w:p w14:paraId="2A7BDF11" w14:textId="77777777" w:rsidR="00CD5193" w:rsidRPr="009E0DE1" w:rsidRDefault="00CD5193" w:rsidP="002C64A6">
            <w:pPr>
              <w:pStyle w:val="TAL"/>
            </w:pPr>
            <w:r w:rsidRPr="009E0DE1">
              <w:rPr>
                <w:lang w:eastAsia="zh-CN"/>
              </w:rPr>
              <w:t>The AF transaction identifier refers to the AF request.</w:t>
            </w:r>
          </w:p>
        </w:tc>
        <w:tc>
          <w:tcPr>
            <w:tcW w:w="2893" w:type="dxa"/>
          </w:tcPr>
          <w:p w14:paraId="6D2949C4" w14:textId="77777777" w:rsidR="00CD5193" w:rsidRPr="009E0DE1" w:rsidRDefault="00CD5193" w:rsidP="002C64A6">
            <w:pPr>
              <w:pStyle w:val="TAL"/>
              <w:rPr>
                <w:lang w:eastAsia="zh-CN"/>
              </w:rPr>
            </w:pPr>
            <w:r w:rsidRPr="009E0DE1">
              <w:rPr>
                <w:lang w:eastAsia="zh-CN"/>
              </w:rPr>
              <w:t>N/A</w:t>
            </w:r>
          </w:p>
        </w:tc>
        <w:tc>
          <w:tcPr>
            <w:tcW w:w="1643" w:type="dxa"/>
          </w:tcPr>
          <w:p w14:paraId="63FFE60D" w14:textId="77777777" w:rsidR="00CD5193" w:rsidRPr="0055338B" w:rsidRDefault="00CD5193" w:rsidP="002C64A6">
            <w:pPr>
              <w:pStyle w:val="TAL"/>
            </w:pPr>
            <w:r w:rsidRPr="0055338B">
              <w:t>Mandatory</w:t>
            </w:r>
          </w:p>
        </w:tc>
      </w:tr>
      <w:tr w:rsidR="00CD5193" w:rsidRPr="009E0DE1" w14:paraId="4FD79E66" w14:textId="77777777" w:rsidTr="002C64A6">
        <w:trPr>
          <w:cantSplit/>
          <w:jc w:val="center"/>
        </w:trPr>
        <w:tc>
          <w:tcPr>
            <w:tcW w:w="2329" w:type="dxa"/>
          </w:tcPr>
          <w:p w14:paraId="3107A3FF" w14:textId="77777777" w:rsidR="00CD5193" w:rsidRPr="009E0DE1" w:rsidRDefault="00CD5193" w:rsidP="002C64A6">
            <w:pPr>
              <w:pStyle w:val="TAL"/>
            </w:pPr>
            <w:r>
              <w:rPr>
                <w:lang w:eastAsia="zh-CN"/>
              </w:rPr>
              <w:t xml:space="preserve">N6 </w:t>
            </w:r>
            <w:r w:rsidRPr="009E0DE1">
              <w:rPr>
                <w:lang w:eastAsia="zh-CN"/>
              </w:rPr>
              <w:t>Traffic Routing requirements</w:t>
            </w:r>
          </w:p>
        </w:tc>
        <w:tc>
          <w:tcPr>
            <w:tcW w:w="2766" w:type="dxa"/>
          </w:tcPr>
          <w:p w14:paraId="0D2B3FFD" w14:textId="77777777" w:rsidR="00CD5193" w:rsidRPr="009E0DE1" w:rsidRDefault="00CD5193" w:rsidP="002C64A6">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4F4271ED" w14:textId="77777777" w:rsidR="00CD5193" w:rsidRPr="009E0DE1" w:rsidRDefault="00CD5193" w:rsidP="002C64A6">
            <w:pPr>
              <w:pStyle w:val="TAL"/>
              <w:rPr>
                <w:lang w:eastAsia="zh-CN"/>
              </w:rPr>
            </w:pPr>
            <w:r w:rsidRPr="009E0DE1">
              <w:rPr>
                <w:lang w:eastAsia="zh-CN"/>
              </w:rPr>
              <w:t>N/A</w:t>
            </w:r>
          </w:p>
        </w:tc>
        <w:tc>
          <w:tcPr>
            <w:tcW w:w="1643" w:type="dxa"/>
          </w:tcPr>
          <w:p w14:paraId="43196099" w14:textId="77777777" w:rsidR="00CD5193" w:rsidRPr="0055338B" w:rsidRDefault="00CD5193" w:rsidP="002C64A6">
            <w:pPr>
              <w:pStyle w:val="TAL"/>
            </w:pPr>
            <w:r w:rsidRPr="0055338B">
              <w:t>Optional</w:t>
            </w:r>
          </w:p>
          <w:p w14:paraId="3F9B9CB5" w14:textId="77777777" w:rsidR="00CD5193" w:rsidRPr="00821CF5" w:rsidRDefault="00CD5193" w:rsidP="002C64A6">
            <w:pPr>
              <w:pStyle w:val="TAL"/>
            </w:pPr>
            <w:r w:rsidRPr="0055338B">
              <w:t>(NOTE 2)</w:t>
            </w:r>
          </w:p>
        </w:tc>
      </w:tr>
      <w:tr w:rsidR="00CD5193" w:rsidRPr="009E0DE1" w14:paraId="2492CBB5" w14:textId="77777777" w:rsidTr="002C64A6">
        <w:trPr>
          <w:cantSplit/>
          <w:jc w:val="center"/>
        </w:trPr>
        <w:tc>
          <w:tcPr>
            <w:tcW w:w="2329" w:type="dxa"/>
          </w:tcPr>
          <w:p w14:paraId="1DE4964F" w14:textId="77777777" w:rsidR="00CD5193" w:rsidRPr="009E0DE1" w:rsidRDefault="00CD5193" w:rsidP="002C64A6">
            <w:pPr>
              <w:pStyle w:val="TAL"/>
              <w:rPr>
                <w:lang w:eastAsia="zh-CN"/>
              </w:rPr>
            </w:pPr>
            <w:r w:rsidRPr="009E0DE1">
              <w:t>Application Relocation Possibility</w:t>
            </w:r>
          </w:p>
        </w:tc>
        <w:tc>
          <w:tcPr>
            <w:tcW w:w="2766" w:type="dxa"/>
          </w:tcPr>
          <w:p w14:paraId="656713B6" w14:textId="77777777" w:rsidR="00CD5193" w:rsidRPr="009E0DE1" w:rsidRDefault="00CD5193" w:rsidP="002C64A6">
            <w:pPr>
              <w:pStyle w:val="TAL"/>
              <w:rPr>
                <w:lang w:eastAsia="zh-CN"/>
              </w:rPr>
            </w:pPr>
            <w:r w:rsidRPr="009E0DE1">
              <w:rPr>
                <w:lang w:eastAsia="zh-CN"/>
              </w:rPr>
              <w:t>Indicates whether an application can be relocated once a location of the application is selected by the 5GC.</w:t>
            </w:r>
          </w:p>
        </w:tc>
        <w:tc>
          <w:tcPr>
            <w:tcW w:w="2893" w:type="dxa"/>
          </w:tcPr>
          <w:p w14:paraId="3E6C241B" w14:textId="77777777" w:rsidR="00CD5193" w:rsidRPr="009E0DE1" w:rsidRDefault="00CD5193" w:rsidP="002C64A6">
            <w:pPr>
              <w:pStyle w:val="TAL"/>
              <w:rPr>
                <w:lang w:eastAsia="zh-CN"/>
              </w:rPr>
            </w:pPr>
            <w:r w:rsidRPr="009E0DE1">
              <w:rPr>
                <w:lang w:eastAsia="zh-CN"/>
              </w:rPr>
              <w:t>N/A</w:t>
            </w:r>
          </w:p>
        </w:tc>
        <w:tc>
          <w:tcPr>
            <w:tcW w:w="1643" w:type="dxa"/>
          </w:tcPr>
          <w:p w14:paraId="55B1E45E" w14:textId="77777777" w:rsidR="00CD5193" w:rsidRPr="0055338B" w:rsidRDefault="00CD5193" w:rsidP="002C64A6">
            <w:pPr>
              <w:pStyle w:val="TAL"/>
            </w:pPr>
            <w:r w:rsidRPr="0055338B">
              <w:t>Optional</w:t>
            </w:r>
          </w:p>
        </w:tc>
      </w:tr>
      <w:tr w:rsidR="00CD5193" w:rsidRPr="009E0DE1" w14:paraId="1546FD8A" w14:textId="77777777" w:rsidTr="002C64A6">
        <w:trPr>
          <w:cantSplit/>
          <w:jc w:val="center"/>
        </w:trPr>
        <w:tc>
          <w:tcPr>
            <w:tcW w:w="2329" w:type="dxa"/>
          </w:tcPr>
          <w:p w14:paraId="2E9DA543" w14:textId="77777777" w:rsidR="00CD5193" w:rsidRPr="009E0DE1" w:rsidRDefault="00CD5193" w:rsidP="002C64A6">
            <w:pPr>
              <w:pStyle w:val="TAL"/>
              <w:rPr>
                <w:lang w:eastAsia="zh-CN"/>
              </w:rPr>
            </w:pPr>
            <w:r>
              <w:rPr>
                <w:lang w:eastAsia="zh-CN"/>
              </w:rPr>
              <w:t>UE IP address preservation indication</w:t>
            </w:r>
          </w:p>
        </w:tc>
        <w:tc>
          <w:tcPr>
            <w:tcW w:w="2766" w:type="dxa"/>
          </w:tcPr>
          <w:p w14:paraId="70D9D241" w14:textId="77777777" w:rsidR="00CD5193" w:rsidRPr="009E0DE1" w:rsidRDefault="00CD5193" w:rsidP="002C64A6">
            <w:pPr>
              <w:pStyle w:val="TAL"/>
              <w:rPr>
                <w:lang w:eastAsia="zh-CN"/>
              </w:rPr>
            </w:pPr>
            <w:r>
              <w:rPr>
                <w:lang w:eastAsia="zh-CN"/>
              </w:rPr>
              <w:t>Indicates UE IP address should be preserved.</w:t>
            </w:r>
          </w:p>
        </w:tc>
        <w:tc>
          <w:tcPr>
            <w:tcW w:w="2893" w:type="dxa"/>
          </w:tcPr>
          <w:p w14:paraId="6F63FC6D" w14:textId="77777777" w:rsidR="00CD5193" w:rsidRPr="009E0DE1" w:rsidRDefault="00CD5193" w:rsidP="002C64A6">
            <w:pPr>
              <w:pStyle w:val="TAL"/>
              <w:rPr>
                <w:lang w:eastAsia="zh-CN"/>
              </w:rPr>
            </w:pPr>
            <w:r>
              <w:rPr>
                <w:lang w:eastAsia="zh-CN"/>
              </w:rPr>
              <w:t>N/A</w:t>
            </w:r>
          </w:p>
        </w:tc>
        <w:tc>
          <w:tcPr>
            <w:tcW w:w="1643" w:type="dxa"/>
          </w:tcPr>
          <w:p w14:paraId="69D7C254" w14:textId="77777777" w:rsidR="00CD5193" w:rsidRPr="0055338B" w:rsidRDefault="00CD5193" w:rsidP="002C64A6">
            <w:pPr>
              <w:pStyle w:val="TAL"/>
            </w:pPr>
            <w:r w:rsidRPr="0055338B">
              <w:t>Optional</w:t>
            </w:r>
          </w:p>
        </w:tc>
      </w:tr>
      <w:tr w:rsidR="00CD5193" w:rsidRPr="009E0DE1" w14:paraId="6F3AA74C" w14:textId="77777777" w:rsidTr="002C64A6">
        <w:trPr>
          <w:cantSplit/>
          <w:jc w:val="center"/>
        </w:trPr>
        <w:tc>
          <w:tcPr>
            <w:tcW w:w="2329" w:type="dxa"/>
          </w:tcPr>
          <w:p w14:paraId="5F79559F" w14:textId="77777777" w:rsidR="00CD5193" w:rsidRPr="009E0DE1" w:rsidRDefault="00CD5193" w:rsidP="002C64A6">
            <w:pPr>
              <w:pStyle w:val="TAL"/>
            </w:pPr>
            <w:r w:rsidRPr="009E0DE1">
              <w:t>Temporal Validity Condition</w:t>
            </w:r>
          </w:p>
        </w:tc>
        <w:tc>
          <w:tcPr>
            <w:tcW w:w="2766" w:type="dxa"/>
          </w:tcPr>
          <w:p w14:paraId="4CD6A155" w14:textId="77777777" w:rsidR="00CD5193" w:rsidRPr="009E0DE1" w:rsidRDefault="00CD5193" w:rsidP="002C64A6">
            <w:pPr>
              <w:pStyle w:val="TAL"/>
              <w:rPr>
                <w:lang w:eastAsia="zh-CN"/>
              </w:rPr>
            </w:pPr>
            <w:r w:rsidRPr="009E0DE1">
              <w:t>Time interval(s) or duration(s).</w:t>
            </w:r>
          </w:p>
        </w:tc>
        <w:tc>
          <w:tcPr>
            <w:tcW w:w="2893" w:type="dxa"/>
          </w:tcPr>
          <w:p w14:paraId="60F81B49" w14:textId="77777777" w:rsidR="00CD5193" w:rsidRPr="009E0DE1" w:rsidRDefault="00CD5193" w:rsidP="002C64A6">
            <w:pPr>
              <w:pStyle w:val="TAL"/>
              <w:rPr>
                <w:lang w:eastAsia="zh-CN"/>
              </w:rPr>
            </w:pPr>
            <w:r w:rsidRPr="009E0DE1">
              <w:rPr>
                <w:lang w:eastAsia="zh-CN"/>
              </w:rPr>
              <w:t>N/A</w:t>
            </w:r>
          </w:p>
        </w:tc>
        <w:tc>
          <w:tcPr>
            <w:tcW w:w="1643" w:type="dxa"/>
          </w:tcPr>
          <w:p w14:paraId="293B9E75" w14:textId="77777777" w:rsidR="00CD5193" w:rsidRPr="0055338B" w:rsidRDefault="00CD5193" w:rsidP="002C64A6">
            <w:pPr>
              <w:pStyle w:val="TAL"/>
            </w:pPr>
            <w:r w:rsidRPr="0055338B">
              <w:t>Optional</w:t>
            </w:r>
          </w:p>
        </w:tc>
      </w:tr>
      <w:tr w:rsidR="00CD5193" w:rsidRPr="009E0DE1" w14:paraId="50DB1CF0" w14:textId="77777777" w:rsidTr="002C64A6">
        <w:trPr>
          <w:cantSplit/>
          <w:jc w:val="center"/>
        </w:trPr>
        <w:tc>
          <w:tcPr>
            <w:tcW w:w="2329" w:type="dxa"/>
          </w:tcPr>
          <w:p w14:paraId="383102AD" w14:textId="77777777" w:rsidR="00CD5193" w:rsidRPr="009E0DE1" w:rsidRDefault="00CD5193" w:rsidP="002C64A6">
            <w:pPr>
              <w:pStyle w:val="TAL"/>
            </w:pPr>
            <w:r>
              <w:t>Information on AF subscription to corresponding SMF events</w:t>
            </w:r>
          </w:p>
        </w:tc>
        <w:tc>
          <w:tcPr>
            <w:tcW w:w="2766" w:type="dxa"/>
          </w:tcPr>
          <w:p w14:paraId="4B406842" w14:textId="77777777" w:rsidR="00CD5193" w:rsidRPr="009E0DE1" w:rsidRDefault="00CD5193" w:rsidP="002C64A6">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00EC9BC6" w14:textId="77777777" w:rsidR="00CD5193" w:rsidRPr="009E0DE1" w:rsidRDefault="00CD5193" w:rsidP="002C64A6">
            <w:pPr>
              <w:pStyle w:val="TAL"/>
              <w:rPr>
                <w:lang w:eastAsia="zh-CN"/>
              </w:rPr>
            </w:pPr>
            <w:r w:rsidRPr="009E0DE1">
              <w:rPr>
                <w:lang w:eastAsia="zh-CN"/>
              </w:rPr>
              <w:t>N/A</w:t>
            </w:r>
          </w:p>
        </w:tc>
        <w:tc>
          <w:tcPr>
            <w:tcW w:w="1643" w:type="dxa"/>
          </w:tcPr>
          <w:p w14:paraId="1020AEB5" w14:textId="77777777" w:rsidR="00CD5193" w:rsidRPr="0055338B" w:rsidRDefault="00CD5193" w:rsidP="002C64A6">
            <w:pPr>
              <w:pStyle w:val="TAL"/>
            </w:pPr>
            <w:r w:rsidRPr="0055338B">
              <w:t>Optional</w:t>
            </w:r>
          </w:p>
        </w:tc>
      </w:tr>
      <w:tr w:rsidR="00CD5193" w:rsidRPr="009E0DE1" w14:paraId="71E2A88C" w14:textId="77777777" w:rsidTr="002C64A6">
        <w:trPr>
          <w:cantSplit/>
          <w:jc w:val="center"/>
        </w:trPr>
        <w:tc>
          <w:tcPr>
            <w:tcW w:w="2329" w:type="dxa"/>
          </w:tcPr>
          <w:p w14:paraId="00F1F799" w14:textId="77777777" w:rsidR="00CD5193" w:rsidRPr="009E0DE1" w:rsidRDefault="00CD5193" w:rsidP="002C64A6">
            <w:pPr>
              <w:pStyle w:val="TAL"/>
            </w:pPr>
            <w:r>
              <w:t>Information for EAS IP Replacement in 5GC</w:t>
            </w:r>
          </w:p>
        </w:tc>
        <w:tc>
          <w:tcPr>
            <w:tcW w:w="2766" w:type="dxa"/>
          </w:tcPr>
          <w:p w14:paraId="5DB460A0" w14:textId="77777777" w:rsidR="00CD5193" w:rsidRPr="009E0DE1" w:rsidRDefault="00CD5193" w:rsidP="002C64A6">
            <w:pPr>
              <w:pStyle w:val="TAL"/>
            </w:pPr>
            <w:r>
              <w:t>Indicates the Source EAS identifier and Target EAS identifier, (i.e. IP addresses and port numbers of the source and target EAS).</w:t>
            </w:r>
          </w:p>
        </w:tc>
        <w:tc>
          <w:tcPr>
            <w:tcW w:w="2893" w:type="dxa"/>
          </w:tcPr>
          <w:p w14:paraId="6BEBD53B" w14:textId="77777777" w:rsidR="00CD5193" w:rsidRPr="009E0DE1" w:rsidRDefault="00CD5193" w:rsidP="002C64A6">
            <w:pPr>
              <w:pStyle w:val="TAL"/>
              <w:rPr>
                <w:lang w:eastAsia="zh-CN"/>
              </w:rPr>
            </w:pPr>
            <w:r w:rsidRPr="009E0DE1">
              <w:rPr>
                <w:lang w:eastAsia="zh-CN"/>
              </w:rPr>
              <w:t>N/A</w:t>
            </w:r>
          </w:p>
        </w:tc>
        <w:tc>
          <w:tcPr>
            <w:tcW w:w="1643" w:type="dxa"/>
          </w:tcPr>
          <w:p w14:paraId="51602E72" w14:textId="77777777" w:rsidR="00CD5193" w:rsidRPr="0055338B" w:rsidRDefault="00CD5193" w:rsidP="002C64A6">
            <w:pPr>
              <w:pStyle w:val="TAL"/>
            </w:pPr>
            <w:r w:rsidRPr="0055338B">
              <w:t>Optional</w:t>
            </w:r>
          </w:p>
        </w:tc>
      </w:tr>
      <w:tr w:rsidR="00CD5193" w:rsidRPr="009E0DE1" w14:paraId="08E4CE8C" w14:textId="77777777" w:rsidTr="002C64A6">
        <w:trPr>
          <w:cantSplit/>
          <w:jc w:val="center"/>
        </w:trPr>
        <w:tc>
          <w:tcPr>
            <w:tcW w:w="2329" w:type="dxa"/>
          </w:tcPr>
          <w:p w14:paraId="1F68FA99" w14:textId="77777777" w:rsidR="00CD5193" w:rsidRPr="009E0DE1" w:rsidRDefault="00CD5193" w:rsidP="002C64A6">
            <w:pPr>
              <w:pStyle w:val="TAL"/>
            </w:pPr>
            <w:r>
              <w:t>User Plane Latency Requirement</w:t>
            </w:r>
          </w:p>
        </w:tc>
        <w:tc>
          <w:tcPr>
            <w:tcW w:w="2766" w:type="dxa"/>
          </w:tcPr>
          <w:p w14:paraId="19627D40" w14:textId="77777777" w:rsidR="00CD5193" w:rsidRPr="009E0DE1" w:rsidRDefault="00CD5193" w:rsidP="002C64A6">
            <w:pPr>
              <w:pStyle w:val="TAL"/>
            </w:pPr>
            <w:r>
              <w:t>Indicates the user plane latency requirements</w:t>
            </w:r>
          </w:p>
        </w:tc>
        <w:tc>
          <w:tcPr>
            <w:tcW w:w="2893" w:type="dxa"/>
          </w:tcPr>
          <w:p w14:paraId="726BC688" w14:textId="77777777" w:rsidR="00CD5193" w:rsidRPr="009E0DE1" w:rsidRDefault="00CD5193" w:rsidP="002C64A6">
            <w:pPr>
              <w:pStyle w:val="TAL"/>
              <w:rPr>
                <w:lang w:eastAsia="zh-CN"/>
              </w:rPr>
            </w:pPr>
            <w:r>
              <w:rPr>
                <w:lang w:eastAsia="zh-CN"/>
              </w:rPr>
              <w:t>N/A</w:t>
            </w:r>
          </w:p>
        </w:tc>
        <w:tc>
          <w:tcPr>
            <w:tcW w:w="1643" w:type="dxa"/>
          </w:tcPr>
          <w:p w14:paraId="2BAC37C8" w14:textId="77777777" w:rsidR="00CD5193" w:rsidRPr="0055338B" w:rsidRDefault="00CD5193" w:rsidP="002C64A6">
            <w:pPr>
              <w:pStyle w:val="TAL"/>
            </w:pPr>
            <w:r>
              <w:t>Optional</w:t>
            </w:r>
          </w:p>
        </w:tc>
      </w:tr>
      <w:tr w:rsidR="00CD5193" w:rsidRPr="009E0DE1" w14:paraId="01012046" w14:textId="77777777" w:rsidTr="002C64A6">
        <w:trPr>
          <w:cantSplit/>
          <w:jc w:val="center"/>
        </w:trPr>
        <w:tc>
          <w:tcPr>
            <w:tcW w:w="2329" w:type="dxa"/>
          </w:tcPr>
          <w:p w14:paraId="4CD490FF" w14:textId="77777777" w:rsidR="00CD5193" w:rsidRPr="009E0DE1" w:rsidRDefault="00CD5193" w:rsidP="002C64A6">
            <w:pPr>
              <w:pStyle w:val="TAL"/>
            </w:pPr>
            <w:r>
              <w:t>Information on AF change</w:t>
            </w:r>
          </w:p>
        </w:tc>
        <w:tc>
          <w:tcPr>
            <w:tcW w:w="2766" w:type="dxa"/>
          </w:tcPr>
          <w:p w14:paraId="11CB7310" w14:textId="77777777" w:rsidR="00CD5193" w:rsidRPr="009E0DE1" w:rsidRDefault="00CD5193" w:rsidP="002C64A6">
            <w:pPr>
              <w:pStyle w:val="TAL"/>
            </w:pPr>
            <w:r>
              <w:rPr>
                <w:lang w:eastAsia="zh-CN"/>
              </w:rPr>
              <w:t>N/A</w:t>
            </w:r>
          </w:p>
        </w:tc>
        <w:tc>
          <w:tcPr>
            <w:tcW w:w="2893" w:type="dxa"/>
          </w:tcPr>
          <w:p w14:paraId="4509D9EB" w14:textId="77777777" w:rsidR="00CD5193" w:rsidRPr="009E0DE1" w:rsidRDefault="00CD5193" w:rsidP="002C64A6">
            <w:pPr>
              <w:pStyle w:val="TAL"/>
              <w:rPr>
                <w:lang w:eastAsia="zh-CN"/>
              </w:rPr>
            </w:pPr>
            <w:r>
              <w:t>Indicates the AF instance relocation and relocation information.</w:t>
            </w:r>
          </w:p>
        </w:tc>
        <w:tc>
          <w:tcPr>
            <w:tcW w:w="1643" w:type="dxa"/>
          </w:tcPr>
          <w:p w14:paraId="25F9F38D" w14:textId="77777777" w:rsidR="00CD5193" w:rsidRPr="0055338B" w:rsidRDefault="00CD5193" w:rsidP="002C64A6">
            <w:pPr>
              <w:pStyle w:val="TAL"/>
            </w:pPr>
            <w:r>
              <w:t>Optional</w:t>
            </w:r>
          </w:p>
        </w:tc>
      </w:tr>
      <w:tr w:rsidR="00CD5193" w:rsidRPr="009E0DE1" w14:paraId="41FBED2A" w14:textId="77777777" w:rsidTr="002C64A6">
        <w:trPr>
          <w:cantSplit/>
          <w:jc w:val="center"/>
        </w:trPr>
        <w:tc>
          <w:tcPr>
            <w:tcW w:w="2329" w:type="dxa"/>
          </w:tcPr>
          <w:p w14:paraId="233FCBD0" w14:textId="77777777" w:rsidR="00CD5193" w:rsidRPr="009E0DE1" w:rsidRDefault="00CD5193" w:rsidP="002C64A6">
            <w:pPr>
              <w:pStyle w:val="TAL"/>
            </w:pPr>
            <w:r>
              <w:t>Indication for EAS Relocation</w:t>
            </w:r>
          </w:p>
        </w:tc>
        <w:tc>
          <w:tcPr>
            <w:tcW w:w="2766" w:type="dxa"/>
          </w:tcPr>
          <w:p w14:paraId="617AAEBF" w14:textId="77777777" w:rsidR="00CD5193" w:rsidRPr="009E0DE1" w:rsidRDefault="00CD5193" w:rsidP="002C64A6">
            <w:pPr>
              <w:pStyle w:val="TAL"/>
            </w:pPr>
            <w:r>
              <w:t>Indicates the EAS relocation of the application(s)</w:t>
            </w:r>
          </w:p>
        </w:tc>
        <w:tc>
          <w:tcPr>
            <w:tcW w:w="2893" w:type="dxa"/>
          </w:tcPr>
          <w:p w14:paraId="3A8EC5F8" w14:textId="77777777" w:rsidR="00CD5193" w:rsidRPr="009E0DE1" w:rsidRDefault="00CD5193" w:rsidP="002C64A6">
            <w:pPr>
              <w:pStyle w:val="TAL"/>
              <w:rPr>
                <w:lang w:eastAsia="zh-CN"/>
              </w:rPr>
            </w:pPr>
            <w:r>
              <w:rPr>
                <w:lang w:eastAsia="zh-CN"/>
              </w:rPr>
              <w:t>N/A</w:t>
            </w:r>
          </w:p>
        </w:tc>
        <w:tc>
          <w:tcPr>
            <w:tcW w:w="1643" w:type="dxa"/>
          </w:tcPr>
          <w:p w14:paraId="124D7E88" w14:textId="77777777" w:rsidR="00CD5193" w:rsidRPr="0055338B" w:rsidRDefault="00CD5193" w:rsidP="002C64A6">
            <w:pPr>
              <w:pStyle w:val="TAL"/>
            </w:pPr>
            <w:r>
              <w:t>Optional</w:t>
            </w:r>
          </w:p>
        </w:tc>
      </w:tr>
      <w:tr w:rsidR="00AF2811" w:rsidRPr="009E0DE1" w14:paraId="2AB0F332" w14:textId="77777777" w:rsidTr="002C64A6">
        <w:trPr>
          <w:cantSplit/>
          <w:jc w:val="center"/>
          <w:ins w:id="33" w:author="[Ericsson]" w:date="2021-08-09T15:28:00Z"/>
        </w:trPr>
        <w:tc>
          <w:tcPr>
            <w:tcW w:w="2329" w:type="dxa"/>
          </w:tcPr>
          <w:p w14:paraId="7CC19676" w14:textId="5BEFBD5C" w:rsidR="00AF2811" w:rsidRDefault="00AF2811" w:rsidP="00AF2811">
            <w:pPr>
              <w:pStyle w:val="TAL"/>
              <w:rPr>
                <w:ins w:id="34" w:author="[Ericsson]" w:date="2021-08-09T15:28:00Z"/>
              </w:rPr>
            </w:pPr>
            <w:ins w:id="35" w:author="[Ericsson]" w:date="2021-08-09T15:28:00Z">
              <w:del w:id="36" w:author="LTHM2" w:date="2021-08-23T14:02:00Z">
                <w:r w:rsidDel="009A19EF">
                  <w:delText>Indication of EC application enabled by EASDF</w:delText>
                </w:r>
              </w:del>
            </w:ins>
          </w:p>
        </w:tc>
        <w:tc>
          <w:tcPr>
            <w:tcW w:w="2766" w:type="dxa"/>
          </w:tcPr>
          <w:p w14:paraId="29B62BB9" w14:textId="4979AD07" w:rsidR="00AF2811" w:rsidRDefault="00AF2811" w:rsidP="00AF2811">
            <w:pPr>
              <w:pStyle w:val="TAL"/>
              <w:rPr>
                <w:ins w:id="37" w:author="[Ericsson]" w:date="2021-08-09T15:28:00Z"/>
              </w:rPr>
            </w:pPr>
            <w:ins w:id="38" w:author="[Ericsson]" w:date="2021-08-09T15:28:00Z">
              <w:del w:id="39" w:author="LTHM2" w:date="2021-08-23T14:02:00Z">
                <w:r w:rsidDel="009A19EF">
                  <w:delText>Indicate the information applied for EC application traffic with EASDF interaction for handling DNS message in 5GC.</w:delText>
                </w:r>
              </w:del>
            </w:ins>
          </w:p>
        </w:tc>
        <w:tc>
          <w:tcPr>
            <w:tcW w:w="2893" w:type="dxa"/>
          </w:tcPr>
          <w:p w14:paraId="4CB81F9D" w14:textId="296CE18D" w:rsidR="00AF2811" w:rsidRDefault="00AF2811" w:rsidP="00AF2811">
            <w:pPr>
              <w:pStyle w:val="TAL"/>
              <w:rPr>
                <w:ins w:id="40" w:author="[Ericsson]" w:date="2021-08-09T15:28:00Z"/>
                <w:lang w:eastAsia="zh-CN"/>
              </w:rPr>
            </w:pPr>
            <w:ins w:id="41" w:author="[Ericsson]" w:date="2021-08-09T15:28:00Z">
              <w:del w:id="42" w:author="LTHM2" w:date="2021-08-23T14:02:00Z">
                <w:r w:rsidRPr="009E0DE1" w:rsidDel="009A19EF">
                  <w:delText>Th</w:delText>
                </w:r>
                <w:r w:rsidDel="009A19EF">
                  <w:delText>is information</w:delText>
                </w:r>
                <w:r w:rsidRPr="009E0DE1" w:rsidDel="009A19EF">
                  <w:delText xml:space="preserve"> can be represented by AF-Service-Identifier.</w:delText>
                </w:r>
              </w:del>
            </w:ins>
          </w:p>
        </w:tc>
        <w:tc>
          <w:tcPr>
            <w:tcW w:w="1643" w:type="dxa"/>
          </w:tcPr>
          <w:p w14:paraId="4EA1A7D8" w14:textId="2F4586A8" w:rsidR="00AF2811" w:rsidRDefault="00AF2811" w:rsidP="00AF2811">
            <w:pPr>
              <w:pStyle w:val="TAL"/>
              <w:rPr>
                <w:ins w:id="43" w:author="[Ericsson]" w:date="2021-08-09T15:28:00Z"/>
              </w:rPr>
            </w:pPr>
            <w:ins w:id="44" w:author="[Ericsson]" w:date="2021-08-09T15:28:00Z">
              <w:del w:id="45" w:author="LTHM2" w:date="2021-08-23T14:02:00Z">
                <w:r w:rsidDel="009A19EF">
                  <w:delText>Optional</w:delText>
                </w:r>
              </w:del>
            </w:ins>
          </w:p>
        </w:tc>
      </w:tr>
      <w:tr w:rsidR="00AF2811" w:rsidRPr="009E0DE1" w14:paraId="5864DCF6" w14:textId="77777777" w:rsidTr="002C64A6">
        <w:trPr>
          <w:cantSplit/>
          <w:jc w:val="center"/>
        </w:trPr>
        <w:tc>
          <w:tcPr>
            <w:tcW w:w="9631" w:type="dxa"/>
            <w:gridSpan w:val="4"/>
          </w:tcPr>
          <w:p w14:paraId="61C07E34" w14:textId="77777777" w:rsidR="00AF2811" w:rsidRDefault="00AF2811" w:rsidP="00AF281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0B688B4" w14:textId="77777777" w:rsidR="00AF2811" w:rsidRDefault="00AF2811" w:rsidP="00AF281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5A725E0" w14:textId="77777777" w:rsidR="00AF2811" w:rsidRPr="009E0DE1" w:rsidRDefault="00AF2811" w:rsidP="00AF2811">
            <w:pPr>
              <w:pStyle w:val="TAN"/>
              <w:rPr>
                <w:lang w:eastAsia="zh-CN"/>
              </w:rPr>
            </w:pPr>
            <w:r>
              <w:rPr>
                <w:lang w:eastAsia="zh-CN"/>
              </w:rPr>
              <w:t>NOTE 3:</w:t>
            </w:r>
            <w:r>
              <w:rPr>
                <w:lang w:eastAsia="zh-CN"/>
              </w:rPr>
              <w:tab/>
              <w:t>Internal Group ID can only be used by an AF controlled by the operator and only towards PCF.</w:t>
            </w:r>
          </w:p>
        </w:tc>
      </w:tr>
    </w:tbl>
    <w:p w14:paraId="307DBA5C" w14:textId="77777777" w:rsidR="00CD5193" w:rsidRPr="009E0DE1" w:rsidRDefault="00CD5193" w:rsidP="00CD5193"/>
    <w:p w14:paraId="626331F6" w14:textId="77777777" w:rsidR="00CD5193" w:rsidRPr="009E0DE1" w:rsidRDefault="00CD5193" w:rsidP="00CD5193">
      <w:r w:rsidRPr="009E0DE1">
        <w:t>For each information element mentioned above in the AF request, the detailed description is as follows:</w:t>
      </w:r>
    </w:p>
    <w:p w14:paraId="1280A2B5" w14:textId="77777777" w:rsidR="00CD5193" w:rsidRPr="009E0DE1" w:rsidRDefault="00CD5193" w:rsidP="00CD5193">
      <w:pPr>
        <w:pStyle w:val="B1"/>
      </w:pPr>
      <w:r w:rsidRPr="009E0DE1">
        <w:t>1)</w:t>
      </w:r>
      <w:r w:rsidRPr="009E0DE1">
        <w:tab/>
        <w:t>Information to identify the traffic. The traffic can be identified in the AF request by</w:t>
      </w:r>
    </w:p>
    <w:p w14:paraId="6BEEA24A" w14:textId="77777777" w:rsidR="00CD5193" w:rsidRPr="009E0DE1" w:rsidRDefault="00CD5193" w:rsidP="00CD5193">
      <w:pPr>
        <w:pStyle w:val="B2"/>
      </w:pPr>
      <w:r w:rsidRPr="009E0DE1">
        <w:t>-</w:t>
      </w:r>
      <w:r w:rsidRPr="009E0DE1">
        <w:tab/>
        <w:t>Either a DNN and possibly slicing information (S-NSSAI) or an AF-Service-Identifier</w:t>
      </w:r>
    </w:p>
    <w:p w14:paraId="3CD4D4FD" w14:textId="77777777" w:rsidR="00CD5193" w:rsidRPr="009E0DE1" w:rsidRDefault="00CD5193" w:rsidP="00CD5193">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BFBBB29" w14:textId="77777777" w:rsidR="00CD5193" w:rsidRPr="009E0DE1" w:rsidRDefault="00CD5193" w:rsidP="00CD5193">
      <w:pPr>
        <w:pStyle w:val="B3"/>
      </w:pPr>
      <w:r w:rsidRPr="009E0DE1">
        <w:t>-</w:t>
      </w:r>
      <w:r w:rsidRPr="009E0DE1">
        <w:tab/>
        <w:t>When the NEF processes the AF request the AF-Service-Identifier may be used to authorize the AF request.</w:t>
      </w:r>
    </w:p>
    <w:p w14:paraId="1347F827" w14:textId="7E86518C" w:rsidR="00CD5193" w:rsidRPr="009E0DE1" w:rsidRDefault="00CD5193" w:rsidP="00CD5193">
      <w:pPr>
        <w:pStyle w:val="B2"/>
      </w:pPr>
      <w:r w:rsidRPr="009E0DE1">
        <w:t>-</w:t>
      </w:r>
      <w:r w:rsidRPr="009E0DE1">
        <w:tab/>
      </w:r>
      <w:r>
        <w:t xml:space="preserve">An </w:t>
      </w:r>
      <w:r w:rsidRPr="009E0DE1">
        <w:t>application identifier or traffic filtering information (e.g. 5 Tuple</w:t>
      </w:r>
      <w:ins w:id="46" w:author="LTHM2" w:date="2021-08-23T13:57:00Z">
        <w:r w:rsidR="009A19EF">
          <w:t xml:space="preserve"> or FQDN range</w:t>
        </w:r>
      </w:ins>
      <w:ins w:id="47" w:author="LTHM2" w:date="2021-08-23T13:58:00Z">
        <w:r w:rsidR="009A19EF">
          <w:t>(s)</w:t>
        </w:r>
      </w:ins>
      <w:r w:rsidRPr="009E0DE1">
        <w:t>). The application identifier refers to an application handling UP traffic and is used by the UPF to detect the traffic of the application</w:t>
      </w:r>
    </w:p>
    <w:p w14:paraId="4B07A4FE" w14:textId="7E24A8DC" w:rsidR="00CD5193" w:rsidRDefault="00CD5193" w:rsidP="00CD5193">
      <w:pPr>
        <w:pStyle w:val="B2"/>
        <w:rPr>
          <w:ins w:id="48" w:author="LTHM2" w:date="2021-08-23T13:58:00Z"/>
        </w:rPr>
      </w:pPr>
      <w:r>
        <w:tab/>
      </w:r>
      <w:r w:rsidRPr="009E0DE1">
        <w:t>When the AF request is for influencing SMF routing decisions, the information is to identify the traffic to be routed.</w:t>
      </w:r>
    </w:p>
    <w:p w14:paraId="5F6EF3C2" w14:textId="37BEA40E" w:rsidR="009A19EF" w:rsidRPr="009E0DE1" w:rsidRDefault="009A19EF" w:rsidP="00CD5193">
      <w:pPr>
        <w:pStyle w:val="B2"/>
      </w:pPr>
      <w:ins w:id="49" w:author="LTHM2" w:date="2021-08-23T13:58:00Z">
        <w:r>
          <w:tab/>
          <w:t xml:space="preserve">When FQDN range(s) are provided they may be used by SMF to control EASDF detection of DNS requests </w:t>
        </w:r>
      </w:ins>
      <w:ins w:id="50" w:author="LTHM2" w:date="2021-08-23T13:59:00Z">
        <w:r>
          <w:t xml:space="preserve">of the UE as defined in TS </w:t>
        </w:r>
        <w:proofErr w:type="gramStart"/>
        <w:r>
          <w:t>23.548  [</w:t>
        </w:r>
        <w:proofErr w:type="gramEnd"/>
        <w:r>
          <w:t>130].</w:t>
        </w:r>
      </w:ins>
    </w:p>
    <w:p w14:paraId="7F518048" w14:textId="77777777" w:rsidR="00CD5193" w:rsidRPr="009E0DE1" w:rsidRDefault="00CD5193" w:rsidP="00CD5193">
      <w:pPr>
        <w:pStyle w:val="B2"/>
      </w:pPr>
      <w:r>
        <w:tab/>
      </w:r>
      <w:r w:rsidRPr="009E0DE1">
        <w:t>When the AF request is for subscription to notifications about UP path management events, the information is to identify the traffic that the events relate to.</w:t>
      </w:r>
    </w:p>
    <w:p w14:paraId="74B34C74" w14:textId="77777777" w:rsidR="00CD5193" w:rsidRDefault="00CD5193" w:rsidP="00CD5193">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D88F98D" w14:textId="77777777" w:rsidR="00CD5193" w:rsidRPr="009E0DE1" w:rsidRDefault="00CD5193" w:rsidP="00CD5193">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ADA4FFE" w14:textId="77777777" w:rsidR="00CD5193" w:rsidRDefault="00CD5193" w:rsidP="00CD5193">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43B9ED7" w14:textId="77777777" w:rsidR="00CD5193" w:rsidRPr="009E0DE1" w:rsidRDefault="00CD5193" w:rsidP="00CD5193">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E49503B" w14:textId="77777777" w:rsidR="00CD5193" w:rsidRPr="009E0DE1" w:rsidRDefault="00CD5193" w:rsidP="00CD5193">
      <w:pPr>
        <w:pStyle w:val="NO"/>
      </w:pPr>
      <w:r w:rsidRPr="009E0DE1">
        <w:t>NOTE 2:</w:t>
      </w:r>
      <w:r w:rsidRPr="009E0DE1">
        <w:tab/>
        <w:t>The mechanisms enabling traffic steering in the local access to the DN are not defined.</w:t>
      </w:r>
    </w:p>
    <w:p w14:paraId="6D97D520" w14:textId="77777777" w:rsidR="00CD5193" w:rsidRPr="009E0DE1" w:rsidRDefault="00CD5193" w:rsidP="00CD5193">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proofErr w:type="gramStart"/>
      <w:r>
        <w:noBreakHyphen/>
        <w:t>)SMF</w:t>
      </w:r>
      <w:proofErr w:type="gramEnd"/>
      <w:r>
        <w:t xml:space="preserve"> (re)selection</w:t>
      </w:r>
      <w:r w:rsidRPr="009E0DE1">
        <w:t>.</w:t>
      </w:r>
    </w:p>
    <w:p w14:paraId="74D829D4" w14:textId="77777777" w:rsidR="00CD5193" w:rsidRPr="009E0DE1" w:rsidRDefault="00CD5193" w:rsidP="00CD5193">
      <w:pPr>
        <w:pStyle w:val="B1"/>
      </w:pPr>
      <w:r w:rsidRPr="009E0DE1">
        <w:t>4)</w:t>
      </w:r>
      <w:r w:rsidRPr="009E0DE1">
        <w:tab/>
        <w:t>Information on the UE(s). This may correspond to:</w:t>
      </w:r>
    </w:p>
    <w:p w14:paraId="23C997F0" w14:textId="77777777" w:rsidR="00CD5193" w:rsidRPr="009E0DE1" w:rsidRDefault="00CD5193" w:rsidP="00CD5193">
      <w:pPr>
        <w:pStyle w:val="B2"/>
      </w:pPr>
      <w:r w:rsidRPr="009E0DE1">
        <w:t>-</w:t>
      </w:r>
      <w:r w:rsidRPr="009E0DE1">
        <w:tab/>
        <w:t>Individual UEs identified using GPSI, or an IP address/Prefix or a MAC address.</w:t>
      </w:r>
    </w:p>
    <w:p w14:paraId="07D697A6" w14:textId="77777777" w:rsidR="00CD5193" w:rsidRPr="009E0DE1" w:rsidRDefault="00CD5193" w:rsidP="00CD5193">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E847D64" w14:textId="77777777" w:rsidR="00CD5193" w:rsidRPr="009E0DE1" w:rsidRDefault="00CD5193" w:rsidP="00CD5193">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BCB471C" w14:textId="77777777" w:rsidR="00CD5193" w:rsidRPr="009E0DE1" w:rsidRDefault="00CD5193" w:rsidP="00CD5193">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73D895" w14:textId="77777777" w:rsidR="00CD5193" w:rsidRPr="009E0DE1" w:rsidRDefault="00CD5193" w:rsidP="00CD5193">
      <w:pPr>
        <w:pStyle w:val="B2"/>
      </w:pPr>
      <w:r w:rsidRPr="009E0DE1">
        <w:tab/>
        <w:t>Otherwise the request targets multiple UE(s) and shall apply to any existing or future PDU Sessions that match the parameters in the AF request.</w:t>
      </w:r>
    </w:p>
    <w:p w14:paraId="0748BD0D" w14:textId="77777777" w:rsidR="00CD5193" w:rsidRPr="009E0DE1" w:rsidRDefault="00CD5193" w:rsidP="00CD5193">
      <w:pPr>
        <w:pStyle w:val="B2"/>
      </w:pPr>
      <w:r w:rsidRPr="009E0DE1">
        <w:lastRenderedPageBreak/>
        <w:tab/>
        <w:t>When the AF request targets an individual UE and GPSI is provided within the AF request, the GPSI is mapped to SUPI according to the subscription information received from UDM.</w:t>
      </w:r>
    </w:p>
    <w:p w14:paraId="0C8944F0" w14:textId="77777777" w:rsidR="00CD5193" w:rsidRPr="009E0DE1" w:rsidRDefault="00CD5193" w:rsidP="00CD5193">
      <w:pPr>
        <w:pStyle w:val="B2"/>
      </w:pPr>
      <w:r w:rsidRPr="009E0DE1">
        <w:tab/>
        <w:t>When the AF request targets any UE or a group of UE, the AF request is likely to influence multiple PDU Sessions possibly served by multiple SMFs and PCFs.</w:t>
      </w:r>
    </w:p>
    <w:p w14:paraId="09265AEC" w14:textId="77777777" w:rsidR="00CD5193" w:rsidRPr="009E0DE1" w:rsidRDefault="00CD5193" w:rsidP="00CD5193">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F7AB7E6" w14:textId="77777777" w:rsidR="00CD5193" w:rsidRPr="009E0DE1" w:rsidRDefault="00CD5193" w:rsidP="00CD5193">
      <w:pPr>
        <w:pStyle w:val="B2"/>
      </w:pPr>
      <w:r>
        <w:tab/>
      </w:r>
      <w:r w:rsidRPr="009E0DE1">
        <w:t>When the AF request is for influencing SMF routing decisions, the information is to identify UE(s) whose traffic is to be routed.</w:t>
      </w:r>
    </w:p>
    <w:p w14:paraId="41EDB3D1" w14:textId="77777777" w:rsidR="00CD5193" w:rsidRPr="009E0DE1" w:rsidRDefault="00CD5193" w:rsidP="00CD5193">
      <w:pPr>
        <w:pStyle w:val="B2"/>
      </w:pPr>
      <w:r>
        <w:tab/>
      </w:r>
      <w:r w:rsidRPr="009E0DE1">
        <w:t>When the AF request is for subscription to notifications about UP path management events, the information is to identify UE(s) whose traffic the events relate to.</w:t>
      </w:r>
    </w:p>
    <w:p w14:paraId="57183AC8" w14:textId="77777777" w:rsidR="00CD5193" w:rsidRDefault="00CD5193" w:rsidP="00CD519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793ED09" w14:textId="77777777" w:rsidR="00CD5193" w:rsidRPr="009E0DE1" w:rsidRDefault="00CD5193" w:rsidP="00CD5193">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0F95F10" w14:textId="77777777" w:rsidR="00CD5193" w:rsidRPr="009E0DE1" w:rsidRDefault="00CD5193" w:rsidP="00CD5193">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9C0DF1F" w14:textId="77777777" w:rsidR="00CD5193" w:rsidRPr="009E0DE1" w:rsidRDefault="00CD5193" w:rsidP="00CD5193">
      <w:pPr>
        <w:pStyle w:val="B1"/>
      </w:pPr>
      <w:r w:rsidRPr="009E0DE1">
        <w:tab/>
        <w:t>When the AF request is for influencing SMF routing decisions, the temporal validity condition indicates when the traffic routing is to apply.</w:t>
      </w:r>
    </w:p>
    <w:p w14:paraId="573CA132" w14:textId="77777777" w:rsidR="00CD5193" w:rsidRPr="009E0DE1" w:rsidRDefault="00CD5193" w:rsidP="00CD5193">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4C00DB72" w14:textId="77777777" w:rsidR="00CD5193" w:rsidRPr="009E0DE1" w:rsidRDefault="00CD5193" w:rsidP="00CD5193">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57EF8DE9" w14:textId="77777777" w:rsidR="00CD5193" w:rsidRPr="009E0DE1" w:rsidRDefault="00CD5193" w:rsidP="00CD5193">
      <w:pPr>
        <w:pStyle w:val="B1"/>
      </w:pPr>
      <w:r w:rsidRPr="009E0DE1">
        <w:tab/>
        <w:t>When the AF request is for influencing SMF routing decisions, the spatial validity condition indicates that the request applies only to the traffic of UE(s) located in the specified location.</w:t>
      </w:r>
    </w:p>
    <w:p w14:paraId="1C241A42" w14:textId="77777777" w:rsidR="00CD5193" w:rsidRPr="009E0DE1" w:rsidRDefault="00CD5193" w:rsidP="00CD5193">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0101E0F" w14:textId="77777777" w:rsidR="00CD5193" w:rsidRPr="009E0DE1" w:rsidRDefault="00CD5193" w:rsidP="00CD5193">
      <w:pPr>
        <w:pStyle w:val="B1"/>
      </w:pPr>
      <w:r w:rsidRPr="009E0DE1">
        <w:t>8)</w:t>
      </w:r>
      <w:r>
        <w:tab/>
        <w:t>Information on AF subscription to corresponding SMF events.</w:t>
      </w:r>
    </w:p>
    <w:p w14:paraId="755DF53F" w14:textId="77777777" w:rsidR="00CD5193" w:rsidRDefault="00CD5193" w:rsidP="00CD5193">
      <w:pPr>
        <w:pStyle w:val="B1"/>
      </w:pPr>
      <w:r>
        <w:tab/>
        <w:t>The AF may request to be subscribed to change of UP path associated with traffic identified in the bullet 1) above. The AF request contains:</w:t>
      </w:r>
    </w:p>
    <w:p w14:paraId="30965CE3" w14:textId="77777777" w:rsidR="00CD5193" w:rsidRDefault="00CD5193" w:rsidP="00CD5193">
      <w:pPr>
        <w:pStyle w:val="B2"/>
      </w:pPr>
      <w:r>
        <w:t>-</w:t>
      </w:r>
      <w:r>
        <w:tab/>
        <w:t>A type of subscription (subscription for Early and/or Late notifications).</w:t>
      </w:r>
    </w:p>
    <w:p w14:paraId="137632A1" w14:textId="77777777" w:rsidR="00CD5193" w:rsidRDefault="00CD5193" w:rsidP="00CD519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8810CE0" w14:textId="77777777" w:rsidR="00CD5193" w:rsidRDefault="00CD5193" w:rsidP="00CD5193">
      <w:pPr>
        <w:pStyle w:val="B2"/>
      </w:pPr>
      <w:r>
        <w:t>-</w:t>
      </w:r>
      <w:r>
        <w:tab/>
        <w:t>Notification target address for receiving event notification.</w:t>
      </w:r>
    </w:p>
    <w:p w14:paraId="49D7C4AB" w14:textId="77777777" w:rsidR="00CD5193" w:rsidRDefault="00CD5193" w:rsidP="00CD5193">
      <w:pPr>
        <w:pStyle w:val="B2"/>
      </w:pPr>
      <w:r>
        <w:t>-</w:t>
      </w:r>
      <w:r>
        <w:tab/>
        <w:t>Optionally, an indication of "AF acknowledgment to be expected".</w:t>
      </w:r>
    </w:p>
    <w:p w14:paraId="75A09F0C" w14:textId="77777777" w:rsidR="00CD5193" w:rsidRDefault="00CD5193" w:rsidP="00CD5193">
      <w:pPr>
        <w:pStyle w:val="B2"/>
      </w:pPr>
      <w:r>
        <w:tab/>
        <w:t xml:space="preserve">The indication implies that the AF will provide a response to the notifications of UP path management events to the 5GC. The SMF may, according to this indication, determine to wait for a response from the AF before </w:t>
      </w:r>
      <w:r>
        <w:lastRenderedPageBreak/>
        <w:t>the SMF configures in the case of early notification, or activates in the case of late notification, the new UP path as described in clause 5.6.7.2.</w:t>
      </w:r>
    </w:p>
    <w:p w14:paraId="2E0281C7" w14:textId="77777777" w:rsidR="00CD5193" w:rsidRPr="009E0DE1" w:rsidRDefault="00CD5193" w:rsidP="00CD5193">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313970DB" w14:textId="77777777" w:rsidR="00CD5193" w:rsidRPr="009E0DE1" w:rsidRDefault="00CD5193" w:rsidP="00CD5193">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3AB58EE" w14:textId="77777777" w:rsidR="00CD5193" w:rsidRPr="009E0DE1" w:rsidRDefault="00CD5193" w:rsidP="00CD5193">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F7F4DFE" w14:textId="77777777" w:rsidR="00CD5193" w:rsidRPr="009E0DE1" w:rsidRDefault="00CD5193" w:rsidP="00CD5193">
      <w:pPr>
        <w:pStyle w:val="B1"/>
      </w:pPr>
      <w:r w:rsidRPr="009E0DE1">
        <w:tab/>
        <w:t>When the AF interacts with the PCF directly, the AF transaction identifier provided by the AF is used as AF transaction internal identifier within the 5GC.</w:t>
      </w:r>
    </w:p>
    <w:p w14:paraId="31DFF792" w14:textId="77777777" w:rsidR="00CD5193" w:rsidRDefault="00CD5193" w:rsidP="00CD519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295DE6" w14:textId="77777777" w:rsidR="00CD5193" w:rsidRDefault="00CD5193" w:rsidP="00CD5193">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660433CB" w14:textId="77777777" w:rsidR="00CD5193" w:rsidRDefault="00CD5193" w:rsidP="00CD5193">
      <w:pPr>
        <w:pStyle w:val="B1"/>
      </w:pPr>
      <w:r>
        <w:t>12)</w:t>
      </w:r>
      <w:r>
        <w:tab/>
        <w:t>User Plane Latency Requirement. This includes AF requirements for User Plane latency. (see TS 23.548 [130] clause 6.3.6).</w:t>
      </w:r>
    </w:p>
    <w:p w14:paraId="4A43DAAC" w14:textId="77777777" w:rsidR="00CD5193" w:rsidRDefault="00CD5193" w:rsidP="00CD5193">
      <w:pPr>
        <w:pStyle w:val="B1"/>
      </w:pPr>
      <w:r>
        <w:t>13)</w:t>
      </w:r>
      <w:r>
        <w:tab/>
        <w:t>Information on AF change. The AF relocation information includes:</w:t>
      </w:r>
    </w:p>
    <w:p w14:paraId="2828CFDA" w14:textId="77777777" w:rsidR="00CD5193" w:rsidRDefault="00CD5193" w:rsidP="00CD5193">
      <w:pPr>
        <w:pStyle w:val="B2"/>
      </w:pPr>
      <w:r>
        <w:t>-</w:t>
      </w:r>
      <w:r>
        <w:tab/>
        <w:t>AF ID: the identifier of the target AF instance.</w:t>
      </w:r>
    </w:p>
    <w:p w14:paraId="40BAB018" w14:textId="77777777" w:rsidR="00CD5193" w:rsidRDefault="00CD5193" w:rsidP="00CD5193">
      <w:pPr>
        <w:pStyle w:val="NO"/>
      </w:pPr>
      <w:r>
        <w:t>NOTE 3:</w:t>
      </w:r>
      <w:r>
        <w:tab/>
        <w:t>The AF relocation information is applicable for interaction with NEF only and it is not stored in UDR or transferred to PCF, even for the case AF directly interacts with PCF.</w:t>
      </w:r>
    </w:p>
    <w:p w14:paraId="6C874783" w14:textId="7E4CD282" w:rsidR="00B27539" w:rsidRDefault="00CD5193" w:rsidP="00B27539">
      <w:pPr>
        <w:pStyle w:val="B1"/>
        <w:rPr>
          <w:ins w:id="51" w:author="[Ericsson]" w:date="2021-08-09T15:27:00Z"/>
        </w:rPr>
      </w:pPr>
      <w:r>
        <w:t>14)</w:t>
      </w:r>
      <w:r>
        <w:tab/>
        <w:t>Indication for EAS relocation. This indicates the application(s) are to be relocated.</w:t>
      </w:r>
    </w:p>
    <w:p w14:paraId="6434B35F" w14:textId="6C1A130A" w:rsidR="005A6D33" w:rsidDel="009A19EF" w:rsidRDefault="005A6D33" w:rsidP="005A6D33">
      <w:pPr>
        <w:pStyle w:val="B1"/>
        <w:rPr>
          <w:del w:id="52" w:author="LTHM2" w:date="2021-08-23T14:03:00Z"/>
        </w:rPr>
      </w:pPr>
      <w:ins w:id="53" w:author="[Ericsson]" w:date="2021-08-09T15:27:00Z">
        <w:del w:id="54" w:author="LTHM2" w:date="2021-08-23T14:03:00Z">
          <w:r w:rsidDel="009A19EF">
            <w:delText>xx)</w:delText>
          </w:r>
          <w:r w:rsidDel="009A19EF">
            <w:tab/>
            <w:delText>Indication of EC application enabled by EASDF. This indicates the application traffic is applicable for EC service activation with 5GC taking care of DNS message handling by EASDF intervention.</w:delText>
          </w:r>
        </w:del>
      </w:ins>
    </w:p>
    <w:p w14:paraId="37D6FFEF" w14:textId="77777777" w:rsidR="00CD5193" w:rsidRPr="009E0DE1" w:rsidRDefault="00CD5193" w:rsidP="00CD5193">
      <w:r w:rsidRPr="009E0DE1">
        <w:t>An AF may send requests to influence SMF routeing decisions, for event subscription or for both.</w:t>
      </w:r>
    </w:p>
    <w:p w14:paraId="4E253D41" w14:textId="77777777" w:rsidR="00CD5193" w:rsidRPr="009E0DE1" w:rsidRDefault="00CD5193" w:rsidP="00CD5193">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5ABC0C2" w14:textId="77777777" w:rsidR="00CD5193" w:rsidRDefault="00CD5193" w:rsidP="00CD5193">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90E734C" w14:textId="77777777" w:rsidR="00CD5193" w:rsidRPr="009E0DE1" w:rsidRDefault="00CD5193" w:rsidP="00CD5193">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69F384" w14:textId="77777777" w:rsidR="00CD5193" w:rsidRPr="009E0DE1" w:rsidRDefault="00CD5193" w:rsidP="00CD5193">
      <w:pPr>
        <w:pStyle w:val="NO"/>
      </w:pPr>
      <w:r w:rsidRPr="009E0DE1">
        <w:t>NOTE </w:t>
      </w:r>
      <w:r>
        <w:t>5</w:t>
      </w:r>
      <w:r w:rsidRPr="009E0DE1">
        <w:t>:</w:t>
      </w:r>
      <w:r w:rsidRPr="009E0DE1">
        <w:tab/>
        <w:t>N6 traffic routing information can e.g. correspond to the identifier of a VPN or to explicit tunnelling information such as a tunnelling protocol identifier together with a Tunnel identifier.</w:t>
      </w:r>
    </w:p>
    <w:p w14:paraId="3DAFDEAD" w14:textId="77777777" w:rsidR="00CD5193" w:rsidRPr="009E0DE1" w:rsidRDefault="00CD5193" w:rsidP="00CD5193">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EFE76E1" w14:textId="77777777" w:rsidR="00CD5193" w:rsidRPr="00A30201" w:rsidRDefault="00CD5193" w:rsidP="00CD5193">
      <w:pPr>
        <w:pStyle w:val="B1"/>
      </w:pPr>
      <w:r>
        <w:lastRenderedPageBreak/>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23235C06" w14:textId="77777777" w:rsidR="00CD5193" w:rsidRPr="009E0DE1" w:rsidRDefault="00CD5193" w:rsidP="00CD5193">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E8E1432" w14:textId="77777777" w:rsidR="00CD5193" w:rsidRPr="009E0DE1" w:rsidRDefault="00CD5193" w:rsidP="00CD5193">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BA9769D" w14:textId="77777777" w:rsidR="00CD5193" w:rsidRPr="009E0DE1" w:rsidRDefault="00CD5193" w:rsidP="00CD5193">
      <w:pPr>
        <w:rPr>
          <w:lang w:eastAsia="zh-CN"/>
        </w:rPr>
      </w:pPr>
      <w:r w:rsidRPr="009E0DE1">
        <w:t>The DNAIs are related to the information considered by</w:t>
      </w:r>
      <w:r>
        <w:t xml:space="preserve"> the</w:t>
      </w:r>
      <w:r w:rsidRPr="009E0DE1">
        <w:t xml:space="preserve"> SMF for UPF selection</w:t>
      </w:r>
      <w:r>
        <w:t xml:space="preserve"> and (I</w:t>
      </w:r>
      <w:proofErr w:type="gramStart"/>
      <w:r>
        <w:noBreakHyphen/>
        <w:t>)SMF</w:t>
      </w:r>
      <w:proofErr w:type="gramEnd"/>
      <w:r>
        <w:t xml:space="preserve"> (re)selection</w:t>
      </w:r>
      <w:r w:rsidRPr="009E0DE1">
        <w:t>, e.g. for diverting (locally) some traffic matching traffic filters provided by the PCF.</w:t>
      </w:r>
    </w:p>
    <w:p w14:paraId="3F384492" w14:textId="77777777" w:rsidR="00CD5193" w:rsidRPr="009E0DE1" w:rsidRDefault="00CD5193" w:rsidP="00CD5193">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CAB5F37" w14:textId="77777777" w:rsidR="00CD5193" w:rsidRPr="009E0DE1" w:rsidRDefault="00CD5193" w:rsidP="00CD5193">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14:paraId="0570BA71" w14:textId="77777777" w:rsidR="00CD5193" w:rsidRPr="009E0DE1" w:rsidRDefault="00CD5193" w:rsidP="00CD5193">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0AD4576" w14:textId="77777777" w:rsidR="00CD5193" w:rsidRPr="009E0DE1" w:rsidRDefault="00CD5193" w:rsidP="00CD5193">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224E937D" w14:textId="48B1D9E7" w:rsidR="00CD5193" w:rsidRPr="009E0DE1" w:rsidRDefault="00CD5193" w:rsidP="00CD5193">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B7CF129" w14:textId="77777777" w:rsidR="00CD5193" w:rsidRPr="009E0DE1" w:rsidRDefault="00CD5193" w:rsidP="00CD5193">
      <w:pPr>
        <w:pStyle w:val="B1"/>
      </w:pPr>
      <w:r w:rsidRPr="00A80066">
        <w:lastRenderedPageBreak/>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4DCDECF3" w14:textId="6DED2933" w:rsidR="00600D69" w:rsidRDefault="00CD5193" w:rsidP="00CD5193">
      <w:pPr>
        <w:pStyle w:val="B1"/>
        <w:rPr>
          <w:ins w:id="55" w:author="[Ericsson]" w:date="2021-08-09T15:27:00Z"/>
        </w:rPr>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3E528250" w14:textId="013F60A9" w:rsidR="005A6D33" w:rsidRPr="009E0DE1" w:rsidDel="00306404" w:rsidRDefault="005A6D33" w:rsidP="005A6D33">
      <w:pPr>
        <w:pStyle w:val="B1"/>
        <w:rPr>
          <w:del w:id="56" w:author="Lenovo-r" w:date="2021-08-24T16:04:00Z"/>
        </w:rPr>
      </w:pPr>
      <w:ins w:id="57" w:author="[Ericsson]" w:date="2021-08-09T15:27:00Z">
        <w:del w:id="58" w:author="Lenovo-r" w:date="2021-08-24T16:04:00Z">
          <w:r w:rsidDel="00306404">
            <w:delText>-</w:delText>
          </w:r>
          <w:r w:rsidDel="00306404">
            <w:tab/>
            <w:delText>if indication of EC application activation</w:delText>
          </w:r>
        </w:del>
      </w:ins>
      <w:ins w:id="59" w:author="LTHM2" w:date="2021-08-23T14:03:00Z">
        <w:del w:id="60" w:author="Lenovo-r" w:date="2021-08-24T16:04:00Z">
          <w:r w:rsidR="009A19EF" w:rsidDel="00306404">
            <w:delText xml:space="preserve">FQDN ranges </w:delText>
          </w:r>
        </w:del>
      </w:ins>
      <w:ins w:id="61" w:author="[Ericsson]" w:date="2021-08-09T15:27:00Z">
        <w:del w:id="62" w:author="Lenovo-r" w:date="2021-08-24T16:04:00Z">
          <w:r w:rsidDel="00306404">
            <w:delText xml:space="preserve"> has been provided </w:delText>
          </w:r>
        </w:del>
      </w:ins>
      <w:ins w:id="63" w:author="LTHM2" w:date="2021-08-23T14:04:00Z">
        <w:del w:id="64" w:author="Lenovo-r" w:date="2021-08-24T16:04:00Z">
          <w:r w:rsidR="009A19EF" w:rsidDel="00306404">
            <w:delText xml:space="preserve">as traffic identifier </w:delText>
          </w:r>
        </w:del>
      </w:ins>
      <w:ins w:id="65" w:author="[Ericsson]" w:date="2021-08-09T15:27:00Z">
        <w:del w:id="66" w:author="Lenovo-r" w:date="2021-08-24T16:04:00Z">
          <w:r w:rsidDel="00306404">
            <w:delText>in the</w:delText>
          </w:r>
        </w:del>
      </w:ins>
      <w:ins w:id="67" w:author="LTHM2" w:date="2021-08-23T14:04:00Z">
        <w:del w:id="68" w:author="Lenovo-r" w:date="2021-08-24T16:04:00Z">
          <w:r w:rsidR="009A19EF" w:rsidDel="00306404">
            <w:delText>a</w:delText>
          </w:r>
        </w:del>
      </w:ins>
      <w:ins w:id="69" w:author="[Ericsson]" w:date="2021-08-09T15:27:00Z">
        <w:del w:id="70" w:author="Lenovo-r" w:date="2021-08-24T16:04:00Z">
          <w:r w:rsidDel="00306404">
            <w:delText xml:space="preserve"> PCC rule, the SMF shall </w:delText>
          </w:r>
        </w:del>
      </w:ins>
      <w:ins w:id="71" w:author="LTHM2" w:date="2021-08-23T14:04:00Z">
        <w:del w:id="72" w:author="Lenovo-r" w:date="2021-08-24T16:04:00Z">
          <w:r w:rsidR="009A19EF" w:rsidDel="00306404">
            <w:delText xml:space="preserve">when supported </w:delText>
          </w:r>
        </w:del>
      </w:ins>
      <w:ins w:id="73" w:author="[Ericsson]" w:date="2021-08-09T15:27:00Z">
        <w:del w:id="74" w:author="Lenovo-r" w:date="2021-08-24T16:04:00Z">
          <w:r w:rsidDel="00306404">
            <w:delText>defer the enforcement of UP path change to the reception of the EASDF notification as described in TS 23.548 [130].</w:delText>
          </w:r>
        </w:del>
      </w:ins>
    </w:p>
    <w:p w14:paraId="043CA34F" w14:textId="77777777" w:rsidR="00CD5193" w:rsidRDefault="00CD5193" w:rsidP="00CD5193">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7BF5B61" w14:textId="77777777" w:rsidR="00CD5193" w:rsidRDefault="00CD5193" w:rsidP="00CD5193">
      <w:pPr>
        <w:jc w:val="center"/>
        <w:rPr>
          <w:color w:val="FF0000"/>
          <w:sz w:val="44"/>
          <w:szCs w:val="44"/>
        </w:rPr>
      </w:pPr>
      <w:r>
        <w:rPr>
          <w:color w:val="FF0000"/>
          <w:sz w:val="44"/>
          <w:szCs w:val="44"/>
        </w:rPr>
        <w:t>***** Next Change *****</w:t>
      </w:r>
    </w:p>
    <w:p w14:paraId="2E1B9971" w14:textId="420EF96C" w:rsidR="00763414" w:rsidRPr="00704A9E" w:rsidRDefault="00763414" w:rsidP="00763414">
      <w:pPr>
        <w:pStyle w:val="4"/>
      </w:pPr>
      <w:r>
        <w:t>6.2.5.0</w:t>
      </w:r>
      <w:r>
        <w:tab/>
        <w:t>NEF functionality</w:t>
      </w:r>
      <w:bookmarkEnd w:id="17"/>
    </w:p>
    <w:p w14:paraId="73DA55DF" w14:textId="77777777" w:rsidR="00763414" w:rsidRPr="009E0DE1" w:rsidRDefault="00763414" w:rsidP="00763414">
      <w:r w:rsidRPr="009E0DE1">
        <w:t>The Network Exposure Function (NEF) supports the following independent functionality:</w:t>
      </w:r>
    </w:p>
    <w:p w14:paraId="1A1D3357" w14:textId="77777777" w:rsidR="00763414" w:rsidRPr="009E0DE1" w:rsidRDefault="00763414" w:rsidP="00763414">
      <w:pPr>
        <w:pStyle w:val="B1"/>
        <w:rPr>
          <w:lang w:eastAsia="zh-CN"/>
        </w:rPr>
      </w:pPr>
      <w:r w:rsidRPr="009E0DE1">
        <w:t>-</w:t>
      </w:r>
      <w:r w:rsidRPr="009E0DE1">
        <w:tab/>
      </w:r>
      <w:r w:rsidRPr="009E0DE1">
        <w:rPr>
          <w:lang w:eastAsia="zh-CN"/>
        </w:rPr>
        <w:t>Exposure of capabilities and events:</w:t>
      </w:r>
    </w:p>
    <w:p w14:paraId="6D4756A9" w14:textId="77777777" w:rsidR="00763414" w:rsidRPr="009E0DE1" w:rsidRDefault="00763414" w:rsidP="00763414">
      <w:pPr>
        <w:pStyle w:val="B2"/>
      </w:pPr>
      <w:r>
        <w:tab/>
      </w:r>
      <w:r w:rsidRPr="009E0DE1">
        <w:t>NF capabilities and events may be securely exposed</w:t>
      </w:r>
      <w:r>
        <w:t xml:space="preserve"> by NEF</w:t>
      </w:r>
      <w:r w:rsidRPr="009E0DE1">
        <w:t xml:space="preserve"> for e.g. 3rd party, Application Functions, Edge Computing as described in clause 5.13.</w:t>
      </w:r>
    </w:p>
    <w:p w14:paraId="64D48B3A" w14:textId="77777777" w:rsidR="00763414" w:rsidRPr="00B56148" w:rsidRDefault="00763414" w:rsidP="00763414">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8EE1765" w14:textId="77777777" w:rsidR="00763414" w:rsidRPr="009E0DE1" w:rsidRDefault="00763414" w:rsidP="00763414">
      <w:pPr>
        <w:pStyle w:val="B1"/>
        <w:rPr>
          <w:lang w:eastAsia="zh-CN"/>
        </w:rPr>
      </w:pPr>
      <w:r w:rsidRPr="009E0DE1">
        <w:t>-</w:t>
      </w:r>
      <w:r w:rsidRPr="009E0DE1">
        <w:tab/>
      </w:r>
      <w:r w:rsidRPr="009E0DE1">
        <w:rPr>
          <w:lang w:eastAsia="zh-CN"/>
        </w:rPr>
        <w:t>Secure provision of information from external application to 3GPP network:</w:t>
      </w:r>
    </w:p>
    <w:p w14:paraId="71046A09" w14:textId="77777777" w:rsidR="00763414" w:rsidRPr="009E0DE1" w:rsidRDefault="00763414" w:rsidP="00763414">
      <w:pPr>
        <w:pStyle w:val="B2"/>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5164CE22" w14:textId="77777777" w:rsidR="00763414" w:rsidRPr="009E0DE1" w:rsidRDefault="00763414" w:rsidP="00763414">
      <w:pPr>
        <w:pStyle w:val="B1"/>
      </w:pPr>
      <w:r w:rsidRPr="009E0DE1">
        <w:t>-</w:t>
      </w:r>
      <w:r w:rsidRPr="009E0DE1">
        <w:tab/>
        <w:t>Translation of internal-external information:</w:t>
      </w:r>
    </w:p>
    <w:p w14:paraId="2344D9BA" w14:textId="77777777" w:rsidR="00763414" w:rsidRPr="009E0DE1" w:rsidRDefault="00763414" w:rsidP="00763414">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3617336" w14:textId="77777777" w:rsidR="00763414" w:rsidRPr="009E0DE1" w:rsidRDefault="00763414" w:rsidP="00763414">
      <w:pPr>
        <w:pStyle w:val="B2"/>
      </w:pPr>
      <w:r>
        <w:tab/>
      </w:r>
      <w:r w:rsidRPr="009E0DE1">
        <w:t>In particular, NEF handles masking of network and user sensitive information to external AF's according to the network policy.</w:t>
      </w:r>
    </w:p>
    <w:p w14:paraId="6C8DB2C2" w14:textId="77777777" w:rsidR="00763414" w:rsidRDefault="00763414" w:rsidP="00763414">
      <w:pPr>
        <w:pStyle w:val="B2"/>
      </w:pPr>
      <w:r>
        <w:t>-</w:t>
      </w:r>
      <w:r>
        <w:tab/>
        <w:t>Redirecting the AF to a more suitable NEF/L-NEF e.g. when serving an AF request for local information exposure and detecting there is a more appropriate NEF instance to serve the AF's request.</w:t>
      </w:r>
    </w:p>
    <w:p w14:paraId="130FBC02" w14:textId="77777777" w:rsidR="00763414" w:rsidRPr="009E0DE1" w:rsidRDefault="00763414" w:rsidP="00763414">
      <w:pPr>
        <w:pStyle w:val="B2"/>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DAC5232" w14:textId="77777777" w:rsidR="00763414" w:rsidRPr="009E0DE1" w:rsidRDefault="00763414" w:rsidP="00763414">
      <w:pPr>
        <w:pStyle w:val="B2"/>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36DA2E38" w14:textId="77777777" w:rsidR="00763414" w:rsidRDefault="00763414" w:rsidP="00763414">
      <w:pPr>
        <w:pStyle w:val="B2"/>
      </w:pPr>
      <w:r>
        <w:lastRenderedPageBreak/>
        <w:t>-</w:t>
      </w:r>
      <w:r>
        <w:tab/>
        <w:t>A NEF may also support a 5G-VN Group Management Function: The 5G-VN Group Management Function in the NEF may store the 5G-VN group information in the UDR via UDM as described in TS 23.502 [3].</w:t>
      </w:r>
    </w:p>
    <w:p w14:paraId="6B2BDCF4" w14:textId="77777777" w:rsidR="00763414" w:rsidRDefault="00763414" w:rsidP="00763414">
      <w:pPr>
        <w:pStyle w:val="B1"/>
      </w:pPr>
      <w:r>
        <w:t>-</w:t>
      </w:r>
      <w:r>
        <w:tab/>
        <w:t>Exposure of analytics:</w:t>
      </w:r>
    </w:p>
    <w:p w14:paraId="0CC868D7" w14:textId="77777777" w:rsidR="00763414" w:rsidRDefault="00763414" w:rsidP="00763414">
      <w:pPr>
        <w:pStyle w:val="B2"/>
      </w:pPr>
      <w:r>
        <w:tab/>
        <w:t>NWDAF analytics may be securely exposed by NEF for external party, as specified in TS 23.288 [86].</w:t>
      </w:r>
    </w:p>
    <w:p w14:paraId="7F6ABEAB" w14:textId="77777777" w:rsidR="00763414" w:rsidRDefault="00763414" w:rsidP="00763414">
      <w:pPr>
        <w:pStyle w:val="B1"/>
      </w:pPr>
      <w:r>
        <w:t>-</w:t>
      </w:r>
      <w:r>
        <w:tab/>
        <w:t>Retrieval of data from external party by NWDAF:</w:t>
      </w:r>
    </w:p>
    <w:p w14:paraId="3D2199A9" w14:textId="77777777" w:rsidR="00763414" w:rsidRDefault="00763414" w:rsidP="00763414">
      <w:pPr>
        <w:pStyle w:val="B2"/>
      </w:pPr>
      <w:r>
        <w:tab/>
        <w:t>Data provided by the external party may be collected by NWDAF via NEF for analytics generation purpose. NEF handles and forwards requests and notifications between NWDAF and AF, as specified in TS 23.288 [86].</w:t>
      </w:r>
    </w:p>
    <w:p w14:paraId="4D10C5D4" w14:textId="77777777" w:rsidR="00763414" w:rsidRDefault="00763414" w:rsidP="00763414">
      <w:pPr>
        <w:pStyle w:val="B1"/>
      </w:pPr>
      <w:r>
        <w:t>-</w:t>
      </w:r>
      <w:r>
        <w:tab/>
        <w:t>Support of Non-IP Data Delivery:</w:t>
      </w:r>
    </w:p>
    <w:p w14:paraId="17824344" w14:textId="77777777" w:rsidR="00763414" w:rsidRDefault="00763414" w:rsidP="00763414">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B5B34BB" w14:textId="77777777" w:rsidR="00763414" w:rsidRDefault="00763414" w:rsidP="00763414">
      <w:pPr>
        <w:pStyle w:val="B2"/>
      </w:pPr>
      <w:r>
        <w:t>-</w:t>
      </w:r>
      <w:r>
        <w:tab/>
        <w:t>Charging data collection and support of charging interfaces.</w:t>
      </w:r>
    </w:p>
    <w:p w14:paraId="7502F080" w14:textId="77777777" w:rsidR="00763414" w:rsidRDefault="00763414" w:rsidP="00763414">
      <w:pPr>
        <w:pStyle w:val="B1"/>
      </w:pPr>
      <w:r>
        <w:t>-</w:t>
      </w:r>
      <w:r>
        <w:tab/>
        <w:t>Support of UAS NF functionality:</w:t>
      </w:r>
    </w:p>
    <w:p w14:paraId="0CD16766" w14:textId="3194A71D" w:rsidR="00763414" w:rsidRDefault="00763414" w:rsidP="00763414">
      <w:pPr>
        <w:pStyle w:val="B2"/>
        <w:rPr>
          <w:ins w:id="75" w:author="[Ericsson]" w:date="2021-06-28T13:22:00Z"/>
        </w:rPr>
      </w:pPr>
      <w:r>
        <w:tab/>
        <w:t>Details are defined in TS 23.256 [136].</w:t>
      </w:r>
    </w:p>
    <w:p w14:paraId="4064649B" w14:textId="13EB55A0" w:rsidR="004905CD" w:rsidRDefault="004905CD" w:rsidP="004905CD">
      <w:pPr>
        <w:pStyle w:val="B1"/>
        <w:rPr>
          <w:ins w:id="76" w:author="[Ericsson]" w:date="2021-06-28T13:22:00Z"/>
        </w:rPr>
      </w:pPr>
      <w:ins w:id="77" w:author="[Ericsson]" w:date="2021-06-28T13:22:00Z">
        <w:r>
          <w:t>-</w:t>
        </w:r>
        <w:r>
          <w:tab/>
          <w:t xml:space="preserve">Support of </w:t>
        </w:r>
      </w:ins>
      <w:ins w:id="78" w:author="[Ericsson]" w:date="2021-06-28T13:23:00Z">
        <w:r>
          <w:t>EAS deployment functionality</w:t>
        </w:r>
      </w:ins>
      <w:ins w:id="79" w:author="[Ericsson]" w:date="2021-06-28T13:22:00Z">
        <w:r>
          <w:t>:</w:t>
        </w:r>
      </w:ins>
    </w:p>
    <w:p w14:paraId="2EDBC6BF" w14:textId="491E42E5" w:rsidR="004905CD" w:rsidRDefault="004905CD" w:rsidP="004905CD">
      <w:pPr>
        <w:pStyle w:val="B2"/>
      </w:pPr>
      <w:ins w:id="80" w:author="[Ericsson]" w:date="2021-06-28T13:22:00Z">
        <w:r>
          <w:tab/>
          <w:t>Details are defined in TS 23.</w:t>
        </w:r>
      </w:ins>
      <w:ins w:id="81" w:author="[Ericsson]" w:date="2021-06-28T13:23:00Z">
        <w:r>
          <w:t>548</w:t>
        </w:r>
      </w:ins>
      <w:ins w:id="82" w:author="[Ericsson]" w:date="2021-06-28T13:22:00Z">
        <w:r>
          <w:t> [</w:t>
        </w:r>
      </w:ins>
      <w:ins w:id="83" w:author="[Ericsson]" w:date="2021-06-28T13:24:00Z">
        <w:r w:rsidR="0091526C">
          <w:t>130</w:t>
        </w:r>
      </w:ins>
      <w:ins w:id="84" w:author="[Ericsson]" w:date="2021-06-28T13:22:00Z">
        <w:r>
          <w:t>].</w:t>
        </w:r>
      </w:ins>
    </w:p>
    <w:p w14:paraId="58786222" w14:textId="77777777" w:rsidR="00763414" w:rsidRPr="009E0DE1" w:rsidRDefault="00763414" w:rsidP="00763414">
      <w:r w:rsidRPr="009E0DE1">
        <w:t>A specific NEF instance may support one or more of the functionalities described above and consequently an individual NEF may support a subset of the APIs specified for capability exposure.</w:t>
      </w:r>
    </w:p>
    <w:p w14:paraId="1D59A764" w14:textId="77777777" w:rsidR="00763414" w:rsidRPr="009E0DE1" w:rsidRDefault="00763414" w:rsidP="00763414">
      <w:pPr>
        <w:pStyle w:val="NO"/>
      </w:pPr>
      <w:r w:rsidRPr="009E0DE1">
        <w:t>NOTE:</w:t>
      </w:r>
      <w:r w:rsidRPr="009E0DE1">
        <w:tab/>
      </w:r>
      <w:r w:rsidRPr="009E0DE1">
        <w:rPr>
          <w:rFonts w:eastAsia="宋体"/>
          <w:lang w:eastAsia="zh-CN"/>
        </w:rPr>
        <w:t>The NEF can access the UDR located in the same PLMN as the NEF</w:t>
      </w:r>
      <w:r w:rsidRPr="009E0DE1">
        <w:t>.</w:t>
      </w:r>
    </w:p>
    <w:p w14:paraId="13777688" w14:textId="77777777" w:rsidR="00763414" w:rsidRPr="009E0DE1" w:rsidRDefault="00763414" w:rsidP="00763414">
      <w:r w:rsidRPr="009E0DE1">
        <w:t>The services provided by the NEF are specified in clause 7.2.8.</w:t>
      </w:r>
    </w:p>
    <w:p w14:paraId="690AF2A8" w14:textId="77777777" w:rsidR="00763414" w:rsidRDefault="00763414" w:rsidP="00763414">
      <w:r>
        <w:t>For external exposure of services related to specific UE(s), the NEF resides in the HPLMN. Depending on operator agreements, the NEF in the HPLMN may have interface(s) with NF(s) in the VPLMN.</w:t>
      </w:r>
    </w:p>
    <w:p w14:paraId="640BFA29" w14:textId="77777777" w:rsidR="00763414" w:rsidRDefault="00763414" w:rsidP="00763414">
      <w:r>
        <w:t>When a UE is capable of switching between EPC and 5GC, an SCEF+NEF is used for service exposure. See clause 5.17.5 for a description of the SCEF+NEF.</w:t>
      </w:r>
    </w:p>
    <w:p w14:paraId="6A79F8D6" w14:textId="45B9D2A7" w:rsidR="008874DF" w:rsidRDefault="008874DF" w:rsidP="008874DF">
      <w:pPr>
        <w:jc w:val="center"/>
        <w:rPr>
          <w:color w:val="FF0000"/>
          <w:sz w:val="44"/>
          <w:szCs w:val="44"/>
        </w:rPr>
      </w:pPr>
      <w:bookmarkStart w:id="85" w:name="_Toc45184112"/>
      <w:bookmarkStart w:id="86" w:name="_Toc47342954"/>
      <w:bookmarkStart w:id="87" w:name="_Toc51769656"/>
      <w:bookmarkStart w:id="88" w:name="_Toc68016015"/>
      <w:bookmarkEnd w:id="18"/>
      <w:bookmarkEnd w:id="19"/>
      <w:bookmarkEnd w:id="20"/>
      <w:bookmarkEnd w:id="21"/>
      <w:bookmarkEnd w:id="22"/>
      <w:bookmarkEnd w:id="23"/>
      <w:bookmarkEnd w:id="24"/>
      <w:bookmarkEnd w:id="25"/>
      <w:r>
        <w:rPr>
          <w:color w:val="FF0000"/>
          <w:sz w:val="44"/>
          <w:szCs w:val="44"/>
        </w:rPr>
        <w:t>***** Next Change *****</w:t>
      </w:r>
    </w:p>
    <w:p w14:paraId="60806D31" w14:textId="77777777" w:rsidR="008874DF" w:rsidRPr="009E0DE1" w:rsidRDefault="008874DF" w:rsidP="008874DF">
      <w:pPr>
        <w:pStyle w:val="3"/>
      </w:pPr>
      <w:r w:rsidRPr="009E0DE1">
        <w:t>7.2.8</w:t>
      </w:r>
      <w:r w:rsidRPr="009E0DE1">
        <w:tab/>
        <w:t>NEF Services</w:t>
      </w:r>
      <w:bookmarkEnd w:id="85"/>
      <w:bookmarkEnd w:id="86"/>
      <w:bookmarkEnd w:id="87"/>
      <w:bookmarkEnd w:id="88"/>
    </w:p>
    <w:p w14:paraId="39E9C7F1" w14:textId="77777777" w:rsidR="008874DF" w:rsidRPr="009E0DE1" w:rsidRDefault="008874DF" w:rsidP="008874DF">
      <w:pPr>
        <w:rPr>
          <w:rFonts w:eastAsia="宋体"/>
          <w:lang w:eastAsia="zh-CN"/>
        </w:rPr>
      </w:pPr>
      <w:r w:rsidRPr="009E0DE1">
        <w:rPr>
          <w:rFonts w:eastAsia="宋体"/>
          <w:lang w:eastAsia="zh-CN"/>
        </w:rPr>
        <w:t>The following NF services are specified for NEF:</w:t>
      </w:r>
    </w:p>
    <w:p w14:paraId="58A84BE8" w14:textId="77777777" w:rsidR="008874DF" w:rsidRPr="009E0DE1" w:rsidRDefault="008874DF" w:rsidP="008874DF">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874DF" w:rsidRPr="009E0DE1" w14:paraId="5CB39633" w14:textId="77777777" w:rsidTr="002807BD">
        <w:trPr>
          <w:cantSplit/>
          <w:tblHeader/>
          <w:jc w:val="center"/>
        </w:trPr>
        <w:tc>
          <w:tcPr>
            <w:tcW w:w="2689" w:type="dxa"/>
          </w:tcPr>
          <w:p w14:paraId="4B74D793" w14:textId="77777777" w:rsidR="008874DF" w:rsidRPr="009E0DE1" w:rsidRDefault="008874DF" w:rsidP="002807BD">
            <w:pPr>
              <w:pStyle w:val="TAH"/>
            </w:pPr>
            <w:r w:rsidRPr="009E0DE1">
              <w:t>Service Name</w:t>
            </w:r>
          </w:p>
        </w:tc>
        <w:tc>
          <w:tcPr>
            <w:tcW w:w="4110" w:type="dxa"/>
          </w:tcPr>
          <w:p w14:paraId="5C7F0981" w14:textId="77777777" w:rsidR="008874DF" w:rsidRPr="009E0DE1" w:rsidRDefault="008874DF" w:rsidP="002807BD">
            <w:pPr>
              <w:pStyle w:val="TAH"/>
            </w:pPr>
            <w:r w:rsidRPr="009E0DE1">
              <w:t>Description</w:t>
            </w:r>
          </w:p>
        </w:tc>
        <w:tc>
          <w:tcPr>
            <w:tcW w:w="1843" w:type="dxa"/>
          </w:tcPr>
          <w:p w14:paraId="109C714F" w14:textId="03637899" w:rsidR="008874DF" w:rsidRPr="009E0DE1" w:rsidRDefault="008874DF" w:rsidP="002807BD">
            <w:pPr>
              <w:pStyle w:val="TAH"/>
            </w:pPr>
            <w:r w:rsidRPr="009E0DE1">
              <w:rPr>
                <w:rFonts w:eastAsia="宋体"/>
                <w:lang w:eastAsia="zh-CN"/>
              </w:rPr>
              <w:t>Reference in TS 23.502 [3]</w:t>
            </w:r>
            <w:ins w:id="89" w:author="[Ericsson]" w:date="2021-06-28T13:41:00Z">
              <w:r w:rsidR="00E76875">
                <w:rPr>
                  <w:rFonts w:eastAsia="宋体"/>
                  <w:lang w:eastAsia="zh-CN"/>
                </w:rPr>
                <w:t xml:space="preserve"> or other TS</w:t>
              </w:r>
            </w:ins>
          </w:p>
        </w:tc>
      </w:tr>
      <w:tr w:rsidR="008874DF" w:rsidRPr="009E0DE1" w14:paraId="6EBAE5A3" w14:textId="77777777" w:rsidTr="002807BD">
        <w:trPr>
          <w:cantSplit/>
          <w:jc w:val="center"/>
        </w:trPr>
        <w:tc>
          <w:tcPr>
            <w:tcW w:w="2689" w:type="dxa"/>
          </w:tcPr>
          <w:p w14:paraId="70960CB3" w14:textId="77777777" w:rsidR="008874DF" w:rsidRPr="009E0DE1" w:rsidRDefault="008874DF" w:rsidP="002807BD">
            <w:pPr>
              <w:pStyle w:val="TAL"/>
            </w:pPr>
            <w:proofErr w:type="spellStart"/>
            <w:r w:rsidRPr="009E0DE1">
              <w:t>Nnef_EventExposure</w:t>
            </w:r>
            <w:proofErr w:type="spellEnd"/>
          </w:p>
        </w:tc>
        <w:tc>
          <w:tcPr>
            <w:tcW w:w="4110" w:type="dxa"/>
          </w:tcPr>
          <w:p w14:paraId="477217A1" w14:textId="77777777" w:rsidR="008874DF" w:rsidRPr="009E0DE1" w:rsidRDefault="008874DF" w:rsidP="002807BD">
            <w:pPr>
              <w:pStyle w:val="TAL"/>
            </w:pPr>
            <w:r w:rsidRPr="009E0DE1">
              <w:t>Provides support for event exposure</w:t>
            </w:r>
            <w:r>
              <w:t>.</w:t>
            </w:r>
          </w:p>
        </w:tc>
        <w:tc>
          <w:tcPr>
            <w:tcW w:w="1843" w:type="dxa"/>
          </w:tcPr>
          <w:p w14:paraId="7F0144D7" w14:textId="77777777" w:rsidR="008874DF" w:rsidRPr="009E0DE1" w:rsidRDefault="008874DF" w:rsidP="002807BD">
            <w:pPr>
              <w:pStyle w:val="TAC"/>
              <w:rPr>
                <w:rFonts w:eastAsia="宋体"/>
                <w:lang w:eastAsia="zh-CN"/>
              </w:rPr>
            </w:pPr>
            <w:r w:rsidRPr="009E0DE1">
              <w:rPr>
                <w:rFonts w:eastAsia="宋体"/>
                <w:lang w:eastAsia="zh-CN"/>
              </w:rPr>
              <w:t>5.2.6.2</w:t>
            </w:r>
          </w:p>
        </w:tc>
      </w:tr>
      <w:tr w:rsidR="008874DF" w:rsidRPr="009E0DE1" w14:paraId="7C572EA5" w14:textId="77777777" w:rsidTr="002807BD">
        <w:trPr>
          <w:cantSplit/>
          <w:jc w:val="center"/>
        </w:trPr>
        <w:tc>
          <w:tcPr>
            <w:tcW w:w="2689" w:type="dxa"/>
          </w:tcPr>
          <w:p w14:paraId="13089009" w14:textId="77777777" w:rsidR="008874DF" w:rsidRPr="009E0DE1" w:rsidRDefault="008874DF" w:rsidP="002807BD">
            <w:pPr>
              <w:pStyle w:val="TAL"/>
            </w:pPr>
            <w:proofErr w:type="spellStart"/>
            <w:r w:rsidRPr="009E0DE1">
              <w:t>Nnef_PFDManagement</w:t>
            </w:r>
            <w:proofErr w:type="spellEnd"/>
          </w:p>
        </w:tc>
        <w:tc>
          <w:tcPr>
            <w:tcW w:w="4110" w:type="dxa"/>
          </w:tcPr>
          <w:p w14:paraId="4A8A5973" w14:textId="77777777" w:rsidR="008874DF" w:rsidRPr="009E0DE1" w:rsidRDefault="008874DF" w:rsidP="002807BD">
            <w:pPr>
              <w:pStyle w:val="TAL"/>
            </w:pPr>
            <w:r w:rsidRPr="009E0DE1">
              <w:t>Provides support for PFDs management</w:t>
            </w:r>
            <w:r>
              <w:t>.</w:t>
            </w:r>
          </w:p>
        </w:tc>
        <w:tc>
          <w:tcPr>
            <w:tcW w:w="1843" w:type="dxa"/>
          </w:tcPr>
          <w:p w14:paraId="389662C0" w14:textId="77777777" w:rsidR="008874DF" w:rsidRPr="009E0DE1" w:rsidRDefault="008874DF" w:rsidP="002807BD">
            <w:pPr>
              <w:pStyle w:val="TAC"/>
              <w:rPr>
                <w:rFonts w:eastAsia="宋体"/>
                <w:lang w:eastAsia="zh-CN"/>
              </w:rPr>
            </w:pPr>
            <w:r w:rsidRPr="009E0DE1">
              <w:rPr>
                <w:rFonts w:eastAsia="宋体"/>
                <w:lang w:eastAsia="zh-CN"/>
              </w:rPr>
              <w:t>5.2.6.3</w:t>
            </w:r>
          </w:p>
        </w:tc>
      </w:tr>
      <w:tr w:rsidR="008874DF" w:rsidRPr="009E0DE1" w14:paraId="1A5B401B" w14:textId="77777777" w:rsidTr="002807BD">
        <w:trPr>
          <w:cantSplit/>
          <w:jc w:val="center"/>
        </w:trPr>
        <w:tc>
          <w:tcPr>
            <w:tcW w:w="2689" w:type="dxa"/>
          </w:tcPr>
          <w:p w14:paraId="37A57A69" w14:textId="77777777" w:rsidR="008874DF" w:rsidRPr="009E0DE1" w:rsidRDefault="008874DF" w:rsidP="002807BD">
            <w:pPr>
              <w:pStyle w:val="TAL"/>
            </w:pPr>
            <w:proofErr w:type="spellStart"/>
            <w:r w:rsidRPr="009E0DE1">
              <w:t>Nnef_ParameterProvision</w:t>
            </w:r>
            <w:proofErr w:type="spellEnd"/>
          </w:p>
        </w:tc>
        <w:tc>
          <w:tcPr>
            <w:tcW w:w="4110" w:type="dxa"/>
          </w:tcPr>
          <w:p w14:paraId="6255DB65" w14:textId="77777777" w:rsidR="008874DF" w:rsidRPr="009E0DE1" w:rsidRDefault="008874DF" w:rsidP="002807BD">
            <w:pPr>
              <w:pStyle w:val="TAL"/>
            </w:pPr>
            <w:r w:rsidRPr="009E0DE1">
              <w:t>Provides support to provision information which can be used for the UE in 5GS</w:t>
            </w:r>
            <w:r>
              <w:t>.</w:t>
            </w:r>
          </w:p>
        </w:tc>
        <w:tc>
          <w:tcPr>
            <w:tcW w:w="1843" w:type="dxa"/>
          </w:tcPr>
          <w:p w14:paraId="12CE95F3" w14:textId="77777777" w:rsidR="008874DF" w:rsidRPr="009E0DE1" w:rsidRDefault="008874DF" w:rsidP="002807BD">
            <w:pPr>
              <w:pStyle w:val="TAC"/>
              <w:rPr>
                <w:rFonts w:eastAsia="宋体"/>
                <w:lang w:eastAsia="zh-CN"/>
              </w:rPr>
            </w:pPr>
            <w:r w:rsidRPr="009E0DE1">
              <w:rPr>
                <w:rFonts w:eastAsia="宋体"/>
                <w:lang w:eastAsia="zh-CN"/>
              </w:rPr>
              <w:t>5.2.6.4</w:t>
            </w:r>
          </w:p>
        </w:tc>
      </w:tr>
      <w:tr w:rsidR="008874DF" w:rsidRPr="009E0DE1" w14:paraId="230155E9" w14:textId="77777777" w:rsidTr="002807BD">
        <w:trPr>
          <w:cantSplit/>
          <w:jc w:val="center"/>
        </w:trPr>
        <w:tc>
          <w:tcPr>
            <w:tcW w:w="2689" w:type="dxa"/>
          </w:tcPr>
          <w:p w14:paraId="39B70175" w14:textId="77777777" w:rsidR="008874DF" w:rsidRPr="009E0DE1" w:rsidRDefault="008874DF" w:rsidP="002807BD">
            <w:pPr>
              <w:pStyle w:val="TAL"/>
            </w:pPr>
            <w:proofErr w:type="spellStart"/>
            <w:r w:rsidRPr="009E0DE1">
              <w:t>Nnef_Trigger</w:t>
            </w:r>
            <w:proofErr w:type="spellEnd"/>
          </w:p>
        </w:tc>
        <w:tc>
          <w:tcPr>
            <w:tcW w:w="4110" w:type="dxa"/>
          </w:tcPr>
          <w:p w14:paraId="3CBFC171" w14:textId="77777777" w:rsidR="008874DF" w:rsidRPr="009E0DE1" w:rsidRDefault="008874DF" w:rsidP="002807BD">
            <w:pPr>
              <w:pStyle w:val="TAL"/>
            </w:pPr>
            <w:r w:rsidRPr="009E0DE1">
              <w:t>Provides support for device triggering</w:t>
            </w:r>
            <w:r>
              <w:t>.</w:t>
            </w:r>
          </w:p>
        </w:tc>
        <w:tc>
          <w:tcPr>
            <w:tcW w:w="1843" w:type="dxa"/>
          </w:tcPr>
          <w:p w14:paraId="236CE106" w14:textId="77777777" w:rsidR="008874DF" w:rsidRPr="009E0DE1" w:rsidRDefault="008874DF" w:rsidP="002807BD">
            <w:pPr>
              <w:pStyle w:val="TAC"/>
              <w:rPr>
                <w:rFonts w:eastAsia="宋体"/>
                <w:lang w:eastAsia="zh-CN"/>
              </w:rPr>
            </w:pPr>
            <w:r w:rsidRPr="009E0DE1">
              <w:rPr>
                <w:rFonts w:eastAsia="宋体"/>
                <w:lang w:eastAsia="zh-CN"/>
              </w:rPr>
              <w:t>5.2.6.5</w:t>
            </w:r>
          </w:p>
        </w:tc>
      </w:tr>
      <w:tr w:rsidR="008874DF" w:rsidRPr="009E0DE1" w14:paraId="65013C50" w14:textId="77777777" w:rsidTr="002807BD">
        <w:trPr>
          <w:cantSplit/>
          <w:jc w:val="center"/>
        </w:trPr>
        <w:tc>
          <w:tcPr>
            <w:tcW w:w="2689" w:type="dxa"/>
          </w:tcPr>
          <w:p w14:paraId="05497E00" w14:textId="77777777" w:rsidR="008874DF" w:rsidRPr="009E0DE1" w:rsidRDefault="008874DF" w:rsidP="002807BD">
            <w:pPr>
              <w:pStyle w:val="TAL"/>
            </w:pPr>
            <w:proofErr w:type="spellStart"/>
            <w:r w:rsidRPr="009E0DE1">
              <w:t>Nnef_BDTPNegotiation</w:t>
            </w:r>
            <w:proofErr w:type="spellEnd"/>
          </w:p>
        </w:tc>
        <w:tc>
          <w:tcPr>
            <w:tcW w:w="4110" w:type="dxa"/>
          </w:tcPr>
          <w:p w14:paraId="6F737BDF" w14:textId="77777777" w:rsidR="008874DF" w:rsidRPr="009E0DE1" w:rsidRDefault="008874DF" w:rsidP="002807BD">
            <w:pPr>
              <w:pStyle w:val="TAL"/>
            </w:pPr>
            <w:r w:rsidRPr="009E0DE1">
              <w:t>Provides support for</w:t>
            </w:r>
            <w:r>
              <w:t xml:space="preserve"> background data transfer policy negotiation and optionally notification for the renegotiation.</w:t>
            </w:r>
          </w:p>
        </w:tc>
        <w:tc>
          <w:tcPr>
            <w:tcW w:w="1843" w:type="dxa"/>
          </w:tcPr>
          <w:p w14:paraId="3C640ADB" w14:textId="77777777" w:rsidR="008874DF" w:rsidRPr="009E0DE1" w:rsidRDefault="008874DF" w:rsidP="002807BD">
            <w:pPr>
              <w:pStyle w:val="TAC"/>
              <w:rPr>
                <w:rFonts w:eastAsia="宋体"/>
                <w:lang w:eastAsia="zh-CN"/>
              </w:rPr>
            </w:pPr>
            <w:r w:rsidRPr="009E0DE1">
              <w:rPr>
                <w:rFonts w:eastAsia="宋体"/>
                <w:lang w:eastAsia="zh-CN"/>
              </w:rPr>
              <w:t>5.2.6.6</w:t>
            </w:r>
          </w:p>
        </w:tc>
      </w:tr>
      <w:tr w:rsidR="008874DF" w:rsidRPr="009E0DE1" w14:paraId="250B98B6" w14:textId="77777777" w:rsidTr="002807BD">
        <w:trPr>
          <w:cantSplit/>
          <w:jc w:val="center"/>
        </w:trPr>
        <w:tc>
          <w:tcPr>
            <w:tcW w:w="2689" w:type="dxa"/>
          </w:tcPr>
          <w:p w14:paraId="7B73B136" w14:textId="77777777" w:rsidR="008874DF" w:rsidRPr="009E0DE1" w:rsidRDefault="008874DF" w:rsidP="002807BD">
            <w:pPr>
              <w:pStyle w:val="TAL"/>
            </w:pPr>
            <w:proofErr w:type="spellStart"/>
            <w:r w:rsidRPr="009E0DE1">
              <w:rPr>
                <w:color w:val="000000"/>
              </w:rPr>
              <w:t>Nnef_TrafficInfluence</w:t>
            </w:r>
            <w:proofErr w:type="spellEnd"/>
          </w:p>
        </w:tc>
        <w:tc>
          <w:tcPr>
            <w:tcW w:w="4110" w:type="dxa"/>
          </w:tcPr>
          <w:p w14:paraId="206250E4" w14:textId="77777777" w:rsidR="008874DF" w:rsidRPr="009E0DE1" w:rsidRDefault="008874DF" w:rsidP="002807BD">
            <w:pPr>
              <w:pStyle w:val="TAL"/>
            </w:pPr>
            <w:r w:rsidRPr="009E0DE1">
              <w:t>Provide the ability to influence traffic routing.</w:t>
            </w:r>
          </w:p>
        </w:tc>
        <w:tc>
          <w:tcPr>
            <w:tcW w:w="1843" w:type="dxa"/>
          </w:tcPr>
          <w:p w14:paraId="76C6006F" w14:textId="77777777" w:rsidR="008874DF" w:rsidRPr="009E0DE1" w:rsidRDefault="008874DF" w:rsidP="002807BD">
            <w:pPr>
              <w:pStyle w:val="TAC"/>
              <w:rPr>
                <w:rFonts w:eastAsia="宋体"/>
                <w:lang w:eastAsia="zh-CN"/>
              </w:rPr>
            </w:pPr>
            <w:r w:rsidRPr="009E0DE1">
              <w:rPr>
                <w:rFonts w:eastAsia="宋体"/>
                <w:lang w:eastAsia="zh-CN"/>
              </w:rPr>
              <w:t>5.2.6.7</w:t>
            </w:r>
          </w:p>
        </w:tc>
      </w:tr>
      <w:tr w:rsidR="008874DF" w:rsidRPr="009E0DE1" w14:paraId="654A1AA6" w14:textId="77777777" w:rsidTr="002807BD">
        <w:trPr>
          <w:cantSplit/>
          <w:jc w:val="center"/>
        </w:trPr>
        <w:tc>
          <w:tcPr>
            <w:tcW w:w="2689" w:type="dxa"/>
          </w:tcPr>
          <w:p w14:paraId="48EE57A8" w14:textId="77777777" w:rsidR="008874DF" w:rsidRPr="009E0DE1" w:rsidRDefault="008874DF" w:rsidP="002807BD">
            <w:pPr>
              <w:pStyle w:val="TAL"/>
              <w:rPr>
                <w:color w:val="000000"/>
              </w:rPr>
            </w:pPr>
            <w:proofErr w:type="spellStart"/>
            <w:r>
              <w:rPr>
                <w:color w:val="000000"/>
              </w:rPr>
              <w:t>Nnef_ChargeableParty</w:t>
            </w:r>
            <w:proofErr w:type="spellEnd"/>
          </w:p>
        </w:tc>
        <w:tc>
          <w:tcPr>
            <w:tcW w:w="4110" w:type="dxa"/>
          </w:tcPr>
          <w:p w14:paraId="7AA5A431" w14:textId="77777777" w:rsidR="008874DF" w:rsidRPr="009E0DE1" w:rsidRDefault="008874DF" w:rsidP="002807BD">
            <w:pPr>
              <w:pStyle w:val="TAL"/>
            </w:pPr>
            <w:r>
              <w:t>Requests to become the chargeable party for a data session for a UE.</w:t>
            </w:r>
          </w:p>
        </w:tc>
        <w:tc>
          <w:tcPr>
            <w:tcW w:w="1843" w:type="dxa"/>
          </w:tcPr>
          <w:p w14:paraId="3F98D5AD" w14:textId="77777777" w:rsidR="008874DF" w:rsidRPr="009E0DE1" w:rsidRDefault="008874DF" w:rsidP="002807BD">
            <w:pPr>
              <w:pStyle w:val="TAC"/>
              <w:rPr>
                <w:rFonts w:eastAsia="宋体"/>
                <w:lang w:eastAsia="zh-CN"/>
              </w:rPr>
            </w:pPr>
            <w:r>
              <w:rPr>
                <w:rFonts w:eastAsia="宋体"/>
                <w:lang w:eastAsia="zh-CN"/>
              </w:rPr>
              <w:t>5.2.6.8</w:t>
            </w:r>
          </w:p>
        </w:tc>
      </w:tr>
      <w:tr w:rsidR="008874DF" w:rsidRPr="009E0DE1" w14:paraId="7484232D" w14:textId="77777777" w:rsidTr="002807BD">
        <w:trPr>
          <w:cantSplit/>
          <w:jc w:val="center"/>
        </w:trPr>
        <w:tc>
          <w:tcPr>
            <w:tcW w:w="2689" w:type="dxa"/>
          </w:tcPr>
          <w:p w14:paraId="66ED331C" w14:textId="77777777" w:rsidR="008874DF" w:rsidRPr="009E0DE1" w:rsidRDefault="008874DF" w:rsidP="002807BD">
            <w:pPr>
              <w:pStyle w:val="TAL"/>
              <w:rPr>
                <w:color w:val="000000"/>
              </w:rPr>
            </w:pPr>
            <w:proofErr w:type="spellStart"/>
            <w:r>
              <w:rPr>
                <w:color w:val="000000"/>
              </w:rPr>
              <w:t>Nnef_AFsessionWithQoS</w:t>
            </w:r>
            <w:proofErr w:type="spellEnd"/>
          </w:p>
        </w:tc>
        <w:tc>
          <w:tcPr>
            <w:tcW w:w="4110" w:type="dxa"/>
          </w:tcPr>
          <w:p w14:paraId="34CEAD16" w14:textId="77777777" w:rsidR="008874DF" w:rsidRPr="009E0DE1" w:rsidRDefault="008874DF" w:rsidP="002807BD">
            <w:pPr>
              <w:pStyle w:val="TAL"/>
            </w:pPr>
            <w:r>
              <w:t>Requests the network to provide a specific QoS for an AS session.</w:t>
            </w:r>
          </w:p>
        </w:tc>
        <w:tc>
          <w:tcPr>
            <w:tcW w:w="1843" w:type="dxa"/>
          </w:tcPr>
          <w:p w14:paraId="77D2FEC1" w14:textId="77777777" w:rsidR="008874DF" w:rsidRPr="009E0DE1" w:rsidRDefault="008874DF" w:rsidP="002807BD">
            <w:pPr>
              <w:pStyle w:val="TAC"/>
              <w:rPr>
                <w:rFonts w:eastAsia="宋体"/>
                <w:lang w:eastAsia="zh-CN"/>
              </w:rPr>
            </w:pPr>
            <w:r>
              <w:rPr>
                <w:rFonts w:eastAsia="宋体"/>
                <w:lang w:eastAsia="zh-CN"/>
              </w:rPr>
              <w:t>5.2.6.9</w:t>
            </w:r>
          </w:p>
        </w:tc>
      </w:tr>
      <w:tr w:rsidR="008874DF" w:rsidRPr="009E0DE1" w14:paraId="31C8C362" w14:textId="77777777" w:rsidTr="002807BD">
        <w:trPr>
          <w:cantSplit/>
          <w:jc w:val="center"/>
        </w:trPr>
        <w:tc>
          <w:tcPr>
            <w:tcW w:w="2689" w:type="dxa"/>
          </w:tcPr>
          <w:p w14:paraId="0C46794D" w14:textId="77777777" w:rsidR="008874DF" w:rsidRPr="009E0DE1" w:rsidRDefault="008874DF" w:rsidP="002807BD">
            <w:pPr>
              <w:pStyle w:val="TAL"/>
              <w:rPr>
                <w:color w:val="000000"/>
              </w:rPr>
            </w:pPr>
            <w:proofErr w:type="spellStart"/>
            <w:r>
              <w:rPr>
                <w:color w:val="000000"/>
              </w:rPr>
              <w:t>Nnef_MSISDN-less_MO_SMS</w:t>
            </w:r>
            <w:proofErr w:type="spellEnd"/>
          </w:p>
        </w:tc>
        <w:tc>
          <w:tcPr>
            <w:tcW w:w="4110" w:type="dxa"/>
          </w:tcPr>
          <w:p w14:paraId="06A82D82" w14:textId="77777777" w:rsidR="008874DF" w:rsidRPr="009E0DE1" w:rsidRDefault="008874DF" w:rsidP="002807BD">
            <w:pPr>
              <w:pStyle w:val="TAL"/>
            </w:pPr>
            <w:r>
              <w:t>Used by the NEF to send MSISDN-less MO SM to the AF.</w:t>
            </w:r>
          </w:p>
        </w:tc>
        <w:tc>
          <w:tcPr>
            <w:tcW w:w="1843" w:type="dxa"/>
          </w:tcPr>
          <w:p w14:paraId="7CE67FFB" w14:textId="77777777" w:rsidR="008874DF" w:rsidRPr="009E0DE1" w:rsidRDefault="008874DF" w:rsidP="002807BD">
            <w:pPr>
              <w:pStyle w:val="TAC"/>
              <w:rPr>
                <w:rFonts w:eastAsia="宋体"/>
                <w:lang w:eastAsia="zh-CN"/>
              </w:rPr>
            </w:pPr>
            <w:r>
              <w:rPr>
                <w:rFonts w:eastAsia="宋体"/>
                <w:lang w:eastAsia="zh-CN"/>
              </w:rPr>
              <w:t>5.2.6.10</w:t>
            </w:r>
          </w:p>
        </w:tc>
      </w:tr>
      <w:tr w:rsidR="008874DF" w:rsidRPr="009E0DE1" w14:paraId="1CF4EB3A" w14:textId="77777777" w:rsidTr="002807BD">
        <w:trPr>
          <w:cantSplit/>
          <w:jc w:val="center"/>
        </w:trPr>
        <w:tc>
          <w:tcPr>
            <w:tcW w:w="2689" w:type="dxa"/>
          </w:tcPr>
          <w:p w14:paraId="7DFC6289" w14:textId="77777777" w:rsidR="008874DF" w:rsidRDefault="008874DF" w:rsidP="002807BD">
            <w:pPr>
              <w:pStyle w:val="TAL"/>
              <w:rPr>
                <w:color w:val="000000"/>
              </w:rPr>
            </w:pPr>
            <w:proofErr w:type="spellStart"/>
            <w:r>
              <w:rPr>
                <w:color w:val="000000"/>
              </w:rPr>
              <w:t>Nnef_ServiceParameter</w:t>
            </w:r>
            <w:proofErr w:type="spellEnd"/>
          </w:p>
        </w:tc>
        <w:tc>
          <w:tcPr>
            <w:tcW w:w="4110" w:type="dxa"/>
          </w:tcPr>
          <w:p w14:paraId="565D1D1A" w14:textId="77777777" w:rsidR="008874DF" w:rsidRDefault="008874DF" w:rsidP="002807BD">
            <w:pPr>
              <w:pStyle w:val="TAL"/>
            </w:pPr>
            <w:r>
              <w:t>Provides support to provision service specific information.</w:t>
            </w:r>
          </w:p>
        </w:tc>
        <w:tc>
          <w:tcPr>
            <w:tcW w:w="1843" w:type="dxa"/>
          </w:tcPr>
          <w:p w14:paraId="4D3247AF" w14:textId="77777777" w:rsidR="008874DF" w:rsidRDefault="008874DF" w:rsidP="002807BD">
            <w:pPr>
              <w:pStyle w:val="TAC"/>
              <w:rPr>
                <w:rFonts w:eastAsia="宋体"/>
                <w:lang w:eastAsia="zh-CN"/>
              </w:rPr>
            </w:pPr>
            <w:r>
              <w:rPr>
                <w:rFonts w:eastAsia="宋体"/>
                <w:lang w:eastAsia="zh-CN"/>
              </w:rPr>
              <w:t>5.2.6.11</w:t>
            </w:r>
          </w:p>
        </w:tc>
      </w:tr>
      <w:tr w:rsidR="008874DF" w:rsidRPr="009E0DE1" w14:paraId="296A6556" w14:textId="77777777" w:rsidTr="002807BD">
        <w:trPr>
          <w:cantSplit/>
          <w:jc w:val="center"/>
        </w:trPr>
        <w:tc>
          <w:tcPr>
            <w:tcW w:w="2689" w:type="dxa"/>
          </w:tcPr>
          <w:p w14:paraId="7AF0E410" w14:textId="77777777" w:rsidR="008874DF" w:rsidRDefault="008874DF" w:rsidP="002807BD">
            <w:pPr>
              <w:pStyle w:val="TAL"/>
              <w:rPr>
                <w:color w:val="000000"/>
              </w:rPr>
            </w:pPr>
            <w:proofErr w:type="spellStart"/>
            <w:r>
              <w:rPr>
                <w:color w:val="000000"/>
              </w:rPr>
              <w:t>Nnef_APISupportCapability</w:t>
            </w:r>
            <w:proofErr w:type="spellEnd"/>
          </w:p>
        </w:tc>
        <w:tc>
          <w:tcPr>
            <w:tcW w:w="4110" w:type="dxa"/>
          </w:tcPr>
          <w:p w14:paraId="066A2B68" w14:textId="77777777" w:rsidR="008874DF" w:rsidRDefault="008874DF" w:rsidP="002807BD">
            <w:pPr>
              <w:pStyle w:val="TAL"/>
            </w:pPr>
            <w:r>
              <w:t>Provides support for awareness on availability or expected level of a service API.</w:t>
            </w:r>
          </w:p>
        </w:tc>
        <w:tc>
          <w:tcPr>
            <w:tcW w:w="1843" w:type="dxa"/>
          </w:tcPr>
          <w:p w14:paraId="320FF658" w14:textId="77777777" w:rsidR="008874DF" w:rsidRDefault="008874DF" w:rsidP="002807BD">
            <w:pPr>
              <w:pStyle w:val="TAC"/>
              <w:rPr>
                <w:rFonts w:eastAsia="宋体"/>
                <w:lang w:eastAsia="zh-CN"/>
              </w:rPr>
            </w:pPr>
            <w:r>
              <w:rPr>
                <w:rFonts w:eastAsia="宋体"/>
                <w:lang w:eastAsia="zh-CN"/>
              </w:rPr>
              <w:t>5.2.6.12</w:t>
            </w:r>
          </w:p>
        </w:tc>
      </w:tr>
      <w:tr w:rsidR="008874DF" w:rsidRPr="009E0DE1" w14:paraId="2E9B9485" w14:textId="77777777" w:rsidTr="002807BD">
        <w:trPr>
          <w:cantSplit/>
          <w:jc w:val="center"/>
        </w:trPr>
        <w:tc>
          <w:tcPr>
            <w:tcW w:w="2689" w:type="dxa"/>
          </w:tcPr>
          <w:p w14:paraId="71BE6623" w14:textId="77777777" w:rsidR="008874DF" w:rsidRPr="009E0DE1" w:rsidRDefault="008874DF" w:rsidP="002807BD">
            <w:pPr>
              <w:pStyle w:val="TAL"/>
              <w:rPr>
                <w:color w:val="000000"/>
              </w:rPr>
            </w:pPr>
            <w:proofErr w:type="spellStart"/>
            <w:r>
              <w:rPr>
                <w:color w:val="000000"/>
              </w:rPr>
              <w:t>Nnef_NIDDConfiguration</w:t>
            </w:r>
            <w:proofErr w:type="spellEnd"/>
          </w:p>
        </w:tc>
        <w:tc>
          <w:tcPr>
            <w:tcW w:w="4110" w:type="dxa"/>
          </w:tcPr>
          <w:p w14:paraId="30613B03" w14:textId="77777777" w:rsidR="008874DF" w:rsidRPr="009E0DE1" w:rsidRDefault="008874DF" w:rsidP="002807BD">
            <w:pPr>
              <w:pStyle w:val="TAL"/>
            </w:pPr>
            <w:r>
              <w:t>Used for configuring necessary information for data delivery via the NIDD API.</w:t>
            </w:r>
          </w:p>
        </w:tc>
        <w:tc>
          <w:tcPr>
            <w:tcW w:w="1843" w:type="dxa"/>
          </w:tcPr>
          <w:p w14:paraId="1D21A3F4" w14:textId="77777777" w:rsidR="008874DF" w:rsidRPr="009E0DE1" w:rsidRDefault="008874DF" w:rsidP="002807BD">
            <w:pPr>
              <w:pStyle w:val="TAC"/>
              <w:rPr>
                <w:rFonts w:eastAsia="宋体"/>
                <w:lang w:eastAsia="zh-CN"/>
              </w:rPr>
            </w:pPr>
            <w:r>
              <w:rPr>
                <w:rFonts w:eastAsia="宋体"/>
                <w:lang w:eastAsia="zh-CN"/>
              </w:rPr>
              <w:t>5.2.6.13</w:t>
            </w:r>
          </w:p>
        </w:tc>
      </w:tr>
      <w:tr w:rsidR="008874DF" w:rsidRPr="009E0DE1" w14:paraId="458A1648" w14:textId="77777777" w:rsidTr="002807BD">
        <w:trPr>
          <w:cantSplit/>
          <w:jc w:val="center"/>
        </w:trPr>
        <w:tc>
          <w:tcPr>
            <w:tcW w:w="2689" w:type="dxa"/>
          </w:tcPr>
          <w:p w14:paraId="219D73BB" w14:textId="77777777" w:rsidR="008874DF" w:rsidRPr="009E0DE1" w:rsidRDefault="008874DF" w:rsidP="002807BD">
            <w:pPr>
              <w:pStyle w:val="TAL"/>
              <w:rPr>
                <w:color w:val="000000"/>
              </w:rPr>
            </w:pPr>
            <w:proofErr w:type="spellStart"/>
            <w:r>
              <w:rPr>
                <w:color w:val="000000"/>
              </w:rPr>
              <w:t>Nnef_NIDD</w:t>
            </w:r>
            <w:proofErr w:type="spellEnd"/>
          </w:p>
        </w:tc>
        <w:tc>
          <w:tcPr>
            <w:tcW w:w="4110" w:type="dxa"/>
          </w:tcPr>
          <w:p w14:paraId="306D965D" w14:textId="77777777" w:rsidR="008874DF" w:rsidRPr="009E0DE1" w:rsidRDefault="008874DF" w:rsidP="002807BD">
            <w:pPr>
              <w:pStyle w:val="TAL"/>
            </w:pPr>
            <w:r>
              <w:t>Used for NEF anchored MO and MT unstructured data transport.</w:t>
            </w:r>
          </w:p>
        </w:tc>
        <w:tc>
          <w:tcPr>
            <w:tcW w:w="1843" w:type="dxa"/>
          </w:tcPr>
          <w:p w14:paraId="772E47EC" w14:textId="77777777" w:rsidR="008874DF" w:rsidRPr="009E0DE1" w:rsidRDefault="008874DF" w:rsidP="002807BD">
            <w:pPr>
              <w:pStyle w:val="TAC"/>
              <w:rPr>
                <w:rFonts w:eastAsia="宋体"/>
                <w:lang w:eastAsia="zh-CN"/>
              </w:rPr>
            </w:pPr>
            <w:r>
              <w:rPr>
                <w:rFonts w:eastAsia="宋体"/>
                <w:lang w:eastAsia="zh-CN"/>
              </w:rPr>
              <w:t>5.2.6.14</w:t>
            </w:r>
          </w:p>
        </w:tc>
      </w:tr>
      <w:tr w:rsidR="008874DF" w:rsidRPr="009E0DE1" w14:paraId="26BF702A" w14:textId="77777777" w:rsidTr="002807BD">
        <w:trPr>
          <w:cantSplit/>
          <w:jc w:val="center"/>
        </w:trPr>
        <w:tc>
          <w:tcPr>
            <w:tcW w:w="2689" w:type="dxa"/>
          </w:tcPr>
          <w:p w14:paraId="5D859136" w14:textId="77777777" w:rsidR="008874DF" w:rsidRPr="009E0DE1" w:rsidRDefault="008874DF" w:rsidP="002807BD">
            <w:pPr>
              <w:pStyle w:val="TAL"/>
              <w:rPr>
                <w:color w:val="000000"/>
              </w:rPr>
            </w:pPr>
            <w:proofErr w:type="spellStart"/>
            <w:r>
              <w:rPr>
                <w:color w:val="000000"/>
              </w:rPr>
              <w:t>Nnef_SMContext</w:t>
            </w:r>
            <w:proofErr w:type="spellEnd"/>
          </w:p>
        </w:tc>
        <w:tc>
          <w:tcPr>
            <w:tcW w:w="4110" w:type="dxa"/>
          </w:tcPr>
          <w:p w14:paraId="6820A247" w14:textId="77777777" w:rsidR="008874DF" w:rsidRPr="009E0DE1" w:rsidRDefault="008874DF" w:rsidP="002807BD">
            <w:pPr>
              <w:pStyle w:val="TAL"/>
            </w:pPr>
            <w:r>
              <w:t>Provides the capability to create, update or release the SMF-NEF Connection.</w:t>
            </w:r>
          </w:p>
        </w:tc>
        <w:tc>
          <w:tcPr>
            <w:tcW w:w="1843" w:type="dxa"/>
          </w:tcPr>
          <w:p w14:paraId="46FE5994" w14:textId="77777777" w:rsidR="008874DF" w:rsidRPr="009E0DE1" w:rsidRDefault="008874DF" w:rsidP="002807BD">
            <w:pPr>
              <w:pStyle w:val="TAC"/>
              <w:rPr>
                <w:rFonts w:eastAsia="宋体"/>
                <w:lang w:eastAsia="zh-CN"/>
              </w:rPr>
            </w:pPr>
            <w:r>
              <w:rPr>
                <w:rFonts w:eastAsia="宋体"/>
                <w:lang w:eastAsia="zh-CN"/>
              </w:rPr>
              <w:t>5.2.6.15</w:t>
            </w:r>
          </w:p>
        </w:tc>
      </w:tr>
      <w:tr w:rsidR="008874DF" w:rsidRPr="009E0DE1" w14:paraId="6BACD98C" w14:textId="77777777" w:rsidTr="002807BD">
        <w:trPr>
          <w:cantSplit/>
          <w:jc w:val="center"/>
        </w:trPr>
        <w:tc>
          <w:tcPr>
            <w:tcW w:w="2689" w:type="dxa"/>
          </w:tcPr>
          <w:p w14:paraId="193EB63B" w14:textId="77777777" w:rsidR="008874DF" w:rsidRDefault="008874DF" w:rsidP="002807BD">
            <w:pPr>
              <w:pStyle w:val="TAL"/>
              <w:rPr>
                <w:color w:val="000000"/>
              </w:rPr>
            </w:pPr>
            <w:proofErr w:type="spellStart"/>
            <w:r>
              <w:rPr>
                <w:color w:val="000000"/>
              </w:rPr>
              <w:t>Nnef_AnalyticsExposure</w:t>
            </w:r>
            <w:proofErr w:type="spellEnd"/>
          </w:p>
        </w:tc>
        <w:tc>
          <w:tcPr>
            <w:tcW w:w="4110" w:type="dxa"/>
          </w:tcPr>
          <w:p w14:paraId="15E1A70A" w14:textId="77777777" w:rsidR="008874DF" w:rsidRDefault="008874DF" w:rsidP="002807BD">
            <w:pPr>
              <w:pStyle w:val="TAL"/>
            </w:pPr>
            <w:r>
              <w:t>Provides support for exposure of network analytics.</w:t>
            </w:r>
          </w:p>
        </w:tc>
        <w:tc>
          <w:tcPr>
            <w:tcW w:w="1843" w:type="dxa"/>
          </w:tcPr>
          <w:p w14:paraId="0CD1E78E" w14:textId="77777777" w:rsidR="008874DF" w:rsidRDefault="008874DF" w:rsidP="002807BD">
            <w:pPr>
              <w:pStyle w:val="TAC"/>
              <w:rPr>
                <w:rFonts w:eastAsia="宋体"/>
                <w:lang w:eastAsia="zh-CN"/>
              </w:rPr>
            </w:pPr>
            <w:r>
              <w:rPr>
                <w:rFonts w:eastAsia="宋体"/>
                <w:lang w:eastAsia="zh-CN"/>
              </w:rPr>
              <w:t>5.2.6.16</w:t>
            </w:r>
          </w:p>
        </w:tc>
      </w:tr>
      <w:tr w:rsidR="008874DF" w:rsidRPr="009E0DE1" w14:paraId="7E667D06" w14:textId="77777777" w:rsidTr="002807BD">
        <w:trPr>
          <w:cantSplit/>
          <w:jc w:val="center"/>
        </w:trPr>
        <w:tc>
          <w:tcPr>
            <w:tcW w:w="2689" w:type="dxa"/>
          </w:tcPr>
          <w:p w14:paraId="6122BB14" w14:textId="77777777" w:rsidR="008874DF" w:rsidRPr="00D51D92" w:rsidRDefault="008874DF" w:rsidP="002807BD">
            <w:pPr>
              <w:pStyle w:val="TAL"/>
              <w:rPr>
                <w:color w:val="000000"/>
              </w:rPr>
            </w:pPr>
            <w:proofErr w:type="spellStart"/>
            <w:r w:rsidRPr="00D51D92">
              <w:rPr>
                <w:color w:val="000000"/>
              </w:rPr>
              <w:t>Nnef_UCMFProvisioning</w:t>
            </w:r>
            <w:proofErr w:type="spellEnd"/>
          </w:p>
        </w:tc>
        <w:tc>
          <w:tcPr>
            <w:tcW w:w="4110" w:type="dxa"/>
          </w:tcPr>
          <w:p w14:paraId="0C6FEBC6" w14:textId="77777777" w:rsidR="008874DF" w:rsidRPr="00D51D92" w:rsidRDefault="008874DF" w:rsidP="002807B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3CB4C7EC" w14:textId="77777777" w:rsidR="008874DF" w:rsidRDefault="008874DF" w:rsidP="002807BD">
            <w:pPr>
              <w:pStyle w:val="TAC"/>
              <w:rPr>
                <w:rFonts w:eastAsia="宋体"/>
                <w:lang w:eastAsia="zh-CN"/>
              </w:rPr>
            </w:pPr>
            <w:r w:rsidRPr="00C34949">
              <w:rPr>
                <w:rFonts w:eastAsia="宋体"/>
                <w:lang w:eastAsia="zh-CN"/>
              </w:rPr>
              <w:t>5.2.6.17</w:t>
            </w:r>
          </w:p>
        </w:tc>
      </w:tr>
      <w:tr w:rsidR="008874DF" w:rsidRPr="009E0DE1" w14:paraId="09EFCC68" w14:textId="77777777" w:rsidTr="002807BD">
        <w:trPr>
          <w:cantSplit/>
          <w:jc w:val="center"/>
        </w:trPr>
        <w:tc>
          <w:tcPr>
            <w:tcW w:w="2689" w:type="dxa"/>
          </w:tcPr>
          <w:p w14:paraId="3CD75CA5" w14:textId="77777777" w:rsidR="008874DF" w:rsidRPr="00D51D92" w:rsidRDefault="008874DF" w:rsidP="002807BD">
            <w:pPr>
              <w:pStyle w:val="TAL"/>
              <w:rPr>
                <w:color w:val="000000"/>
              </w:rPr>
            </w:pPr>
            <w:proofErr w:type="spellStart"/>
            <w:r w:rsidRPr="00D51D92">
              <w:rPr>
                <w:color w:val="000000"/>
              </w:rPr>
              <w:t>Nnef_ECRestriction</w:t>
            </w:r>
            <w:proofErr w:type="spellEnd"/>
          </w:p>
        </w:tc>
        <w:tc>
          <w:tcPr>
            <w:tcW w:w="4110" w:type="dxa"/>
          </w:tcPr>
          <w:p w14:paraId="2D09FD62" w14:textId="77777777" w:rsidR="008874DF" w:rsidRPr="00D51D92" w:rsidRDefault="008874DF" w:rsidP="002807BD">
            <w:pPr>
              <w:pStyle w:val="TAL"/>
            </w:pPr>
            <w:r w:rsidRPr="00D51D92">
              <w:t>Provides support for queuing status of enhanced coverage restriction, or enable/disable enhanced coverage restriction per individual UEs</w:t>
            </w:r>
            <w:r>
              <w:t>.</w:t>
            </w:r>
          </w:p>
        </w:tc>
        <w:tc>
          <w:tcPr>
            <w:tcW w:w="1843" w:type="dxa"/>
          </w:tcPr>
          <w:p w14:paraId="734A7177" w14:textId="77777777" w:rsidR="008874DF" w:rsidRDefault="008874DF" w:rsidP="002807BD">
            <w:pPr>
              <w:pStyle w:val="TAC"/>
              <w:rPr>
                <w:rFonts w:eastAsia="宋体"/>
                <w:lang w:eastAsia="zh-CN"/>
              </w:rPr>
            </w:pPr>
            <w:r w:rsidRPr="00C34949">
              <w:rPr>
                <w:rFonts w:eastAsia="宋体"/>
                <w:lang w:eastAsia="zh-CN"/>
              </w:rPr>
              <w:t>5.2.6.18</w:t>
            </w:r>
          </w:p>
        </w:tc>
      </w:tr>
      <w:tr w:rsidR="008874DF" w:rsidRPr="009E0DE1" w14:paraId="153BCE0A" w14:textId="77777777" w:rsidTr="002807BD">
        <w:trPr>
          <w:cantSplit/>
          <w:jc w:val="center"/>
        </w:trPr>
        <w:tc>
          <w:tcPr>
            <w:tcW w:w="2689" w:type="dxa"/>
          </w:tcPr>
          <w:p w14:paraId="4F817418" w14:textId="77777777" w:rsidR="008874DF" w:rsidRPr="00D51D92" w:rsidRDefault="008874DF" w:rsidP="002807BD">
            <w:pPr>
              <w:pStyle w:val="TAL"/>
              <w:rPr>
                <w:color w:val="000000"/>
              </w:rPr>
            </w:pPr>
            <w:proofErr w:type="spellStart"/>
            <w:r w:rsidRPr="00D51D92">
              <w:rPr>
                <w:color w:val="000000"/>
              </w:rPr>
              <w:t>Nnef_ApplyPolicy</w:t>
            </w:r>
            <w:proofErr w:type="spellEnd"/>
          </w:p>
        </w:tc>
        <w:tc>
          <w:tcPr>
            <w:tcW w:w="4110" w:type="dxa"/>
          </w:tcPr>
          <w:p w14:paraId="344F8D0B" w14:textId="77777777" w:rsidR="008874DF" w:rsidRPr="00D51D92" w:rsidRDefault="008874DF" w:rsidP="002807BD">
            <w:pPr>
              <w:pStyle w:val="TAL"/>
            </w:pPr>
            <w:r w:rsidRPr="00D51D92">
              <w:t>Provides the capability to apply a previously negotiated Background Data Transfer Policy to a UE or a group of UEs</w:t>
            </w:r>
            <w:r>
              <w:t>.</w:t>
            </w:r>
          </w:p>
        </w:tc>
        <w:tc>
          <w:tcPr>
            <w:tcW w:w="1843" w:type="dxa"/>
          </w:tcPr>
          <w:p w14:paraId="6AE2AE0B" w14:textId="77777777" w:rsidR="008874DF" w:rsidRDefault="008874DF" w:rsidP="002807BD">
            <w:pPr>
              <w:pStyle w:val="TAC"/>
              <w:rPr>
                <w:rFonts w:eastAsia="宋体"/>
                <w:lang w:eastAsia="zh-CN"/>
              </w:rPr>
            </w:pPr>
            <w:r w:rsidRPr="00C34949">
              <w:rPr>
                <w:rFonts w:eastAsia="宋体"/>
                <w:lang w:eastAsia="zh-CN"/>
              </w:rPr>
              <w:t>5.2.6.1</w:t>
            </w:r>
            <w:r w:rsidRPr="00D51D92">
              <w:rPr>
                <w:rFonts w:eastAsia="宋体"/>
                <w:lang w:eastAsia="zh-CN"/>
              </w:rPr>
              <w:t>9</w:t>
            </w:r>
          </w:p>
        </w:tc>
      </w:tr>
      <w:tr w:rsidR="008874DF" w:rsidRPr="009E0DE1" w14:paraId="15853901" w14:textId="77777777" w:rsidTr="002807BD">
        <w:trPr>
          <w:cantSplit/>
          <w:jc w:val="center"/>
        </w:trPr>
        <w:tc>
          <w:tcPr>
            <w:tcW w:w="2689" w:type="dxa"/>
          </w:tcPr>
          <w:p w14:paraId="325C1ACB" w14:textId="77777777" w:rsidR="008874DF" w:rsidRPr="00D51D92" w:rsidRDefault="008874DF" w:rsidP="002807BD">
            <w:pPr>
              <w:pStyle w:val="TAL"/>
              <w:rPr>
                <w:color w:val="000000"/>
              </w:rPr>
            </w:pPr>
            <w:proofErr w:type="spellStart"/>
            <w:r>
              <w:rPr>
                <w:color w:val="000000"/>
              </w:rPr>
              <w:t>Nnef_Location</w:t>
            </w:r>
            <w:proofErr w:type="spellEnd"/>
          </w:p>
        </w:tc>
        <w:tc>
          <w:tcPr>
            <w:tcW w:w="4110" w:type="dxa"/>
          </w:tcPr>
          <w:p w14:paraId="127CAA53" w14:textId="77777777" w:rsidR="008874DF" w:rsidRPr="00D51D92" w:rsidRDefault="008874DF" w:rsidP="002807BD">
            <w:pPr>
              <w:pStyle w:val="TAL"/>
            </w:pPr>
            <w:r>
              <w:t>Provides the capability to deliver UE location to AF.</w:t>
            </w:r>
          </w:p>
        </w:tc>
        <w:tc>
          <w:tcPr>
            <w:tcW w:w="1843" w:type="dxa"/>
          </w:tcPr>
          <w:p w14:paraId="539EFE0E" w14:textId="77777777" w:rsidR="008874DF" w:rsidRPr="00C34949" w:rsidRDefault="008874DF" w:rsidP="002807BD">
            <w:pPr>
              <w:pStyle w:val="TAC"/>
              <w:rPr>
                <w:rFonts w:eastAsia="宋体"/>
                <w:lang w:eastAsia="zh-CN"/>
              </w:rPr>
            </w:pPr>
            <w:r>
              <w:rPr>
                <w:rFonts w:eastAsia="宋体"/>
                <w:lang w:eastAsia="zh-CN"/>
              </w:rPr>
              <w:t>5.2.6.21</w:t>
            </w:r>
          </w:p>
        </w:tc>
      </w:tr>
      <w:tr w:rsidR="008874DF" w:rsidRPr="009E0DE1" w14:paraId="1EBFFA8F" w14:textId="77777777" w:rsidTr="002807BD">
        <w:trPr>
          <w:cantSplit/>
          <w:jc w:val="center"/>
        </w:trPr>
        <w:tc>
          <w:tcPr>
            <w:tcW w:w="2689" w:type="dxa"/>
          </w:tcPr>
          <w:p w14:paraId="32E88DA4" w14:textId="77777777" w:rsidR="008874DF" w:rsidRPr="00D51D92" w:rsidRDefault="008874DF" w:rsidP="002807BD">
            <w:pPr>
              <w:pStyle w:val="TAL"/>
              <w:rPr>
                <w:color w:val="000000"/>
              </w:rPr>
            </w:pPr>
            <w:proofErr w:type="spellStart"/>
            <w:r>
              <w:rPr>
                <w:color w:val="000000"/>
              </w:rPr>
              <w:t>Nnef_AMInfluence</w:t>
            </w:r>
            <w:proofErr w:type="spellEnd"/>
          </w:p>
        </w:tc>
        <w:tc>
          <w:tcPr>
            <w:tcW w:w="4110" w:type="dxa"/>
          </w:tcPr>
          <w:p w14:paraId="1E8EA1D9" w14:textId="77777777" w:rsidR="008874DF" w:rsidRPr="00D51D92" w:rsidRDefault="008874DF" w:rsidP="002807BD">
            <w:pPr>
              <w:pStyle w:val="TAL"/>
            </w:pPr>
            <w:r>
              <w:t>Provides the ability to influence access and mobility management related policies for one or multiple UEs.</w:t>
            </w:r>
          </w:p>
        </w:tc>
        <w:tc>
          <w:tcPr>
            <w:tcW w:w="1843" w:type="dxa"/>
          </w:tcPr>
          <w:p w14:paraId="60E3D06E" w14:textId="77777777" w:rsidR="008874DF" w:rsidRDefault="008874DF" w:rsidP="002807BD">
            <w:pPr>
              <w:pStyle w:val="TAC"/>
              <w:rPr>
                <w:rFonts w:eastAsia="宋体"/>
                <w:lang w:eastAsia="zh-CN"/>
              </w:rPr>
            </w:pPr>
            <w:r>
              <w:rPr>
                <w:rFonts w:eastAsia="宋体"/>
                <w:lang w:eastAsia="zh-CN"/>
              </w:rPr>
              <w:t>5.2.6.22</w:t>
            </w:r>
          </w:p>
        </w:tc>
      </w:tr>
      <w:tr w:rsidR="008874DF" w:rsidRPr="009E0DE1" w14:paraId="749D6F58" w14:textId="77777777" w:rsidTr="002807BD">
        <w:trPr>
          <w:cantSplit/>
          <w:jc w:val="center"/>
        </w:trPr>
        <w:tc>
          <w:tcPr>
            <w:tcW w:w="2689" w:type="dxa"/>
          </w:tcPr>
          <w:p w14:paraId="45FBF752" w14:textId="77777777" w:rsidR="008874DF" w:rsidRPr="00D51D92" w:rsidRDefault="008874DF" w:rsidP="002807BD">
            <w:pPr>
              <w:pStyle w:val="TAL"/>
              <w:rPr>
                <w:color w:val="000000"/>
              </w:rPr>
            </w:pPr>
            <w:proofErr w:type="spellStart"/>
            <w:r>
              <w:rPr>
                <w:color w:val="000000"/>
              </w:rPr>
              <w:t>Nnef_AMPolicyAuthorization</w:t>
            </w:r>
            <w:proofErr w:type="spellEnd"/>
          </w:p>
        </w:tc>
        <w:tc>
          <w:tcPr>
            <w:tcW w:w="4110" w:type="dxa"/>
          </w:tcPr>
          <w:p w14:paraId="6E4BE78B" w14:textId="77777777" w:rsidR="008874DF" w:rsidRPr="00D51D92" w:rsidRDefault="008874DF" w:rsidP="002807BD">
            <w:pPr>
              <w:pStyle w:val="TAL"/>
            </w:pPr>
            <w:r>
              <w:t>Provides the ability to provide inputs that can be used by the PCF for deciding access and mobility management related policies.</w:t>
            </w:r>
          </w:p>
        </w:tc>
        <w:tc>
          <w:tcPr>
            <w:tcW w:w="1843" w:type="dxa"/>
          </w:tcPr>
          <w:p w14:paraId="70FEA8C5" w14:textId="77777777" w:rsidR="008874DF" w:rsidRPr="00C34949" w:rsidRDefault="008874DF" w:rsidP="002807BD">
            <w:pPr>
              <w:pStyle w:val="TAC"/>
              <w:rPr>
                <w:rFonts w:eastAsia="宋体"/>
                <w:lang w:eastAsia="zh-CN"/>
              </w:rPr>
            </w:pPr>
            <w:r>
              <w:rPr>
                <w:rFonts w:eastAsia="宋体"/>
                <w:lang w:eastAsia="zh-CN"/>
              </w:rPr>
              <w:t>5.2.6.23</w:t>
            </w:r>
          </w:p>
        </w:tc>
      </w:tr>
      <w:tr w:rsidR="008874DF" w:rsidRPr="009E0DE1" w14:paraId="3A9C79D0" w14:textId="77777777" w:rsidTr="002807BD">
        <w:trPr>
          <w:cantSplit/>
          <w:jc w:val="center"/>
        </w:trPr>
        <w:tc>
          <w:tcPr>
            <w:tcW w:w="2689" w:type="dxa"/>
          </w:tcPr>
          <w:p w14:paraId="56C584D2" w14:textId="77777777" w:rsidR="008874DF" w:rsidRDefault="008874DF" w:rsidP="002807BD">
            <w:pPr>
              <w:pStyle w:val="TAL"/>
              <w:rPr>
                <w:color w:val="000000"/>
              </w:rPr>
            </w:pPr>
            <w:proofErr w:type="spellStart"/>
            <w:r>
              <w:rPr>
                <w:color w:val="000000"/>
              </w:rPr>
              <w:t>Nnef_AKMA</w:t>
            </w:r>
            <w:proofErr w:type="spellEnd"/>
          </w:p>
        </w:tc>
        <w:tc>
          <w:tcPr>
            <w:tcW w:w="4110" w:type="dxa"/>
          </w:tcPr>
          <w:p w14:paraId="72853DE2" w14:textId="77777777" w:rsidR="008874DF" w:rsidRDefault="008874DF" w:rsidP="002807BD">
            <w:pPr>
              <w:pStyle w:val="TAL"/>
            </w:pPr>
            <w:r>
              <w:t>AKMA Application Key derivation service</w:t>
            </w:r>
          </w:p>
        </w:tc>
        <w:tc>
          <w:tcPr>
            <w:tcW w:w="1843" w:type="dxa"/>
          </w:tcPr>
          <w:p w14:paraId="7CA3FFE2" w14:textId="77777777" w:rsidR="008874DF" w:rsidRDefault="008874DF" w:rsidP="002807BD">
            <w:pPr>
              <w:pStyle w:val="TAC"/>
              <w:rPr>
                <w:rFonts w:eastAsia="宋体"/>
                <w:lang w:eastAsia="zh-CN"/>
              </w:rPr>
            </w:pPr>
            <w:r>
              <w:rPr>
                <w:rFonts w:eastAsia="宋体"/>
                <w:lang w:eastAsia="zh-CN"/>
              </w:rPr>
              <w:t>TS 33.535 [124]</w:t>
            </w:r>
          </w:p>
        </w:tc>
      </w:tr>
      <w:tr w:rsidR="00713CD7" w:rsidRPr="009E0DE1" w14:paraId="2E89B537" w14:textId="77777777" w:rsidTr="002807BD">
        <w:trPr>
          <w:cantSplit/>
          <w:jc w:val="center"/>
          <w:ins w:id="90" w:author="[Ericsson]" w:date="2021-06-28T13:20:00Z"/>
        </w:trPr>
        <w:tc>
          <w:tcPr>
            <w:tcW w:w="2689" w:type="dxa"/>
          </w:tcPr>
          <w:p w14:paraId="077DE427" w14:textId="7879075F" w:rsidR="00713CD7" w:rsidRDefault="00713CD7" w:rsidP="002807BD">
            <w:pPr>
              <w:pStyle w:val="TAL"/>
              <w:rPr>
                <w:ins w:id="91" w:author="[Ericsson]" w:date="2021-06-28T13:20:00Z"/>
                <w:color w:val="000000"/>
              </w:rPr>
            </w:pPr>
            <w:proofErr w:type="spellStart"/>
            <w:ins w:id="92" w:author="[Ericsson]" w:date="2021-06-28T13:20:00Z">
              <w:r>
                <w:rPr>
                  <w:color w:val="000000"/>
                </w:rPr>
                <w:t>Nnef_EASDe</w:t>
              </w:r>
            </w:ins>
            <w:ins w:id="93" w:author="[Ericsson]" w:date="2021-06-28T13:21:00Z">
              <w:r>
                <w:rPr>
                  <w:color w:val="000000"/>
                </w:rPr>
                <w:t>ployment</w:t>
              </w:r>
            </w:ins>
            <w:proofErr w:type="spellEnd"/>
          </w:p>
        </w:tc>
        <w:tc>
          <w:tcPr>
            <w:tcW w:w="4110" w:type="dxa"/>
          </w:tcPr>
          <w:p w14:paraId="03A66E2F" w14:textId="3879D752" w:rsidR="00713CD7" w:rsidRDefault="00713CD7" w:rsidP="002807BD">
            <w:pPr>
              <w:pStyle w:val="TAL"/>
              <w:rPr>
                <w:ins w:id="94" w:author="[Ericsson]" w:date="2021-06-28T13:20:00Z"/>
              </w:rPr>
            </w:pPr>
            <w:ins w:id="95" w:author="[Ericsson]" w:date="2021-06-28T13:21:00Z">
              <w:r>
                <w:t>EAS deployment service.</w:t>
              </w:r>
            </w:ins>
          </w:p>
        </w:tc>
        <w:tc>
          <w:tcPr>
            <w:tcW w:w="1843" w:type="dxa"/>
          </w:tcPr>
          <w:p w14:paraId="22DDB587" w14:textId="35C5C463" w:rsidR="00713CD7" w:rsidRDefault="00306404" w:rsidP="002807BD">
            <w:pPr>
              <w:pStyle w:val="TAC"/>
              <w:rPr>
                <w:ins w:id="96" w:author="[Ericsson]" w:date="2021-06-28T13:20:00Z"/>
                <w:rFonts w:eastAsia="宋体"/>
                <w:lang w:eastAsia="zh-CN"/>
              </w:rPr>
            </w:pPr>
            <w:ins w:id="97" w:author="Lenovo-r" w:date="2021-08-24T16:05:00Z">
              <w:r w:rsidRPr="009E0DE1">
                <w:rPr>
                  <w:rFonts w:eastAsia="宋体"/>
                  <w:lang w:eastAsia="zh-CN"/>
                </w:rPr>
                <w:t>5.2.6.</w:t>
              </w:r>
              <w:r>
                <w:rPr>
                  <w:rFonts w:eastAsia="宋体"/>
                  <w:lang w:eastAsia="zh-CN"/>
                </w:rPr>
                <w:t>x</w:t>
              </w:r>
            </w:ins>
            <w:ins w:id="98" w:author="[Ericsson]" w:date="2021-06-28T13:21:00Z">
              <w:del w:id="99" w:author="Lenovo-r" w:date="2021-08-24T16:05:00Z">
                <w:r w:rsidR="00713CD7" w:rsidDel="00306404">
                  <w:rPr>
                    <w:rFonts w:eastAsia="宋体"/>
                    <w:lang w:eastAsia="zh-CN"/>
                  </w:rPr>
                  <w:delText>TS 23.548 [</w:delText>
                </w:r>
              </w:del>
            </w:ins>
            <w:ins w:id="100" w:author="[Ericsson]" w:date="2021-06-28T13:24:00Z">
              <w:del w:id="101" w:author="Lenovo-r" w:date="2021-08-24T16:05:00Z">
                <w:r w:rsidR="0091526C" w:rsidDel="00306404">
                  <w:rPr>
                    <w:rFonts w:eastAsia="宋体"/>
                    <w:lang w:eastAsia="zh-CN"/>
                  </w:rPr>
                  <w:delText>130</w:delText>
                </w:r>
              </w:del>
            </w:ins>
            <w:ins w:id="102" w:author="[Ericsson]" w:date="2021-06-28T13:21:00Z">
              <w:del w:id="103" w:author="Lenovo-r" w:date="2021-08-24T16:05:00Z">
                <w:r w:rsidR="00713CD7" w:rsidDel="00306404">
                  <w:rPr>
                    <w:rFonts w:eastAsia="宋体"/>
                    <w:lang w:eastAsia="zh-CN"/>
                  </w:rPr>
                  <w:delText>]</w:delText>
                </w:r>
              </w:del>
            </w:ins>
          </w:p>
        </w:tc>
      </w:tr>
    </w:tbl>
    <w:p w14:paraId="5CCF39D2" w14:textId="77777777" w:rsidR="00306404" w:rsidRDefault="00306404" w:rsidP="00306404">
      <w:pPr>
        <w:jc w:val="center"/>
        <w:rPr>
          <w:color w:val="FF0000"/>
          <w:sz w:val="44"/>
          <w:szCs w:val="44"/>
        </w:rPr>
      </w:pPr>
    </w:p>
    <w:p w14:paraId="47069721" w14:textId="671E56F8" w:rsidR="00306404" w:rsidRDefault="00306404" w:rsidP="00306404">
      <w:pPr>
        <w:jc w:val="center"/>
        <w:rPr>
          <w:color w:val="FF0000"/>
          <w:sz w:val="44"/>
          <w:szCs w:val="44"/>
        </w:rPr>
      </w:pPr>
      <w:commentRangeStart w:id="104"/>
      <w:r>
        <w:rPr>
          <w:color w:val="FF0000"/>
          <w:sz w:val="44"/>
          <w:szCs w:val="44"/>
        </w:rPr>
        <w:t>***** Next Change *****</w:t>
      </w:r>
    </w:p>
    <w:p w14:paraId="40863864" w14:textId="70E36B0F" w:rsidR="00306404" w:rsidRDefault="00306404" w:rsidP="00306404">
      <w:pPr>
        <w:pStyle w:val="3"/>
      </w:pPr>
      <w:bookmarkStart w:id="105" w:name="_Toc75441147"/>
      <w:r>
        <w:lastRenderedPageBreak/>
        <w:t>7.2.25</w:t>
      </w:r>
      <w:r>
        <w:tab/>
        <w:t>EASDF Services</w:t>
      </w:r>
      <w:bookmarkEnd w:id="105"/>
    </w:p>
    <w:p w14:paraId="782E2B3E" w14:textId="75B2E83A" w:rsidR="00306404" w:rsidRDefault="00306404" w:rsidP="00306404">
      <w:r>
        <w:t>The following NF services are specified for EASDF.</w:t>
      </w:r>
    </w:p>
    <w:p w14:paraId="1E3DDE57" w14:textId="413561CB" w:rsidR="00306404" w:rsidRDefault="00306404" w:rsidP="00306404">
      <w:pPr>
        <w:pStyle w:val="TH"/>
      </w:pPr>
      <w:r>
        <w:t>Table 7.2.25-1: NF Services provided by EASDF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06404" w:rsidRPr="009E0DE1" w14:paraId="51F665AA" w14:textId="69CFA17A" w:rsidTr="000D510B">
        <w:trPr>
          <w:cantSplit/>
          <w:tblHeader/>
          <w:jc w:val="center"/>
        </w:trPr>
        <w:tc>
          <w:tcPr>
            <w:tcW w:w="3827" w:type="dxa"/>
          </w:tcPr>
          <w:p w14:paraId="468769F9" w14:textId="626B7178" w:rsidR="00306404" w:rsidRPr="009E0DE1" w:rsidRDefault="00306404" w:rsidP="000D510B">
            <w:pPr>
              <w:pStyle w:val="TAH"/>
            </w:pPr>
            <w:r w:rsidRPr="009E0DE1">
              <w:t>Service Name</w:t>
            </w:r>
          </w:p>
        </w:tc>
        <w:tc>
          <w:tcPr>
            <w:tcW w:w="3253" w:type="dxa"/>
          </w:tcPr>
          <w:p w14:paraId="53F96267" w14:textId="755218F8" w:rsidR="00306404" w:rsidRPr="009E0DE1" w:rsidRDefault="00306404" w:rsidP="000D510B">
            <w:pPr>
              <w:pStyle w:val="TAH"/>
            </w:pPr>
            <w:r w:rsidRPr="009E0DE1">
              <w:t>Description</w:t>
            </w:r>
          </w:p>
        </w:tc>
        <w:tc>
          <w:tcPr>
            <w:tcW w:w="1843" w:type="dxa"/>
          </w:tcPr>
          <w:p w14:paraId="2140E74E" w14:textId="0F69D2FB" w:rsidR="00306404" w:rsidRPr="009E0DE1" w:rsidRDefault="00306404" w:rsidP="000D510B">
            <w:pPr>
              <w:pStyle w:val="TAH"/>
            </w:pPr>
            <w:r>
              <w:t>Reference in TS 23.548 [130]</w:t>
            </w:r>
          </w:p>
        </w:tc>
      </w:tr>
      <w:tr w:rsidR="00306404" w:rsidRPr="009E0DE1" w14:paraId="200635D1" w14:textId="5377329A" w:rsidTr="000D510B">
        <w:trPr>
          <w:cantSplit/>
          <w:jc w:val="center"/>
        </w:trPr>
        <w:tc>
          <w:tcPr>
            <w:tcW w:w="3827" w:type="dxa"/>
          </w:tcPr>
          <w:p w14:paraId="74A70BC9" w14:textId="1322649E" w:rsidR="00306404" w:rsidRPr="00D51D92" w:rsidRDefault="00306404" w:rsidP="000D510B">
            <w:pPr>
              <w:pStyle w:val="TAL"/>
              <w:rPr>
                <w:lang w:eastAsia="zh-CN"/>
              </w:rPr>
            </w:pPr>
            <w:proofErr w:type="spellStart"/>
            <w:r>
              <w:rPr>
                <w:lang w:eastAsia="zh-CN"/>
              </w:rPr>
              <w:t>Neasdf_DNSContext</w:t>
            </w:r>
            <w:proofErr w:type="spellEnd"/>
          </w:p>
        </w:tc>
        <w:tc>
          <w:tcPr>
            <w:tcW w:w="3253" w:type="dxa"/>
          </w:tcPr>
          <w:p w14:paraId="477C26D7" w14:textId="0C5A07F4" w:rsidR="00306404" w:rsidRDefault="00306404" w:rsidP="000D510B">
            <w:pPr>
              <w:pStyle w:val="TAL"/>
              <w:rPr>
                <w:lang w:eastAsia="zh-CN"/>
              </w:rPr>
            </w:pPr>
            <w:r>
              <w:rPr>
                <w:lang w:eastAsia="zh-CN"/>
              </w:rPr>
              <w:t>This service enables the consumer to create, update and delete DNS context in EASDF, or subscribe to DNS message reporting from EASDF.</w:t>
            </w:r>
          </w:p>
          <w:p w14:paraId="00EAD3A9" w14:textId="2CC47C46" w:rsidR="00306404" w:rsidRPr="00D51D92" w:rsidRDefault="00306404" w:rsidP="000D510B">
            <w:pPr>
              <w:pStyle w:val="TAL"/>
              <w:rPr>
                <w:lang w:eastAsia="zh-CN"/>
              </w:rPr>
            </w:pPr>
            <w:r>
              <w:rPr>
                <w:lang w:eastAsia="zh-CN"/>
              </w:rPr>
              <w:t>DNS contexts in EASDF include rules on how EASDF is to handle DNS messages.</w:t>
            </w:r>
          </w:p>
        </w:tc>
        <w:tc>
          <w:tcPr>
            <w:tcW w:w="1843" w:type="dxa"/>
          </w:tcPr>
          <w:p w14:paraId="4BC6ADCC" w14:textId="2078C055" w:rsidR="00306404" w:rsidRPr="009E0DE1" w:rsidRDefault="00306404" w:rsidP="000D510B">
            <w:pPr>
              <w:pStyle w:val="TAC"/>
              <w:rPr>
                <w:lang w:eastAsia="zh-CN"/>
              </w:rPr>
            </w:pPr>
            <w:r>
              <w:rPr>
                <w:lang w:eastAsia="zh-CN"/>
              </w:rPr>
              <w:t>7.1.2</w:t>
            </w:r>
          </w:p>
        </w:tc>
      </w:tr>
      <w:tr w:rsidR="00306404" w:rsidRPr="009E0DE1" w14:paraId="68C25C92" w14:textId="004F2C18" w:rsidTr="000D510B">
        <w:trPr>
          <w:cantSplit/>
          <w:jc w:val="center"/>
          <w:ins w:id="106" w:author="Huawei_Xinpeng" w:date="2021-06-25T16:49:00Z"/>
        </w:trPr>
        <w:tc>
          <w:tcPr>
            <w:tcW w:w="3827" w:type="dxa"/>
          </w:tcPr>
          <w:p w14:paraId="294B558A" w14:textId="1F0C6472" w:rsidR="00306404" w:rsidRDefault="00306404" w:rsidP="000D510B">
            <w:pPr>
              <w:pStyle w:val="TAL"/>
              <w:rPr>
                <w:ins w:id="107" w:author="Huawei_Xinpeng" w:date="2021-06-25T16:49:00Z"/>
                <w:lang w:eastAsia="zh-CN"/>
              </w:rPr>
            </w:pPr>
            <w:proofErr w:type="spellStart"/>
            <w:ins w:id="108" w:author="Huawei_Xinpeng" w:date="2021-06-25T16:50:00Z">
              <w:r>
                <w:rPr>
                  <w:rFonts w:hint="eastAsia"/>
                  <w:lang w:eastAsia="zh-CN"/>
                </w:rPr>
                <w:t>N</w:t>
              </w:r>
              <w:r>
                <w:rPr>
                  <w:lang w:eastAsia="zh-CN"/>
                </w:rPr>
                <w:t>easdf_</w:t>
              </w:r>
            </w:ins>
            <w:ins w:id="109" w:author="Huawei_Xinpeng" w:date="2021-07-30T09:09:00Z">
              <w:r>
                <w:rPr>
                  <w:lang w:eastAsia="zh-CN"/>
                </w:rPr>
                <w:t>DNSHandling</w:t>
              </w:r>
            </w:ins>
            <w:ins w:id="110" w:author="Huawei_Xinpeng" w:date="2021-08-09T10:10:00Z">
              <w:r>
                <w:rPr>
                  <w:lang w:eastAsia="zh-CN"/>
                </w:rPr>
                <w:t>Info</w:t>
              </w:r>
            </w:ins>
            <w:proofErr w:type="spellEnd"/>
          </w:p>
        </w:tc>
        <w:tc>
          <w:tcPr>
            <w:tcW w:w="3253" w:type="dxa"/>
          </w:tcPr>
          <w:p w14:paraId="4A1D54F7" w14:textId="3882E906" w:rsidR="00306404" w:rsidRDefault="00306404" w:rsidP="000D510B">
            <w:pPr>
              <w:pStyle w:val="TAL"/>
              <w:rPr>
                <w:ins w:id="111" w:author="Huawei_Xinpeng" w:date="2021-06-25T16:49:00Z"/>
                <w:lang w:eastAsia="zh-CN"/>
              </w:rPr>
            </w:pPr>
            <w:ins w:id="112" w:author="Huawei_Xinpeng" w:date="2021-06-25T16:51:00Z">
              <w:r>
                <w:rPr>
                  <w:lang w:eastAsia="zh-CN"/>
                </w:rPr>
                <w:t xml:space="preserve">This service enables the consumer to create, update and delete </w:t>
              </w:r>
            </w:ins>
            <w:ins w:id="113" w:author="Huawei_Xinpeng" w:date="2021-06-25T16:52:00Z">
              <w:r>
                <w:rPr>
                  <w:lang w:eastAsia="zh-CN"/>
                </w:rPr>
                <w:t xml:space="preserve">Node Level </w:t>
              </w:r>
            </w:ins>
            <w:ins w:id="114" w:author="Huawei_Xinpeng" w:date="2021-07-30T09:09:00Z">
              <w:r>
                <w:rPr>
                  <w:lang w:eastAsia="zh-CN"/>
                </w:rPr>
                <w:t>DNS handling</w:t>
              </w:r>
            </w:ins>
            <w:ins w:id="115" w:author="Huawei_Xinpeng" w:date="2021-07-16T17:05:00Z">
              <w:r>
                <w:rPr>
                  <w:lang w:eastAsia="zh-CN"/>
                </w:rPr>
                <w:t xml:space="preserve"> Information</w:t>
              </w:r>
            </w:ins>
            <w:ins w:id="116" w:author="Huawei_Xinpeng" w:date="2021-06-25T16:52:00Z">
              <w:r>
                <w:rPr>
                  <w:lang w:eastAsia="zh-CN"/>
                </w:rPr>
                <w:t xml:space="preserve"> in EASDF.</w:t>
              </w:r>
            </w:ins>
          </w:p>
        </w:tc>
        <w:tc>
          <w:tcPr>
            <w:tcW w:w="1843" w:type="dxa"/>
          </w:tcPr>
          <w:p w14:paraId="62516CA8" w14:textId="37E25121" w:rsidR="00306404" w:rsidRDefault="00306404" w:rsidP="000D510B">
            <w:pPr>
              <w:pStyle w:val="TAC"/>
              <w:rPr>
                <w:ins w:id="117" w:author="Huawei_Xinpeng" w:date="2021-06-25T16:49:00Z"/>
                <w:lang w:eastAsia="zh-CN"/>
              </w:rPr>
            </w:pPr>
            <w:ins w:id="118" w:author="Huawei_Xinpeng" w:date="2021-06-25T16:52:00Z">
              <w:r>
                <w:rPr>
                  <w:rFonts w:hint="eastAsia"/>
                  <w:lang w:eastAsia="zh-CN"/>
                </w:rPr>
                <w:t>7</w:t>
              </w:r>
              <w:r>
                <w:rPr>
                  <w:lang w:eastAsia="zh-CN"/>
                </w:rPr>
                <w:t>.1.X</w:t>
              </w:r>
            </w:ins>
          </w:p>
        </w:tc>
      </w:tr>
    </w:tbl>
    <w:commentRangeEnd w:id="104"/>
    <w:p w14:paraId="313DFADB" w14:textId="56F10F6F" w:rsidR="00037B86" w:rsidRDefault="007D74E1" w:rsidP="00CF3FA7">
      <w:r>
        <w:rPr>
          <w:rStyle w:val="ac"/>
        </w:rPr>
        <w:commentReference w:id="104"/>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4" w:author="Huawei" w:date="2021-08-24T17:33:00Z" w:initials="HW">
    <w:p w14:paraId="6D81E140" w14:textId="77777777" w:rsidR="007D74E1" w:rsidRDefault="007D74E1">
      <w:pPr>
        <w:pStyle w:val="ad"/>
      </w:pPr>
      <w:r>
        <w:rPr>
          <w:rStyle w:val="ac"/>
        </w:rPr>
        <w:annotationRef/>
      </w:r>
      <w:r>
        <w:t xml:space="preserve">Don’t need to </w:t>
      </w:r>
      <w:proofErr w:type="gramStart"/>
      <w:r>
        <w:t>defined</w:t>
      </w:r>
      <w:proofErr w:type="gramEnd"/>
      <w:r>
        <w:t xml:space="preserve"> it here.</w:t>
      </w:r>
    </w:p>
    <w:p w14:paraId="60665DEA" w14:textId="0670162C" w:rsidR="005E2E6F" w:rsidRDefault="005E2E6F" w:rsidP="005E2E6F">
      <w:pPr>
        <w:pStyle w:val="ad"/>
        <w:rPr>
          <w:rFonts w:hint="eastAsia"/>
          <w:lang w:eastAsia="zh-CN"/>
        </w:rPr>
      </w:pPr>
      <w:r>
        <w:rPr>
          <w:lang w:eastAsia="zh-CN"/>
        </w:rPr>
        <w:t xml:space="preserve">[Lenovo]: it is for </w:t>
      </w:r>
      <w:proofErr w:type="spellStart"/>
      <w:r>
        <w:rPr>
          <w:lang w:eastAsia="zh-CN"/>
        </w:rPr>
        <w:t>gernal</w:t>
      </w:r>
      <w:proofErr w:type="spellEnd"/>
      <w:r>
        <w:rPr>
          <w:lang w:eastAsia="zh-CN"/>
        </w:rPr>
        <w:t xml:space="preserve"> NF services which is described in 23.501 and copied from Huawei proposal </w:t>
      </w:r>
      <w:r w:rsidRPr="005E2E6F">
        <w:rPr>
          <w:lang w:eastAsia="zh-CN"/>
        </w:rPr>
        <w:t>S2-2106035</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665D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665DEA" w16cid:durableId="24CFB6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A015B" w14:textId="77777777" w:rsidR="00C20579" w:rsidRDefault="00C20579">
      <w:r>
        <w:separator/>
      </w:r>
    </w:p>
  </w:endnote>
  <w:endnote w:type="continuationSeparator" w:id="0">
    <w:p w14:paraId="60FEBFF6" w14:textId="77777777" w:rsidR="00C20579" w:rsidRDefault="00C20579">
      <w:r>
        <w:continuationSeparator/>
      </w:r>
    </w:p>
  </w:endnote>
  <w:endnote w:type="continuationNotice" w:id="1">
    <w:p w14:paraId="1E3A7C8B" w14:textId="77777777" w:rsidR="00C20579" w:rsidRDefault="00C20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AA9D1" w14:textId="77777777" w:rsidR="00C20579" w:rsidRDefault="00C20579">
      <w:r>
        <w:separator/>
      </w:r>
    </w:p>
  </w:footnote>
  <w:footnote w:type="continuationSeparator" w:id="0">
    <w:p w14:paraId="5AFB150C" w14:textId="77777777" w:rsidR="00C20579" w:rsidRDefault="00C20579">
      <w:r>
        <w:continuationSeparator/>
      </w:r>
    </w:p>
  </w:footnote>
  <w:footnote w:type="continuationNotice" w:id="1">
    <w:p w14:paraId="18F966CD" w14:textId="77777777" w:rsidR="00C20579" w:rsidRDefault="00C205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LTHM2">
    <w15:presenceInfo w15:providerId="None" w15:userId="LTHM2"/>
  </w15:person>
  <w15:person w15:author="[Ericsson]">
    <w15:presenceInfo w15:providerId="None" w15:userId="[Ericsson]"/>
  </w15:person>
  <w15:person w15:author="Huawei_Xinpeng">
    <w15:presenceInfo w15:providerId="None" w15:userId="Huawei_Xinp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5D12"/>
    <w:rsid w:val="002807BD"/>
    <w:rsid w:val="002831F6"/>
    <w:rsid w:val="00284FEB"/>
    <w:rsid w:val="002860C4"/>
    <w:rsid w:val="00291F58"/>
    <w:rsid w:val="002A22F9"/>
    <w:rsid w:val="002A7220"/>
    <w:rsid w:val="002B5741"/>
    <w:rsid w:val="002C1BCD"/>
    <w:rsid w:val="002C1CF5"/>
    <w:rsid w:val="002E79FB"/>
    <w:rsid w:val="00305409"/>
    <w:rsid w:val="00306404"/>
    <w:rsid w:val="00306D34"/>
    <w:rsid w:val="00341FA6"/>
    <w:rsid w:val="003609EF"/>
    <w:rsid w:val="0036231A"/>
    <w:rsid w:val="00374DD4"/>
    <w:rsid w:val="003808E9"/>
    <w:rsid w:val="00381209"/>
    <w:rsid w:val="003936AB"/>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6D7E"/>
    <w:rsid w:val="00572299"/>
    <w:rsid w:val="00584DA6"/>
    <w:rsid w:val="00592D74"/>
    <w:rsid w:val="005A4E7C"/>
    <w:rsid w:val="005A6D33"/>
    <w:rsid w:val="005A7B55"/>
    <w:rsid w:val="005B08F9"/>
    <w:rsid w:val="005D0EA8"/>
    <w:rsid w:val="005D4055"/>
    <w:rsid w:val="005D5424"/>
    <w:rsid w:val="005E2C44"/>
    <w:rsid w:val="005E2E6F"/>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63414"/>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50BC"/>
    <w:rsid w:val="008C5A0E"/>
    <w:rsid w:val="008D2358"/>
    <w:rsid w:val="008E0F40"/>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19EF"/>
    <w:rsid w:val="009A375E"/>
    <w:rsid w:val="009A5753"/>
    <w:rsid w:val="009A579D"/>
    <w:rsid w:val="009A60F7"/>
    <w:rsid w:val="009B2192"/>
    <w:rsid w:val="009C6A62"/>
    <w:rsid w:val="009D1B66"/>
    <w:rsid w:val="009E1EA5"/>
    <w:rsid w:val="009E3297"/>
    <w:rsid w:val="009F734F"/>
    <w:rsid w:val="00A2090A"/>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258BB"/>
    <w:rsid w:val="00B27539"/>
    <w:rsid w:val="00B31A50"/>
    <w:rsid w:val="00B43ECE"/>
    <w:rsid w:val="00B51DB3"/>
    <w:rsid w:val="00B51EE9"/>
    <w:rsid w:val="00B536EB"/>
    <w:rsid w:val="00B54124"/>
    <w:rsid w:val="00B547CF"/>
    <w:rsid w:val="00B60EB5"/>
    <w:rsid w:val="00B67B97"/>
    <w:rsid w:val="00B77B47"/>
    <w:rsid w:val="00B83C3B"/>
    <w:rsid w:val="00B84FD7"/>
    <w:rsid w:val="00B90CD3"/>
    <w:rsid w:val="00B968C8"/>
    <w:rsid w:val="00BA085D"/>
    <w:rsid w:val="00BA3EC5"/>
    <w:rsid w:val="00BA51D9"/>
    <w:rsid w:val="00BB5DFC"/>
    <w:rsid w:val="00BB5E82"/>
    <w:rsid w:val="00BC0E8C"/>
    <w:rsid w:val="00BC521B"/>
    <w:rsid w:val="00BD279D"/>
    <w:rsid w:val="00BD6BB8"/>
    <w:rsid w:val="00BF3891"/>
    <w:rsid w:val="00C027ED"/>
    <w:rsid w:val="00C1030F"/>
    <w:rsid w:val="00C10F3C"/>
    <w:rsid w:val="00C1337A"/>
    <w:rsid w:val="00C20579"/>
    <w:rsid w:val="00C25220"/>
    <w:rsid w:val="00C314AA"/>
    <w:rsid w:val="00C33D85"/>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59CF"/>
    <w:rsid w:val="00DF7ED6"/>
    <w:rsid w:val="00E13F3D"/>
    <w:rsid w:val="00E2165F"/>
    <w:rsid w:val="00E223CF"/>
    <w:rsid w:val="00E32339"/>
    <w:rsid w:val="00E337C0"/>
    <w:rsid w:val="00E34898"/>
    <w:rsid w:val="00E4440C"/>
    <w:rsid w:val="00E45AF2"/>
    <w:rsid w:val="00E533D9"/>
    <w:rsid w:val="00E57519"/>
    <w:rsid w:val="00E62FB1"/>
    <w:rsid w:val="00E665BE"/>
    <w:rsid w:val="00E71DD3"/>
    <w:rsid w:val="00E7333D"/>
    <w:rsid w:val="00E76875"/>
    <w:rsid w:val="00E90C09"/>
    <w:rsid w:val="00EA500A"/>
    <w:rsid w:val="00EA7AF3"/>
    <w:rsid w:val="00EB09B7"/>
    <w:rsid w:val="00EB11C2"/>
    <w:rsid w:val="00EB1D90"/>
    <w:rsid w:val="00EC0DB6"/>
    <w:rsid w:val="00ED251D"/>
    <w:rsid w:val="00EE67CD"/>
    <w:rsid w:val="00EE7D7C"/>
    <w:rsid w:val="00EF33D1"/>
    <w:rsid w:val="00EF75AB"/>
    <w:rsid w:val="00F02D5D"/>
    <w:rsid w:val="00F04B1F"/>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5304</Words>
  <Characters>30238</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cp:lastModifiedBy>
  <cp:revision>3</cp:revision>
  <cp:lastPrinted>1899-12-31T23:00:00Z</cp:lastPrinted>
  <dcterms:created xsi:type="dcterms:W3CDTF">2021-08-24T10:28:00Z</dcterms:created>
  <dcterms:modified xsi:type="dcterms:W3CDTF">2021-08-24T10:30:00Z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