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851DB" w14:textId="04F2C4AC" w:rsidR="00CF7ACC" w:rsidRDefault="00CF7ACC" w:rsidP="00CF7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5344549"/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 w:rsidR="006B753F" w:rsidRPr="006B753F">
        <w:rPr>
          <w:rFonts w:cs="Arial"/>
          <w:b/>
          <w:noProof/>
          <w:sz w:val="24"/>
        </w:rPr>
        <w:t>S2-21058</w:t>
      </w:r>
      <w:r w:rsidR="006B753F">
        <w:rPr>
          <w:rFonts w:cs="Arial"/>
          <w:b/>
          <w:noProof/>
          <w:sz w:val="24"/>
        </w:rPr>
        <w:t>4</w:t>
      </w:r>
      <w:r w:rsidR="00BD3DB5">
        <w:rPr>
          <w:rFonts w:cs="Arial"/>
          <w:b/>
          <w:noProof/>
          <w:sz w:val="24"/>
        </w:rPr>
        <w:t>4</w:t>
      </w:r>
    </w:p>
    <w:p w14:paraId="32A91793" w14:textId="77777777" w:rsidR="00CF7ACC" w:rsidRDefault="00CF7ACC" w:rsidP="00CF7AC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August 16 – 27,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ACC" w14:paraId="68AF7629" w14:textId="77777777" w:rsidTr="006319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A3427" w14:textId="77777777" w:rsidR="00CF7ACC" w:rsidRDefault="00CF7ACC" w:rsidP="006319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7ACC" w14:paraId="0C0902EA" w14:textId="77777777" w:rsidTr="006319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4F35D" w14:textId="77777777" w:rsidR="00CF7ACC" w:rsidRDefault="00CF7ACC" w:rsidP="006319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7ACC" w14:paraId="2D430882" w14:textId="77777777" w:rsidTr="006319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19376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5C7C801B" w14:textId="77777777" w:rsidTr="006319B5">
        <w:tc>
          <w:tcPr>
            <w:tcW w:w="142" w:type="dxa"/>
            <w:tcBorders>
              <w:left w:val="single" w:sz="4" w:space="0" w:color="auto"/>
            </w:tcBorders>
          </w:tcPr>
          <w:p w14:paraId="7FAA399E" w14:textId="77777777" w:rsidR="00CF7ACC" w:rsidRDefault="00CF7ACC" w:rsidP="006319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14CCC" w14:textId="77777777" w:rsidR="00CF7ACC" w:rsidRPr="00410371" w:rsidRDefault="00CF7ACC" w:rsidP="00BD3D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559C0540" w14:textId="77777777" w:rsidR="00CF7ACC" w:rsidRDefault="00CF7ACC" w:rsidP="006319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24B9A" w14:textId="0785A723" w:rsidR="00CF7ACC" w:rsidRPr="006035BD" w:rsidRDefault="006B753F" w:rsidP="006B753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B753F">
              <w:rPr>
                <w:b/>
                <w:noProof/>
                <w:sz w:val="28"/>
              </w:rPr>
              <w:t>041</w:t>
            </w:r>
            <w:r w:rsidR="00BD3D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9B4D9A" w14:textId="77777777" w:rsidR="00CF7ACC" w:rsidRDefault="00CF7ACC" w:rsidP="006319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FCF40B" w14:textId="77777777" w:rsidR="00CF7ACC" w:rsidRPr="00410371" w:rsidRDefault="00CF7ACC" w:rsidP="006319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2B47CE" w14:textId="77777777" w:rsidR="00CF7ACC" w:rsidRDefault="00CF7ACC" w:rsidP="006319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6E5C57" w14:textId="77777777" w:rsidR="00CF7ACC" w:rsidRPr="00410371" w:rsidRDefault="00CF7ACC" w:rsidP="00631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9396A" w14:textId="77777777" w:rsidR="00CF7ACC" w:rsidRDefault="00CF7ACC" w:rsidP="006319B5">
            <w:pPr>
              <w:pStyle w:val="CRCoverPage"/>
              <w:spacing w:after="0"/>
              <w:rPr>
                <w:noProof/>
              </w:rPr>
            </w:pPr>
          </w:p>
        </w:tc>
      </w:tr>
      <w:tr w:rsidR="00CF7ACC" w14:paraId="7DCEBD36" w14:textId="77777777" w:rsidTr="006319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B7B87" w14:textId="77777777" w:rsidR="00CF7ACC" w:rsidRDefault="00CF7ACC" w:rsidP="006319B5">
            <w:pPr>
              <w:pStyle w:val="CRCoverPage"/>
              <w:spacing w:after="0"/>
              <w:rPr>
                <w:noProof/>
              </w:rPr>
            </w:pPr>
          </w:p>
        </w:tc>
      </w:tr>
      <w:tr w:rsidR="00CF7ACC" w14:paraId="7CED631F" w14:textId="77777777" w:rsidTr="006319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3DB248" w14:textId="77777777" w:rsidR="00CF7ACC" w:rsidRPr="00F25D98" w:rsidRDefault="00CF7ACC" w:rsidP="006319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7ACC" w14:paraId="44909234" w14:textId="77777777" w:rsidTr="006319B5">
        <w:tc>
          <w:tcPr>
            <w:tcW w:w="9641" w:type="dxa"/>
            <w:gridSpan w:val="9"/>
          </w:tcPr>
          <w:p w14:paraId="3A009CEA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59C85" w14:textId="77777777" w:rsidR="00CF7ACC" w:rsidRDefault="00CF7ACC" w:rsidP="00CF7A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ACC" w14:paraId="58CA8CC3" w14:textId="77777777" w:rsidTr="006319B5">
        <w:tc>
          <w:tcPr>
            <w:tcW w:w="2835" w:type="dxa"/>
          </w:tcPr>
          <w:p w14:paraId="7E928D07" w14:textId="77777777" w:rsidR="00CF7ACC" w:rsidRDefault="00CF7ACC" w:rsidP="006319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94957" w14:textId="77777777" w:rsidR="00CF7ACC" w:rsidRDefault="00CF7ACC" w:rsidP="006319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BF7BED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20D77" w14:textId="77777777" w:rsidR="00CF7ACC" w:rsidRDefault="00CF7ACC" w:rsidP="006319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B43F4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FACA8C" w14:textId="77777777" w:rsidR="00CF7ACC" w:rsidRDefault="00CF7ACC" w:rsidP="006319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392DB5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B5239" w14:textId="77777777" w:rsidR="00CF7ACC" w:rsidRDefault="00CF7ACC" w:rsidP="006319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E038A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87078D" w14:textId="77777777" w:rsidR="00CF7ACC" w:rsidRDefault="00CF7ACC" w:rsidP="00CF7A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ACC" w14:paraId="701FBD57" w14:textId="77777777" w:rsidTr="006319B5">
        <w:tc>
          <w:tcPr>
            <w:tcW w:w="9640" w:type="dxa"/>
            <w:gridSpan w:val="11"/>
          </w:tcPr>
          <w:p w14:paraId="7039AFF2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1C536333" w14:textId="77777777" w:rsidTr="006319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F9823" w14:textId="77777777" w:rsidR="00CF7ACC" w:rsidRDefault="00CF7ACC" w:rsidP="006319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C2EFC" w14:textId="521D0F80" w:rsidR="00CF7ACC" w:rsidRDefault="00BD3DB5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and harmonization</w:t>
            </w:r>
          </w:p>
        </w:tc>
      </w:tr>
      <w:tr w:rsidR="00CF7ACC" w14:paraId="13724F52" w14:textId="77777777" w:rsidTr="006319B5">
        <w:tc>
          <w:tcPr>
            <w:tcW w:w="1843" w:type="dxa"/>
            <w:tcBorders>
              <w:left w:val="single" w:sz="4" w:space="0" w:color="auto"/>
            </w:tcBorders>
          </w:tcPr>
          <w:p w14:paraId="46115359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B76389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4C3FFD81" w14:textId="77777777" w:rsidTr="006319B5">
        <w:tc>
          <w:tcPr>
            <w:tcW w:w="1843" w:type="dxa"/>
            <w:tcBorders>
              <w:left w:val="single" w:sz="4" w:space="0" w:color="auto"/>
            </w:tcBorders>
          </w:tcPr>
          <w:p w14:paraId="2359BA62" w14:textId="77777777" w:rsidR="00CF7ACC" w:rsidRDefault="00CF7ACC" w:rsidP="006319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000EB" w14:textId="77777777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CF7ACC" w14:paraId="34FB5C54" w14:textId="77777777" w:rsidTr="006319B5">
        <w:tc>
          <w:tcPr>
            <w:tcW w:w="1843" w:type="dxa"/>
            <w:tcBorders>
              <w:left w:val="single" w:sz="4" w:space="0" w:color="auto"/>
            </w:tcBorders>
          </w:tcPr>
          <w:p w14:paraId="4DED184D" w14:textId="77777777" w:rsidR="00CF7ACC" w:rsidRDefault="00CF7ACC" w:rsidP="006319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CA2508" w14:textId="77777777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CF7ACC" w14:paraId="32CD2DE6" w14:textId="77777777" w:rsidTr="006319B5">
        <w:tc>
          <w:tcPr>
            <w:tcW w:w="1843" w:type="dxa"/>
            <w:tcBorders>
              <w:left w:val="single" w:sz="4" w:space="0" w:color="auto"/>
            </w:tcBorders>
          </w:tcPr>
          <w:p w14:paraId="2A11D3BD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4CF9B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126150F3" w14:textId="77777777" w:rsidTr="006319B5">
        <w:tc>
          <w:tcPr>
            <w:tcW w:w="1843" w:type="dxa"/>
            <w:tcBorders>
              <w:left w:val="single" w:sz="4" w:space="0" w:color="auto"/>
            </w:tcBorders>
          </w:tcPr>
          <w:p w14:paraId="04669A10" w14:textId="77777777" w:rsidR="00CF7ACC" w:rsidRDefault="00CF7ACC" w:rsidP="006319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31128E" w14:textId="77777777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8A1BB03" w14:textId="77777777" w:rsidR="00CF7ACC" w:rsidRDefault="00CF7ACC" w:rsidP="006319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02B71" w14:textId="77777777" w:rsidR="00CF7ACC" w:rsidRDefault="00CF7ACC" w:rsidP="006319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F8795" w14:textId="197A6950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6B753F">
              <w:rPr>
                <w:noProof/>
              </w:rPr>
              <w:t>10</w:t>
            </w:r>
          </w:p>
        </w:tc>
      </w:tr>
      <w:tr w:rsidR="00CF7ACC" w14:paraId="086349E5" w14:textId="77777777" w:rsidTr="006319B5">
        <w:tc>
          <w:tcPr>
            <w:tcW w:w="1843" w:type="dxa"/>
            <w:tcBorders>
              <w:left w:val="single" w:sz="4" w:space="0" w:color="auto"/>
            </w:tcBorders>
          </w:tcPr>
          <w:p w14:paraId="3A6B2A62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5BC9B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15954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CCF3E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774A8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5E276AE0" w14:textId="77777777" w:rsidTr="006319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168937" w14:textId="77777777" w:rsidR="00CF7ACC" w:rsidRDefault="00CF7ACC" w:rsidP="006319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AF791" w14:textId="239CF487" w:rsidR="00CF7ACC" w:rsidRDefault="00721BC5" w:rsidP="006319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1867CC" w14:textId="77777777" w:rsidR="00CF7ACC" w:rsidRDefault="00CF7ACC" w:rsidP="006319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2A2B9" w14:textId="77777777" w:rsidR="00CF7ACC" w:rsidRDefault="00CF7ACC" w:rsidP="006319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97417" w14:textId="77777777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F7ACC" w14:paraId="5DE5DCCE" w14:textId="77777777" w:rsidTr="006319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3BE905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72FE4" w14:textId="77777777" w:rsidR="00CF7ACC" w:rsidRDefault="00CF7ACC" w:rsidP="006319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A53E2E" w14:textId="77777777" w:rsidR="00CF7ACC" w:rsidRDefault="00CF7ACC" w:rsidP="006319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F4A65" w14:textId="77777777" w:rsidR="00CF7ACC" w:rsidRPr="007C2097" w:rsidRDefault="00CF7ACC" w:rsidP="006319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7ACC" w14:paraId="3FC19F98" w14:textId="77777777" w:rsidTr="006319B5">
        <w:tc>
          <w:tcPr>
            <w:tcW w:w="1843" w:type="dxa"/>
          </w:tcPr>
          <w:p w14:paraId="5654BC0D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F2A2C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59CDD7B9" w14:textId="77777777" w:rsidTr="006319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45A3F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65A95" w14:textId="5180A35A" w:rsidR="00C1244B" w:rsidRDefault="00BD3DB5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This CR addresses editorial issues in TS 23.288, including typos, grammar improvements, styles corrections, and editorial alignments.</w:t>
            </w:r>
          </w:p>
        </w:tc>
      </w:tr>
      <w:tr w:rsidR="00CF7ACC" w14:paraId="3CC9E524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9CCFE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9FE9E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3334C736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6594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4D679" w14:textId="7B4E95C9" w:rsidR="00700798" w:rsidRDefault="00BD3DB5" w:rsidP="00C1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Resolving various </w:t>
            </w:r>
            <w:r>
              <w:rPr>
                <w:lang w:eastAsia="ko-KR"/>
              </w:rPr>
              <w:t>typos, grammar improvements, styles corrections, and editorial alignments.</w:t>
            </w:r>
          </w:p>
        </w:tc>
      </w:tr>
      <w:tr w:rsidR="00CF7ACC" w14:paraId="08DC50E2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21A3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6147A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296D48D1" w14:textId="77777777" w:rsidTr="006319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7A94C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68F1E" w14:textId="0720F76F" w:rsidR="00CF7ACC" w:rsidRDefault="00BD3DB5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the TS is not improved. Unresolved typos might lead to mis-interpretation of the specification.</w:t>
            </w:r>
          </w:p>
        </w:tc>
      </w:tr>
      <w:tr w:rsidR="00CF7ACC" w14:paraId="50A22662" w14:textId="77777777" w:rsidTr="006319B5">
        <w:tc>
          <w:tcPr>
            <w:tcW w:w="2694" w:type="dxa"/>
            <w:gridSpan w:val="2"/>
          </w:tcPr>
          <w:p w14:paraId="608F4860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86B88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28572192" w14:textId="77777777" w:rsidTr="006319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75FAE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E8D7F" w14:textId="6070FD30" w:rsidR="00CF7ACC" w:rsidRDefault="003E2579" w:rsidP="00631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5.2, 5A.2, 5A.4, 5B.1, 6.1.4.3, 6.1.4.5, 6.1A.3.2, 6.1B.1, 6.2.2.1, 6.2.6, 6.2.7.2, 6.2A, 6.3.3A, 6.4.2, 6.4.3, 6.4.4, 6.4.6, 6.5.2, 6.6.4, 6.7.2.3, 6.7.3.3, 6.7.4.4.1, 6.7.5.1, 6.7.5.4, 6.8.1, 6.10.2, 6.12.3, 6.14.1, 6.14.3, 8.2.2</w:t>
            </w:r>
          </w:p>
        </w:tc>
      </w:tr>
      <w:tr w:rsidR="00CF7ACC" w14:paraId="31840E38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FAF30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0936A" w14:textId="77777777" w:rsidR="00CF7ACC" w:rsidRDefault="00CF7ACC" w:rsidP="00631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CC" w14:paraId="12D42062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2437A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5D95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AA1B29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0BB4D" w14:textId="77777777" w:rsidR="00CF7ACC" w:rsidRDefault="00CF7ACC" w:rsidP="006319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E56C9" w14:textId="77777777" w:rsidR="00CF7ACC" w:rsidRDefault="00CF7ACC" w:rsidP="006319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ACC" w14:paraId="06664599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B0E64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3F469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43125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E197C" w14:textId="77777777" w:rsidR="00CF7ACC" w:rsidRDefault="00CF7ACC" w:rsidP="006319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50A2" w14:textId="77777777" w:rsidR="00CF7ACC" w:rsidRDefault="00CF7ACC" w:rsidP="006319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7ACC" w14:paraId="4EF004A0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8C3E5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DC57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4DFA1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3FE27" w14:textId="77777777" w:rsidR="00CF7ACC" w:rsidRDefault="00CF7ACC" w:rsidP="00631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9EFC4" w14:textId="77777777" w:rsidR="00CF7ACC" w:rsidRDefault="00CF7ACC" w:rsidP="006319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ACC" w14:paraId="57BDD607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E4078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C2D56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40BBE" w14:textId="77777777" w:rsidR="00CF7ACC" w:rsidRDefault="00CF7ACC" w:rsidP="006319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34726" w14:textId="77777777" w:rsidR="00CF7ACC" w:rsidRDefault="00CF7ACC" w:rsidP="00631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D4F74" w14:textId="77777777" w:rsidR="00CF7ACC" w:rsidRDefault="00CF7ACC" w:rsidP="006319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ACC" w14:paraId="6233AAFB" w14:textId="77777777" w:rsidTr="006319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8AFEC" w14:textId="77777777" w:rsidR="00CF7ACC" w:rsidRDefault="00CF7ACC" w:rsidP="006319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1C15C" w14:textId="77777777" w:rsidR="00CF7ACC" w:rsidRDefault="00CF7ACC" w:rsidP="006319B5">
            <w:pPr>
              <w:pStyle w:val="CRCoverPage"/>
              <w:spacing w:after="0"/>
              <w:rPr>
                <w:noProof/>
              </w:rPr>
            </w:pPr>
          </w:p>
        </w:tc>
      </w:tr>
      <w:tr w:rsidR="00CF7ACC" w14:paraId="21F45B66" w14:textId="77777777" w:rsidTr="006319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340BD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77F89" w14:textId="77777777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7ACC" w:rsidRPr="008863B9" w14:paraId="0E2D6321" w14:textId="77777777" w:rsidTr="006319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32D79" w14:textId="77777777" w:rsidR="00CF7ACC" w:rsidRPr="008863B9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D4577F" w14:textId="77777777" w:rsidR="00CF7ACC" w:rsidRPr="008863B9" w:rsidRDefault="00CF7ACC" w:rsidP="006319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ACC" w14:paraId="6EE9E687" w14:textId="77777777" w:rsidTr="006319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0A11B" w14:textId="77777777" w:rsidR="00CF7ACC" w:rsidRDefault="00CF7ACC" w:rsidP="00631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18AE3" w14:textId="77777777" w:rsidR="00CF7ACC" w:rsidRDefault="00CF7ACC" w:rsidP="006319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DAE80" w14:textId="77777777" w:rsidR="00CF7ACC" w:rsidRDefault="00CF7ACC" w:rsidP="00CF7ACC">
      <w:pPr>
        <w:pStyle w:val="CRCoverPage"/>
        <w:spacing w:after="0"/>
        <w:rPr>
          <w:noProof/>
          <w:sz w:val="8"/>
          <w:szCs w:val="8"/>
        </w:rPr>
      </w:pPr>
    </w:p>
    <w:p w14:paraId="3F5C15E1" w14:textId="77777777" w:rsidR="00CF7ACC" w:rsidRDefault="00CF7ACC" w:rsidP="00CF7ACC">
      <w:pPr>
        <w:rPr>
          <w:noProof/>
        </w:rPr>
        <w:sectPr w:rsidR="00CF7AC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EAC7" w14:textId="77777777" w:rsidR="00BD3DB5" w:rsidRDefault="00BD3DB5" w:rsidP="00CF7AC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</w:p>
    <w:p w14:paraId="64F0AB53" w14:textId="752ABE50" w:rsidR="00CF7ACC" w:rsidRDefault="00BD3DB5" w:rsidP="00CF7AC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PLEASE SEE ATTACHED FILE </w:t>
      </w:r>
      <w:r w:rsidRPr="00BD3DB5">
        <w:rPr>
          <w:rFonts w:ascii="Arial" w:hAnsi="Arial"/>
          <w:i/>
          <w:color w:val="FF0000"/>
          <w:sz w:val="24"/>
          <w:lang w:val="en-US"/>
        </w:rPr>
        <w:t>23288-h10-editorials-r2</w:t>
      </w:r>
      <w:r>
        <w:rPr>
          <w:rFonts w:ascii="Arial" w:hAnsi="Arial"/>
          <w:i/>
          <w:color w:val="FF0000"/>
          <w:sz w:val="24"/>
          <w:lang w:val="en-US"/>
        </w:rPr>
        <w:t>.docx.</w:t>
      </w:r>
    </w:p>
    <w:bookmarkEnd w:id="0"/>
    <w:p w14:paraId="03D40418" w14:textId="77777777" w:rsidR="00BD3DB5" w:rsidRPr="008C362F" w:rsidRDefault="00BD3DB5" w:rsidP="00CF7AC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</w:p>
    <w:sectPr w:rsidR="00BD3DB5" w:rsidRPr="008C362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75039" w14:textId="77777777" w:rsidR="00C462E0" w:rsidRDefault="00C462E0">
      <w:r>
        <w:separator/>
      </w:r>
    </w:p>
  </w:endnote>
  <w:endnote w:type="continuationSeparator" w:id="0">
    <w:p w14:paraId="6ADE5B43" w14:textId="77777777" w:rsidR="00C462E0" w:rsidRDefault="00C462E0">
      <w:r>
        <w:continuationSeparator/>
      </w:r>
    </w:p>
  </w:endnote>
  <w:endnote w:type="continuationNotice" w:id="1">
    <w:p w14:paraId="5433E1A7" w14:textId="77777777" w:rsidR="00C462E0" w:rsidRDefault="00C462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default"/>
    <w:sig w:usb0="00000000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66E13" w14:textId="77777777" w:rsidR="00C462E0" w:rsidRDefault="00C46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D6112" w14:textId="77777777" w:rsidR="00C462E0" w:rsidRDefault="00C462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161B8" w14:textId="77777777" w:rsidR="00C462E0" w:rsidRDefault="00C462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45004" w14:textId="77777777" w:rsidR="00C462E0" w:rsidRDefault="00C462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9C2DF" w14:textId="77777777" w:rsidR="00C462E0" w:rsidRDefault="00C462E0">
      <w:r>
        <w:separator/>
      </w:r>
    </w:p>
  </w:footnote>
  <w:footnote w:type="continuationSeparator" w:id="0">
    <w:p w14:paraId="7A9A68E3" w14:textId="77777777" w:rsidR="00C462E0" w:rsidRDefault="00C462E0">
      <w:r>
        <w:continuationSeparator/>
      </w:r>
    </w:p>
  </w:footnote>
  <w:footnote w:type="continuationNotice" w:id="1">
    <w:p w14:paraId="4D5E2A52" w14:textId="77777777" w:rsidR="00C462E0" w:rsidRDefault="00C462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0271D" w14:textId="77777777" w:rsidR="00C462E0" w:rsidRDefault="00C462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A3DCF" w14:textId="77777777" w:rsidR="00C462E0" w:rsidRDefault="00C462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894BC" w14:textId="77777777" w:rsidR="00C462E0" w:rsidRDefault="00C462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8DB2D" w14:textId="77777777" w:rsidR="00C462E0" w:rsidRDefault="00C462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C462E0" w:rsidRDefault="00C46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5"/>
  </w:num>
  <w:num w:numId="14">
    <w:abstractNumId w:val="6"/>
  </w:num>
  <w:num w:numId="15">
    <w:abstractNumId w:val="14"/>
  </w:num>
  <w:num w:numId="16">
    <w:abstractNumId w:val="7"/>
  </w:num>
  <w:num w:numId="17">
    <w:abstractNumId w:val="22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4"/>
  </w:num>
  <w:num w:numId="24">
    <w:abstractNumId w:val="21"/>
  </w:num>
  <w:num w:numId="25">
    <w:abstractNumId w:val="8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71"/>
    <w:rsid w:val="00015613"/>
    <w:rsid w:val="00024486"/>
    <w:rsid w:val="00033397"/>
    <w:rsid w:val="00040095"/>
    <w:rsid w:val="000436BB"/>
    <w:rsid w:val="00051834"/>
    <w:rsid w:val="00054A22"/>
    <w:rsid w:val="00062023"/>
    <w:rsid w:val="000655A6"/>
    <w:rsid w:val="00080512"/>
    <w:rsid w:val="000C47C3"/>
    <w:rsid w:val="000D58AB"/>
    <w:rsid w:val="000F4351"/>
    <w:rsid w:val="00133525"/>
    <w:rsid w:val="00152EE2"/>
    <w:rsid w:val="00153EB8"/>
    <w:rsid w:val="00166445"/>
    <w:rsid w:val="001A24D9"/>
    <w:rsid w:val="001A4C42"/>
    <w:rsid w:val="001A7420"/>
    <w:rsid w:val="001B4FC5"/>
    <w:rsid w:val="001B6637"/>
    <w:rsid w:val="001C21C3"/>
    <w:rsid w:val="001D02C2"/>
    <w:rsid w:val="001F0C1D"/>
    <w:rsid w:val="001F1132"/>
    <w:rsid w:val="001F168B"/>
    <w:rsid w:val="0020423F"/>
    <w:rsid w:val="00216C83"/>
    <w:rsid w:val="00220F2B"/>
    <w:rsid w:val="002347A2"/>
    <w:rsid w:val="002620D3"/>
    <w:rsid w:val="002675F0"/>
    <w:rsid w:val="002A2C39"/>
    <w:rsid w:val="002B6339"/>
    <w:rsid w:val="002E00EE"/>
    <w:rsid w:val="003172DC"/>
    <w:rsid w:val="00317CB2"/>
    <w:rsid w:val="00320244"/>
    <w:rsid w:val="0035462D"/>
    <w:rsid w:val="003559E3"/>
    <w:rsid w:val="003765B8"/>
    <w:rsid w:val="003960E2"/>
    <w:rsid w:val="003B0437"/>
    <w:rsid w:val="003B4496"/>
    <w:rsid w:val="003C3971"/>
    <w:rsid w:val="003C3B90"/>
    <w:rsid w:val="003E2579"/>
    <w:rsid w:val="00423334"/>
    <w:rsid w:val="004345EC"/>
    <w:rsid w:val="00441D8C"/>
    <w:rsid w:val="00465515"/>
    <w:rsid w:val="004743F1"/>
    <w:rsid w:val="004851DB"/>
    <w:rsid w:val="004D3578"/>
    <w:rsid w:val="004E213A"/>
    <w:rsid w:val="004F0988"/>
    <w:rsid w:val="004F14D7"/>
    <w:rsid w:val="004F3340"/>
    <w:rsid w:val="00510090"/>
    <w:rsid w:val="0053388B"/>
    <w:rsid w:val="00535773"/>
    <w:rsid w:val="00543E6C"/>
    <w:rsid w:val="00565087"/>
    <w:rsid w:val="00595EE0"/>
    <w:rsid w:val="00597B11"/>
    <w:rsid w:val="005A11CD"/>
    <w:rsid w:val="005D2CF1"/>
    <w:rsid w:val="005D2E01"/>
    <w:rsid w:val="005D7526"/>
    <w:rsid w:val="005E4BB2"/>
    <w:rsid w:val="00602AEA"/>
    <w:rsid w:val="00614FDF"/>
    <w:rsid w:val="00615B5C"/>
    <w:rsid w:val="006217F9"/>
    <w:rsid w:val="006319B5"/>
    <w:rsid w:val="0063543D"/>
    <w:rsid w:val="00647114"/>
    <w:rsid w:val="006A323F"/>
    <w:rsid w:val="006A4844"/>
    <w:rsid w:val="006B0714"/>
    <w:rsid w:val="006B30D0"/>
    <w:rsid w:val="006B753F"/>
    <w:rsid w:val="006C3D95"/>
    <w:rsid w:val="006D143A"/>
    <w:rsid w:val="006E5C86"/>
    <w:rsid w:val="00700798"/>
    <w:rsid w:val="00701116"/>
    <w:rsid w:val="00713C44"/>
    <w:rsid w:val="00721BC5"/>
    <w:rsid w:val="00734A5B"/>
    <w:rsid w:val="0074026F"/>
    <w:rsid w:val="007429F6"/>
    <w:rsid w:val="00744E76"/>
    <w:rsid w:val="00774DA4"/>
    <w:rsid w:val="00781F0F"/>
    <w:rsid w:val="007B600E"/>
    <w:rsid w:val="007E5F46"/>
    <w:rsid w:val="007F0F4A"/>
    <w:rsid w:val="008028A4"/>
    <w:rsid w:val="00830747"/>
    <w:rsid w:val="008768CA"/>
    <w:rsid w:val="00894FCE"/>
    <w:rsid w:val="008B2351"/>
    <w:rsid w:val="008C384C"/>
    <w:rsid w:val="0090271F"/>
    <w:rsid w:val="00902E23"/>
    <w:rsid w:val="009114D7"/>
    <w:rsid w:val="0091348E"/>
    <w:rsid w:val="00917CCB"/>
    <w:rsid w:val="00934696"/>
    <w:rsid w:val="00942EC2"/>
    <w:rsid w:val="0095211A"/>
    <w:rsid w:val="0096591E"/>
    <w:rsid w:val="009832D0"/>
    <w:rsid w:val="009942B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4016"/>
    <w:rsid w:val="00AC6BC6"/>
    <w:rsid w:val="00AE65E2"/>
    <w:rsid w:val="00B15449"/>
    <w:rsid w:val="00B16F2C"/>
    <w:rsid w:val="00B343ED"/>
    <w:rsid w:val="00B51C1F"/>
    <w:rsid w:val="00B93086"/>
    <w:rsid w:val="00BA19ED"/>
    <w:rsid w:val="00BA4B8D"/>
    <w:rsid w:val="00BC0F7D"/>
    <w:rsid w:val="00BD3DB5"/>
    <w:rsid w:val="00BD7D31"/>
    <w:rsid w:val="00BE3255"/>
    <w:rsid w:val="00BF128E"/>
    <w:rsid w:val="00C074DD"/>
    <w:rsid w:val="00C1244B"/>
    <w:rsid w:val="00C1496A"/>
    <w:rsid w:val="00C24DA9"/>
    <w:rsid w:val="00C33079"/>
    <w:rsid w:val="00C45231"/>
    <w:rsid w:val="00C4596B"/>
    <w:rsid w:val="00C462E0"/>
    <w:rsid w:val="00C72833"/>
    <w:rsid w:val="00C72B84"/>
    <w:rsid w:val="00C75A6F"/>
    <w:rsid w:val="00C80F1D"/>
    <w:rsid w:val="00C93658"/>
    <w:rsid w:val="00C93F40"/>
    <w:rsid w:val="00CA3D0C"/>
    <w:rsid w:val="00CB00E9"/>
    <w:rsid w:val="00CF4E99"/>
    <w:rsid w:val="00CF7ACC"/>
    <w:rsid w:val="00D04BB3"/>
    <w:rsid w:val="00D51919"/>
    <w:rsid w:val="00D57972"/>
    <w:rsid w:val="00D62A66"/>
    <w:rsid w:val="00D675A9"/>
    <w:rsid w:val="00D71C30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7BB8"/>
    <w:rsid w:val="00DD4C17"/>
    <w:rsid w:val="00DD74A5"/>
    <w:rsid w:val="00DF2B1F"/>
    <w:rsid w:val="00DF30A2"/>
    <w:rsid w:val="00DF62CD"/>
    <w:rsid w:val="00E16509"/>
    <w:rsid w:val="00E44582"/>
    <w:rsid w:val="00E77645"/>
    <w:rsid w:val="00EA15B0"/>
    <w:rsid w:val="00EA40C3"/>
    <w:rsid w:val="00EA5EA7"/>
    <w:rsid w:val="00EC4A25"/>
    <w:rsid w:val="00F025A2"/>
    <w:rsid w:val="00F04712"/>
    <w:rsid w:val="00F0713C"/>
    <w:rsid w:val="00F13360"/>
    <w:rsid w:val="00F22EC7"/>
    <w:rsid w:val="00F325C8"/>
    <w:rsid w:val="00F37571"/>
    <w:rsid w:val="00F471AC"/>
    <w:rsid w:val="00F653B8"/>
    <w:rsid w:val="00F9008D"/>
    <w:rsid w:val="00FA1266"/>
    <w:rsid w:val="00FC1192"/>
    <w:rsid w:val="00FD3E6B"/>
    <w:rsid w:val="00FE2C7A"/>
    <w:rsid w:val="00F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220F2B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F7ACC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C24DA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24DA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24DA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F30A2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DF30A2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24DA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C24DA9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styleId="CommentReference">
    <w:name w:val="annotation reference"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CF7AC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5AIRPNAIUNRU-2028481721-5276</_dlc_DocId>
    <_dlc_DocIdUrl xmlns="71c5aaf6-e6ce-465b-b873-5148d2a4c105">
      <Url>https://nokia.sharepoint.com/sites/c5g/e2earch/_layouts/15/DocIdRedir.aspx?ID=5AIRPNAIUNRU-2028481721-5276</Url>
      <Description>5AIRPNAIUNRU-2028481721-5276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0AF604-448C-4EFA-9DB2-93461D985F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1D85B3-03CA-4C12-A21F-FC9BECC33D59}">
  <ds:schemaRefs>
    <ds:schemaRef ds:uri="71c5aaf6-e6ce-465b-b873-5148d2a4c105"/>
    <ds:schemaRef ds:uri="http://purl.org/dc/elements/1.1/"/>
    <ds:schemaRef ds:uri="http://schemas.openxmlformats.org/package/2006/metadata/core-properties"/>
    <ds:schemaRef ds:uri="http://purl.org/dc/dcmitype/"/>
    <ds:schemaRef ds:uri="f659f8e2-1f61-4f73-8f5e-1b768c00d15a"/>
    <ds:schemaRef ds:uri="http://schemas.microsoft.com/office/infopath/2007/PartnerControls"/>
    <ds:schemaRef ds:uri="a3840f4f-04be-43d1-b2ef-6ff1382503c7"/>
    <ds:schemaRef ds:uri="http://schemas.microsoft.com/office/2006/metadata/properties"/>
    <ds:schemaRef ds:uri="http://schemas.microsoft.com/office/2006/documentManagement/types"/>
    <ds:schemaRef ds:uri="3b34c8f0-1ef5-4d1e-bb66-517ce7fe735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F0D11F-6CF1-4CDA-8C24-25155D5E6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878C3-383E-4E18-BAE3-C957B768A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29E625-B6BB-4026-B33F-3DF017EE2C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272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2239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17)</dc:subject>
  <dc:creator>MCC Support</dc:creator>
  <cp:keywords/>
  <dc:description/>
  <cp:lastModifiedBy>Nokia</cp:lastModifiedBy>
  <cp:revision>16</cp:revision>
  <cp:lastPrinted>2019-02-25T14:05:00Z</cp:lastPrinted>
  <dcterms:created xsi:type="dcterms:W3CDTF">2021-06-25T14:08:00Z</dcterms:created>
  <dcterms:modified xsi:type="dcterms:W3CDTF">2021-08-10T12:55:00Z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23.288%Rel-17%-%23.288%Rel-17%-%23.288%Rel-17%0001%23.288%Rel-17%0010%23.288%Rel-17%0012%23.288%Rel-17%0014%23.288%Rel-17%0015%23.288%Rel-17%0017%23.288%Rel-17%0026%23.288%Rel-17%0027%23.288%Rel-17%0029%23.288%Rel-17%0034%23.288%Rel-17%0036%23.288%Rel-17%</vt:lpwstr>
  </property>
  <property fmtid="{D5CDD505-2E9C-101B-9397-08002B2CF9AE}" pid="3" name="MCCCRsImpl1">
    <vt:lpwstr>0037%23.288%Rel-17%0039%23.288%Rel-17%0040%23.288%Rel-17%0042%23.288%Rel-17%0045%23.288%Rel-17%0046%23.288%Rel-17%0052%23.288%Rel-17%0054%23.288%Rel-17%0002%23.288%Rel-17%0003%23.288%Rel-17%0004%23.288%Rel-17%0009%23.288%Rel-17%0043%23.288%Rel-17%0044%23.</vt:lpwstr>
  </property>
  <property fmtid="{D5CDD505-2E9C-101B-9397-08002B2CF9AE}" pid="4" name="MCCCRsImpl2">
    <vt:lpwstr>288%Rel-17%0047%23.288%Rel-17%0055%23.288%Rel-17%0057%23.288%Rel-17%0062%23.288%Rel-17%0063%23.288%Rel-17%0064%23.288%Rel-17%0065%23.288%Rel-17%0066%23.288%Rel-17%0068%23.288%Rel-17%0071%23.288%Rel-17%0072%23.288%Rel-17%0076%23.288%Rel-17%0078%23.288%Rel-</vt:lpwstr>
  </property>
  <property fmtid="{D5CDD505-2E9C-101B-9397-08002B2CF9AE}" pid="5" name="MCCCRsImpl3">
    <vt:lpwstr>17%0081%23.288%Rel-17%0084%23.288%Rel-17%0087%23.288%Rel-17%0088%23.288%Rel-17%0091%23.288%Rel-17%0092%23.288%Rel-17%0093%23.288%Rel-17%0094%23.288%Rel-17%0095%23.288%Rel-17%0099%23.288%Rel-17%0100%23.288%Rel-17%0103%23.288%Rel-17%0104%23.288%Rel-17%0105%</vt:lpwstr>
  </property>
  <property fmtid="{D5CDD505-2E9C-101B-9397-08002B2CF9AE}" pid="6" name="MCCCRsImpl4">
    <vt:lpwstr>23.288%Rel-17%0108%23.288%Rel-17%0109%23.288%Rel-17%0110%23.288%Rel-17%0112%23.288%Rel-17%0113%23.288%Rel-17%0114%23.288%Rel-17%0115%23.288%Rel-17%0117%23.288%Rel-17%0119%23.288%Rel-17%0123%23.288%Rel-17%0124%23.288%Rel-17%0126%23.288%Rel-17%0127%23.288%R</vt:lpwstr>
  </property>
  <property fmtid="{D5CDD505-2E9C-101B-9397-08002B2CF9AE}" pid="7" name="MCCCRsImpl5">
    <vt:lpwstr>el-17%0128%23.288%Rel-17%0129%23.288%Rel-17%0130%23.288%Rel-17%0132%23.288%Rel-17%0139%23.288%Rel-17%0140%23.288%Rel-17%0142%23.288%Rel-17%0118%23.288%Rel-17%0146%23.288%Rel-17%0148%23.288%Rel-17%0149%23.288%Rel-17%0150%23.288%Rel-17%0153%23.288%Rel-17%01</vt:lpwstr>
  </property>
  <property fmtid="{D5CDD505-2E9C-101B-9397-08002B2CF9AE}" pid="8" name="MCCCRsImpl6">
    <vt:lpwstr>54%23.288%Rel-17%0155%23.288%Rel-17%0156%23.288%Rel-17%0158%23.288%Rel-17%0159%23.288%Rel-17%0160%23.288%Rel-17%0161%23.288%Rel-17%0162%23.288%Rel-17%0163%23.288%Rel-17%0165%23.288%Rel-17%0166%23.288%Rel-17%0167%23.288%Rel-17%0168%23.288%Rel-17%0169%23.28</vt:lpwstr>
  </property>
  <property fmtid="{D5CDD505-2E9C-101B-9397-08002B2CF9AE}" pid="9" name="MCCCRsImpl7">
    <vt:lpwstr>%0192%23.288%Rel-17%0199%23.288%Rel-17%0193%23.288%Rel-17%0194%23.288%Rel-17%0195%23.288%Rel-17%0196%23.288%Rel-17%0197%23.288%Rel-17%0198%23.288%Rel-17%0200%23.288%Rel-17%0201%23.288%Rel-17%0202%23.288%Rel-17%0203%23.288%Rel-17%0204%23.288%Rel-17%0205%23</vt:lpwstr>
  </property>
  <property fmtid="{D5CDD505-2E9C-101B-9397-08002B2CF9AE}" pid="10" name="MCCCRsImpl9">
    <vt:lpwstr>.288%Rel-17%0206%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cd2a5f51-073a-495f-adc8-25750e9d281c</vt:lpwstr>
  </property>
</Properties>
</file>