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636131D" w:rsidR="001E41F3" w:rsidRPr="006969CC" w:rsidRDefault="001E41F3">
      <w:pPr>
        <w:pStyle w:val="CRCoverPage"/>
        <w:tabs>
          <w:tab w:val="right" w:pos="9639"/>
        </w:tabs>
        <w:spacing w:after="0"/>
        <w:rPr>
          <w:b/>
          <w:i/>
          <w:noProof/>
          <w:sz w:val="28"/>
          <w:lang w:val="sv-SE"/>
        </w:rPr>
      </w:pPr>
      <w:r w:rsidRPr="006969CC">
        <w:rPr>
          <w:b/>
          <w:noProof/>
          <w:sz w:val="24"/>
          <w:lang w:val="sv-SE"/>
        </w:rPr>
        <w:t>3GPP TSG-</w:t>
      </w:r>
      <w:r w:rsidR="0089049F">
        <w:fldChar w:fldCharType="begin"/>
      </w:r>
      <w:r w:rsidR="0089049F" w:rsidRPr="006969CC">
        <w:rPr>
          <w:lang w:val="sv-SE"/>
        </w:rPr>
        <w:instrText xml:space="preserve"> DOCPROPERTY  TSG/WGRef  \* MERGEFORMAT </w:instrText>
      </w:r>
      <w:r w:rsidR="0089049F">
        <w:fldChar w:fldCharType="separate"/>
      </w:r>
      <w:r w:rsidR="003609EF" w:rsidRPr="006969CC">
        <w:rPr>
          <w:b/>
          <w:noProof/>
          <w:sz w:val="24"/>
          <w:lang w:val="sv-SE"/>
        </w:rPr>
        <w:t>S</w:t>
      </w:r>
      <w:r w:rsidR="00BB3C78" w:rsidRPr="006969CC">
        <w:rPr>
          <w:b/>
          <w:noProof/>
          <w:sz w:val="24"/>
          <w:lang w:val="sv-SE"/>
        </w:rPr>
        <w:t>A</w:t>
      </w:r>
      <w:r w:rsidR="0089049F">
        <w:rPr>
          <w:b/>
          <w:noProof/>
          <w:sz w:val="24"/>
        </w:rPr>
        <w:fldChar w:fldCharType="end"/>
      </w:r>
      <w:r w:rsidR="00C66BA2" w:rsidRPr="006969CC">
        <w:rPr>
          <w:b/>
          <w:noProof/>
          <w:sz w:val="24"/>
          <w:lang w:val="sv-SE"/>
        </w:rPr>
        <w:t xml:space="preserve"> </w:t>
      </w:r>
      <w:r w:rsidR="00BB3C78" w:rsidRPr="006969CC">
        <w:rPr>
          <w:b/>
          <w:noProof/>
          <w:sz w:val="24"/>
          <w:lang w:val="sv-SE"/>
        </w:rPr>
        <w:t xml:space="preserve">WG2 </w:t>
      </w:r>
      <w:r w:rsidRPr="006969CC">
        <w:rPr>
          <w:b/>
          <w:noProof/>
          <w:sz w:val="24"/>
          <w:lang w:val="sv-SE"/>
        </w:rPr>
        <w:t>Meeting #</w:t>
      </w:r>
      <w:r w:rsidR="0089049F">
        <w:fldChar w:fldCharType="begin"/>
      </w:r>
      <w:r w:rsidR="0089049F" w:rsidRPr="006969CC">
        <w:rPr>
          <w:lang w:val="sv-SE"/>
        </w:rPr>
        <w:instrText xml:space="preserve"> DOCPROPERTY  MtgTitle  \* MERGEFORMAT </w:instrText>
      </w:r>
      <w:r w:rsidR="0089049F">
        <w:fldChar w:fldCharType="separate"/>
      </w:r>
      <w:r w:rsidR="00BB3C78" w:rsidRPr="006969CC">
        <w:rPr>
          <w:b/>
          <w:noProof/>
          <w:sz w:val="24"/>
          <w:lang w:val="sv-SE"/>
        </w:rPr>
        <w:t>145-e</w:t>
      </w:r>
      <w:r w:rsidR="0089049F">
        <w:rPr>
          <w:b/>
          <w:noProof/>
          <w:sz w:val="24"/>
        </w:rPr>
        <w:fldChar w:fldCharType="end"/>
      </w:r>
      <w:r w:rsidRPr="006969CC">
        <w:rPr>
          <w:b/>
          <w:i/>
          <w:noProof/>
          <w:sz w:val="28"/>
          <w:lang w:val="sv-SE"/>
        </w:rPr>
        <w:tab/>
      </w:r>
      <w:r w:rsidR="0089049F">
        <w:fldChar w:fldCharType="begin"/>
      </w:r>
      <w:r w:rsidR="0089049F" w:rsidRPr="006969CC">
        <w:rPr>
          <w:lang w:val="sv-SE"/>
        </w:rPr>
        <w:instrText xml:space="preserve"> DOCPROPERTY  Tdoc#  \* MERGEFORMAT </w:instrText>
      </w:r>
      <w:r w:rsidR="0089049F">
        <w:fldChar w:fldCharType="separate"/>
      </w:r>
      <w:r w:rsidR="00D84093" w:rsidRPr="00D84093">
        <w:rPr>
          <w:b/>
          <w:i/>
          <w:noProof/>
          <w:sz w:val="28"/>
          <w:lang w:val="sv-SE"/>
        </w:rPr>
        <w:t>S2-2103857</w:t>
      </w:r>
      <w:r w:rsidR="0089049F">
        <w:rPr>
          <w:b/>
          <w:i/>
          <w:noProof/>
          <w:sz w:val="28"/>
        </w:rPr>
        <w:fldChar w:fldCharType="end"/>
      </w:r>
    </w:p>
    <w:p w14:paraId="7CB45193" w14:textId="4A44812C" w:rsidR="001E41F3" w:rsidRDefault="00BB3C78" w:rsidP="005E2C44">
      <w:pPr>
        <w:pStyle w:val="CRCoverPage"/>
        <w:outlineLvl w:val="0"/>
        <w:rPr>
          <w:b/>
          <w:noProof/>
          <w:sz w:val="24"/>
        </w:rPr>
      </w:pPr>
      <w:r>
        <w:rPr>
          <w:b/>
          <w:noProof/>
          <w:sz w:val="24"/>
        </w:rPr>
        <w:t>Electronic meeting</w:t>
      </w:r>
      <w:r w:rsidR="001E41F3">
        <w:rPr>
          <w:b/>
          <w:noProof/>
          <w:sz w:val="24"/>
        </w:rPr>
        <w:t xml:space="preserve">, </w:t>
      </w:r>
      <w:fldSimple w:instr=" DOCPROPERTY  StartDate  \* MERGEFORMAT ">
        <w:r w:rsidRPr="00BB3C78">
          <w:rPr>
            <w:b/>
            <w:noProof/>
            <w:sz w:val="24"/>
          </w:rPr>
          <w:t>2021</w:t>
        </w:r>
        <w:r w:rsidRPr="00BB3C78">
          <w:rPr>
            <w:rFonts w:ascii="Cambria Math" w:hAnsi="Cambria Math" w:cs="Cambria Math"/>
            <w:b/>
            <w:noProof/>
            <w:sz w:val="24"/>
          </w:rPr>
          <w:t>‑</w:t>
        </w:r>
        <w:r w:rsidRPr="00BB3C78">
          <w:rPr>
            <w:b/>
            <w:noProof/>
            <w:sz w:val="24"/>
          </w:rPr>
          <w:t>05</w:t>
        </w:r>
        <w:r w:rsidRPr="00BB3C78">
          <w:rPr>
            <w:rFonts w:ascii="Cambria Math" w:hAnsi="Cambria Math" w:cs="Cambria Math"/>
            <w:b/>
            <w:noProof/>
            <w:sz w:val="24"/>
          </w:rPr>
          <w:t>‑</w:t>
        </w:r>
        <w:r w:rsidRPr="00BB3C78">
          <w:rPr>
            <w:b/>
            <w:noProof/>
            <w:sz w:val="24"/>
          </w:rPr>
          <w:t>17</w:t>
        </w:r>
      </w:fldSimple>
      <w:r w:rsidR="00547111">
        <w:rPr>
          <w:b/>
          <w:noProof/>
          <w:sz w:val="24"/>
        </w:rPr>
        <w:t xml:space="preserve"> </w:t>
      </w:r>
      <w:r>
        <w:rPr>
          <w:b/>
          <w:noProof/>
          <w:sz w:val="24"/>
        </w:rPr>
        <w:t>--</w:t>
      </w:r>
      <w:r w:rsidR="00547111">
        <w:rPr>
          <w:b/>
          <w:noProof/>
          <w:sz w:val="24"/>
        </w:rPr>
        <w:t xml:space="preserve"> </w:t>
      </w:r>
      <w:fldSimple w:instr=" DOCPROPERTY  EndDate  \* MERGEFORMAT ">
        <w:r w:rsidRPr="00BB3C78">
          <w:rPr>
            <w:b/>
            <w:noProof/>
            <w:sz w:val="24"/>
          </w:rPr>
          <w:t>2021</w:t>
        </w:r>
        <w:r w:rsidRPr="00BB3C78">
          <w:rPr>
            <w:rFonts w:ascii="Cambria Math" w:hAnsi="Cambria Math" w:cs="Cambria Math"/>
            <w:b/>
            <w:noProof/>
            <w:sz w:val="24"/>
          </w:rPr>
          <w:t>‑</w:t>
        </w:r>
        <w:r w:rsidRPr="00BB3C78">
          <w:rPr>
            <w:b/>
            <w:noProof/>
            <w:sz w:val="24"/>
          </w:rPr>
          <w:t>05</w:t>
        </w:r>
        <w:r w:rsidRPr="00BB3C78">
          <w:rPr>
            <w:rFonts w:ascii="Cambria Math" w:hAnsi="Cambria Math" w:cs="Cambria Math"/>
            <w:b/>
            <w:noProof/>
            <w:sz w:val="24"/>
          </w:rPr>
          <w:t>‑</w:t>
        </w:r>
        <w:r w:rsidRPr="00BB3C78">
          <w:rPr>
            <w:b/>
            <w:noProof/>
            <w:sz w:val="24"/>
          </w:rPr>
          <w:t>28</w:t>
        </w:r>
      </w:fldSimple>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6ADEE6F2"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 xml:space="preserve">Ericsson </w:t>
            </w:r>
          </w:p>
          <w:p w14:paraId="64F40BAC" w14:textId="3353B70B"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B95534">
              <w:rPr>
                <w:rFonts w:ascii="Arial" w:hAnsi="Arial" w:cs="Arial"/>
                <w:b/>
                <w:bCs/>
              </w:rPr>
              <w:t>Use of UE address in UL by EASDF</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62CEC965"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FF0722">
              <w:rPr>
                <w:rFonts w:ascii="Arial" w:hAnsi="Arial" w:cs="Arial"/>
                <w:i/>
              </w:rPr>
              <w:t>proposes to have UE address as source address from EASDF to overcome limitatios and to simplify EASDF design.</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4E9C1B82" w:rsidR="001E41F3" w:rsidRDefault="00B45359" w:rsidP="00B45359">
      <w:pPr>
        <w:pStyle w:val="Heading1"/>
      </w:pPr>
      <w:r>
        <w:t>1</w:t>
      </w:r>
      <w:r>
        <w:tab/>
        <w:t>Discussion</w:t>
      </w:r>
    </w:p>
    <w:p w14:paraId="79788B4E" w14:textId="0B3AE81A" w:rsidR="00B95534" w:rsidRDefault="00B95534" w:rsidP="00347F60">
      <w:pPr>
        <w:rPr>
          <w:lang w:val="en-US"/>
        </w:rPr>
      </w:pPr>
      <w:r>
        <w:rPr>
          <w:lang w:val="en-US"/>
        </w:rPr>
        <w:t xml:space="preserve">When an EASDF forwards a DNS query to a DNS server the EASDF has to create a session state which mappes UE address and DNS message ID to the message ID used between EASDF and DNS resolver. The DNS message ID is 16 bits giving 65536 simultaneous DNS ongoing DNS transactions. To overcome this limitation EASDF can have more tha one IP address, and mapp UE IP address and </w:t>
      </w:r>
      <w:r w:rsidR="00F51035">
        <w:rPr>
          <w:lang w:val="en-US"/>
        </w:rPr>
        <w:t>DNS message ID to its own IP address and DNS message ID.</w:t>
      </w:r>
    </w:p>
    <w:p w14:paraId="6DE6E3C4" w14:textId="20CE4037" w:rsidR="00F51035" w:rsidRPr="00A81456" w:rsidRDefault="00F51035" w:rsidP="00347F60">
      <w:pPr>
        <w:rPr>
          <w:lang w:val="sv-SE"/>
        </w:rPr>
      </w:pPr>
      <w:r>
        <w:rPr>
          <w:lang w:val="en-US"/>
        </w:rPr>
        <w:t>However if EA</w:t>
      </w:r>
      <w:r w:rsidR="005A4D0D">
        <w:rPr>
          <w:lang w:val="en-US"/>
        </w:rPr>
        <w:t>S</w:t>
      </w:r>
      <w:r>
        <w:rPr>
          <w:lang w:val="en-US"/>
        </w:rPr>
        <w:t>DF uses the UE address instead of its own, there is no real practical limits of how many DNS transactions that can be simultaneous. It also means that EA</w:t>
      </w:r>
      <w:r w:rsidR="0009128B">
        <w:rPr>
          <w:lang w:val="en-US"/>
        </w:rPr>
        <w:t>S</w:t>
      </w:r>
      <w:r>
        <w:rPr>
          <w:lang w:val="en-US"/>
        </w:rPr>
        <w:t>DF does not need to keep a session state for mappings, and thus EASDF design becomes simpler.</w:t>
      </w:r>
    </w:p>
    <w:p w14:paraId="3200F647" w14:textId="1FFA5AFD" w:rsidR="00F51035" w:rsidDel="003F4138" w:rsidRDefault="00F51035" w:rsidP="00347F60">
      <w:pPr>
        <w:rPr>
          <w:del w:id="0" w:author="Ericsson-MH3" w:date="2021-05-25T11:31:00Z"/>
          <w:lang w:val="en-US"/>
        </w:rPr>
      </w:pPr>
      <w:del w:id="1" w:author="Ericsson-MH3" w:date="2021-05-25T11:31:00Z">
        <w:r w:rsidDel="003F4138">
          <w:rPr>
            <w:lang w:val="en-US"/>
          </w:rPr>
          <w:delText xml:space="preserve">To catch DNS responses, UPF will have a rule </w:delText>
        </w:r>
        <w:r w:rsidR="0094417A" w:rsidDel="003F4138">
          <w:rPr>
            <w:lang w:val="en-US"/>
          </w:rPr>
          <w:delText>to</w:delText>
        </w:r>
        <w:r w:rsidDel="003F4138">
          <w:rPr>
            <w:lang w:val="en-US"/>
          </w:rPr>
          <w:delText xml:space="preserve"> Forward all respo</w:delText>
        </w:r>
        <w:r w:rsidR="00741A8C" w:rsidDel="003F4138">
          <w:rPr>
            <w:lang w:val="en-US"/>
          </w:rPr>
          <w:delText>n</w:delText>
        </w:r>
        <w:r w:rsidDel="003F4138">
          <w:rPr>
            <w:lang w:val="en-US"/>
          </w:rPr>
          <w:delText>ses to EASDF</w:delText>
        </w:r>
        <w:r w:rsidR="00883CFB" w:rsidDel="003F4138">
          <w:rPr>
            <w:lang w:val="en-US"/>
          </w:rPr>
          <w:delText xml:space="preserve"> received from D</w:delText>
        </w:r>
        <w:r w:rsidR="005A4D0D" w:rsidDel="003F4138">
          <w:rPr>
            <w:lang w:val="en-US"/>
          </w:rPr>
          <w:delText>N</w:delText>
        </w:r>
        <w:r w:rsidR="00883CFB" w:rsidDel="003F4138">
          <w:rPr>
            <w:lang w:val="en-US"/>
          </w:rPr>
          <w:delText>S server</w:delText>
        </w:r>
      </w:del>
    </w:p>
    <w:p w14:paraId="4C905A56" w14:textId="4B0FA6A2" w:rsidR="00B95534" w:rsidRPr="00B95534" w:rsidRDefault="00F51035" w:rsidP="00347F60">
      <w:pPr>
        <w:rPr>
          <w:lang w:val="en-US"/>
        </w:rPr>
      </w:pPr>
      <w:del w:id="2" w:author="Ericsson-MH3" w:date="2021-05-25T11:31:00Z">
        <w:r w:rsidDel="003F4138">
          <w:rPr>
            <w:lang w:val="en-US"/>
          </w:rPr>
          <w:delText>There has been some security concerns about using UE IP address</w:delText>
        </w:r>
        <w:r w:rsidR="005A4D0D" w:rsidDel="003F4138">
          <w:rPr>
            <w:lang w:val="en-US"/>
          </w:rPr>
          <w:delText xml:space="preserve"> from EASDF</w:delText>
        </w:r>
        <w:r w:rsidDel="003F4138">
          <w:rPr>
            <w:lang w:val="en-US"/>
          </w:rPr>
          <w:delText>, however a non-EC user will not have EASDF, and thus it will have a direct contact to a DNS resolver</w:delText>
        </w:r>
      </w:del>
      <w:ins w:id="3" w:author="Ericsson-MH3" w:date="2021-05-25T11:31:00Z">
        <w:r w:rsidR="003F4138">
          <w:rPr>
            <w:lang w:val="en-US"/>
          </w:rPr>
          <w:t>This should be an implementation option.</w:t>
        </w:r>
      </w:ins>
      <w:r>
        <w:rPr>
          <w:lang w:val="en-US"/>
        </w:rPr>
        <w:t>.</w:t>
      </w:r>
    </w:p>
    <w:p w14:paraId="2692FBCB" w14:textId="372AB06C" w:rsidR="00B45359" w:rsidRDefault="00B45359" w:rsidP="00B45359">
      <w:pPr>
        <w:pStyle w:val="Heading1"/>
      </w:pPr>
      <w:r>
        <w:t>2</w:t>
      </w:r>
      <w:r>
        <w:tab/>
        <w:t>Proposal</w:t>
      </w:r>
    </w:p>
    <w:p w14:paraId="3433B563" w14:textId="0812463B" w:rsidR="003E3520" w:rsidRDefault="00BC7FE7" w:rsidP="00BD76B3">
      <w:r>
        <w:t>The discussion above is reflected below in proposed changes</w:t>
      </w:r>
    </w:p>
    <w:p w14:paraId="53BEC3A8" w14:textId="7719EF56" w:rsidR="00B45359" w:rsidRDefault="00B45359" w:rsidP="00B45359"/>
    <w:tbl>
      <w:tblPr>
        <w:tblStyle w:val="TableGrid"/>
        <w:tblW w:w="0" w:type="auto"/>
        <w:tblLook w:val="04A0" w:firstRow="1" w:lastRow="0" w:firstColumn="1" w:lastColumn="0" w:noHBand="0" w:noVBand="1"/>
      </w:tblPr>
      <w:tblGrid>
        <w:gridCol w:w="9629"/>
      </w:tblGrid>
      <w:tr w:rsidR="00B45359" w14:paraId="35EC32DF" w14:textId="77777777" w:rsidTr="00B45359">
        <w:tc>
          <w:tcPr>
            <w:tcW w:w="9629" w:type="dxa"/>
            <w:tcBorders>
              <w:top w:val="single" w:sz="4" w:space="0" w:color="FF0000"/>
              <w:left w:val="single" w:sz="4" w:space="0" w:color="FF0000"/>
              <w:bottom w:val="single" w:sz="4" w:space="0" w:color="FF0000"/>
              <w:right w:val="single" w:sz="4" w:space="0" w:color="FF0000"/>
            </w:tcBorders>
          </w:tcPr>
          <w:p w14:paraId="10B975E3" w14:textId="7D7ABA06" w:rsidR="00B45359" w:rsidRPr="00B45359" w:rsidRDefault="00B45359" w:rsidP="00B45359">
            <w:pPr>
              <w:jc w:val="center"/>
              <w:rPr>
                <w:rFonts w:ascii="Ericsson Hilda" w:hAnsi="Ericsson Hilda"/>
              </w:rPr>
            </w:pPr>
            <w:bookmarkStart w:id="4" w:name="_Hlk70590948"/>
            <w:r w:rsidRPr="00B45359">
              <w:rPr>
                <w:rFonts w:ascii="Ericsson Hilda" w:hAnsi="Ericsson Hilda"/>
                <w:color w:val="FF0000"/>
                <w:sz w:val="32"/>
                <w:szCs w:val="32"/>
              </w:rPr>
              <w:t>Start Changes</w:t>
            </w:r>
          </w:p>
        </w:tc>
      </w:tr>
      <w:bookmarkEnd w:id="4"/>
    </w:tbl>
    <w:p w14:paraId="1A4B6AB9" w14:textId="3ADDFDD4" w:rsidR="00B45359" w:rsidRDefault="00B45359" w:rsidP="00B45359"/>
    <w:p w14:paraId="6B51DDB6" w14:textId="77777777" w:rsidR="00B45359" w:rsidRDefault="00B45359" w:rsidP="00B45359">
      <w:pPr>
        <w:pStyle w:val="Heading5"/>
      </w:pPr>
      <w:bookmarkStart w:id="5" w:name="_Toc66367646"/>
      <w:bookmarkStart w:id="6" w:name="_Toc66367709"/>
      <w:bookmarkStart w:id="7" w:name="_Toc69743770"/>
      <w:bookmarkStart w:id="8" w:name="_Toc69743917"/>
      <w:r>
        <w:t>6.2.3.2.2</w:t>
      </w:r>
      <w:r>
        <w:tab/>
        <w:t>EAS Discovery Procedure with EASDF</w:t>
      </w:r>
      <w:bookmarkEnd w:id="5"/>
      <w:bookmarkEnd w:id="6"/>
      <w:bookmarkEnd w:id="7"/>
      <w:bookmarkEnd w:id="8"/>
    </w:p>
    <w:p w14:paraId="3EB39085" w14:textId="77777777" w:rsidR="00B45359" w:rsidRDefault="00B45359" w:rsidP="00B45359">
      <w:r>
        <w:t>For the case that the UE DNS Query is to be handled by EASDF, the following applies.</w:t>
      </w:r>
    </w:p>
    <w:p w14:paraId="09BC0C78" w14:textId="77777777" w:rsidR="00B45359" w:rsidRDefault="00B45359" w:rsidP="00B45359">
      <w:pPr>
        <w:pStyle w:val="B1"/>
      </w:pPr>
      <w:r w:rsidRPr="00363FEB">
        <w:t>-</w:t>
      </w:r>
      <w:r w:rsidRPr="00363FEB">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23.501[2]. The AF may update the information as described in clause 4.3.6.2 of TS 23.502[3].</w:t>
      </w:r>
    </w:p>
    <w:p w14:paraId="0E371C62" w14:textId="26EBC11C" w:rsidR="00B45359" w:rsidRDefault="00B45359" w:rsidP="00B45359">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t>the,</w:t>
      </w:r>
      <w:r w:rsidRPr="00EC5190">
        <w:rPr>
          <w:lang w:eastAsia="zh-CN"/>
        </w:rPr>
        <w:t xml:space="preserve"> </w:t>
      </w:r>
      <w:r>
        <w:t xml:space="preserve">and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73488555" w14:textId="77777777" w:rsidR="00B45359" w:rsidRPr="008301D7" w:rsidRDefault="00B45359" w:rsidP="00B45359">
      <w:pPr>
        <w:pStyle w:val="B2"/>
      </w:pPr>
      <w:r w:rsidRPr="008301D7">
        <w:lastRenderedPageBreak/>
        <w:t>-</w:t>
      </w:r>
      <w:r w:rsidRPr="008301D7">
        <w:tab/>
        <w:t>Precedence of the DNS message handling rule</w:t>
      </w:r>
    </w:p>
    <w:p w14:paraId="403014C0" w14:textId="77777777" w:rsidR="00B45359" w:rsidRPr="008301D7" w:rsidRDefault="00B45359" w:rsidP="00B45359">
      <w:pPr>
        <w:pStyle w:val="B2"/>
      </w:pPr>
      <w:r w:rsidRPr="008301D7">
        <w:t>-</w:t>
      </w:r>
      <w:r w:rsidRPr="008301D7">
        <w:tab/>
        <w:t xml:space="preserve">DNS message detection template (includes at least one of the following): </w:t>
      </w:r>
    </w:p>
    <w:p w14:paraId="0F98E1CB" w14:textId="77777777" w:rsidR="00B45359" w:rsidRDefault="00B45359" w:rsidP="00B45359">
      <w:pPr>
        <w:pStyle w:val="B3"/>
      </w:pPr>
      <w:r>
        <w:t>-</w:t>
      </w:r>
      <w:r>
        <w:tab/>
        <w:t>DNS message type = DNS Query or DNS Response</w:t>
      </w:r>
    </w:p>
    <w:p w14:paraId="771AECA1" w14:textId="77777777" w:rsidR="00B45359" w:rsidRDefault="00B45359" w:rsidP="00B45359">
      <w:pPr>
        <w:pStyle w:val="B4"/>
      </w:pPr>
      <w:r>
        <w:t>-</w:t>
      </w:r>
      <w:r>
        <w:tab/>
        <w:t>If DNS message type = DNS Query</w:t>
      </w:r>
    </w:p>
    <w:p w14:paraId="5EF4CC0E" w14:textId="77777777" w:rsidR="00B45359" w:rsidRDefault="00B45359" w:rsidP="00B45359">
      <w:pPr>
        <w:pStyle w:val="B4"/>
      </w:pPr>
      <w:r>
        <w:tab/>
        <w:t>-</w:t>
      </w:r>
      <w:r>
        <w:tab/>
        <w:t xml:space="preserve">Source IP address (i.e. UE IP address) </w:t>
      </w:r>
    </w:p>
    <w:p w14:paraId="704520C1" w14:textId="77777777" w:rsidR="00B45359" w:rsidRDefault="00B45359" w:rsidP="00B45359">
      <w:pPr>
        <w:pStyle w:val="B4"/>
      </w:pPr>
      <w:r>
        <w:tab/>
      </w:r>
      <w:r>
        <w:tab/>
        <w:t>-</w:t>
      </w:r>
      <w:r>
        <w:tab/>
        <w:t>Array of (FQDN ranges)</w:t>
      </w:r>
    </w:p>
    <w:p w14:paraId="27068CFE" w14:textId="77777777" w:rsidR="00B45359" w:rsidRDefault="00B45359" w:rsidP="00B45359">
      <w:pPr>
        <w:pStyle w:val="B4"/>
      </w:pPr>
      <w:r>
        <w:t>-</w:t>
      </w:r>
      <w:r>
        <w:tab/>
        <w:t>If DNS message type = DNS Response</w:t>
      </w:r>
    </w:p>
    <w:p w14:paraId="39A9D8FD" w14:textId="1C7EEDF9" w:rsidR="001F667B" w:rsidRDefault="00B45359" w:rsidP="00F51035">
      <w:pPr>
        <w:pStyle w:val="B4"/>
      </w:pPr>
      <w:r>
        <w:tab/>
        <w:t>-</w:t>
      </w:r>
      <w:r>
        <w:tab/>
        <w:t>Array of FQDN ranges and/or array of EAS IP address ranges</w:t>
      </w:r>
    </w:p>
    <w:p w14:paraId="75793E7C" w14:textId="77777777" w:rsidR="00B45359" w:rsidRDefault="00B45359" w:rsidP="00B45359">
      <w:pPr>
        <w:pStyle w:val="NO"/>
      </w:pPr>
      <w:r>
        <w:t>NOTE 1:</w:t>
      </w:r>
      <w:r>
        <w:tab/>
        <w:t>For DNS message type = Query, the UE IP address provided at DNS context creation is considered if not provided explicitly as part of the template.</w:t>
      </w:r>
    </w:p>
    <w:p w14:paraId="475F1302" w14:textId="29BFC43E" w:rsidR="00B45359" w:rsidRDefault="00B45359" w:rsidP="00B45359">
      <w:pPr>
        <w:pStyle w:val="B2"/>
      </w:pPr>
      <w:r>
        <w:t>-</w:t>
      </w:r>
      <w:r>
        <w:tab/>
        <w:t>Action(s) (includes at least one action) the possible actions include:</w:t>
      </w:r>
    </w:p>
    <w:p w14:paraId="25690639" w14:textId="3CD85969" w:rsidR="00B45359" w:rsidRDefault="00B45359" w:rsidP="00B45359">
      <w:pPr>
        <w:pStyle w:val="B3"/>
      </w:pPr>
      <w:r>
        <w:t>-</w:t>
      </w:r>
      <w:r>
        <w:tab/>
        <w:t>Report DNS message content to SMF</w:t>
      </w:r>
    </w:p>
    <w:p w14:paraId="49209205" w14:textId="14FCE0BF" w:rsidR="00B45359" w:rsidRDefault="00B45359" w:rsidP="00B45359">
      <w:pPr>
        <w:pStyle w:val="B3"/>
      </w:pPr>
      <w:r>
        <w:t>-</w:t>
      </w:r>
      <w:r>
        <w:tab/>
        <w:t xml:space="preserve">Send the DNS message to a preconfigured DNS server/resolver or an indicated DNS server as following (The indicated DNS server is included in the DNS handling rule): </w:t>
      </w:r>
    </w:p>
    <w:p w14:paraId="018EB771" w14:textId="79E71B98" w:rsidR="00B45359" w:rsidRDefault="00B45359" w:rsidP="00B45359">
      <w:pPr>
        <w:pStyle w:val="B4"/>
      </w:pPr>
      <w:r>
        <w:t>-</w:t>
      </w:r>
      <w:r>
        <w:tab/>
        <w:t>Including the information to build optional ECS option in the DNS message (The information for the EASDF to build the ECS option is included in the DNS handling rule)</w:t>
      </w:r>
    </w:p>
    <w:p w14:paraId="5B20138F" w14:textId="28230D36" w:rsidR="00B45359" w:rsidRDefault="00B45359" w:rsidP="00B45359">
      <w:pPr>
        <w:pStyle w:val="EditorsNote"/>
      </w:pPr>
      <w:r>
        <w:t>Editor’s Notes:</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789B46EA" w14:textId="1AD22610" w:rsidR="00B45359" w:rsidRDefault="00B45359" w:rsidP="00B45359">
      <w:pPr>
        <w:pStyle w:val="B4"/>
      </w:pPr>
      <w:r>
        <w:t>-</w:t>
      </w:r>
      <w:r>
        <w:tab/>
        <w:t xml:space="preserve">Replacement of the DNS message target address with the indicated DNS Server Address; if no DNS Server Address is provided  by the SMF, then the EASDF is to forward the DNS message to a locally preconfigured DNS server/resolver. </w:t>
      </w:r>
    </w:p>
    <w:p w14:paraId="77FC6EDF" w14:textId="30E99BB9" w:rsidR="00B45359" w:rsidRDefault="00B45359" w:rsidP="00B45359">
      <w:pPr>
        <w:pStyle w:val="B3"/>
      </w:pPr>
      <w:r>
        <w:t>-</w:t>
      </w:r>
      <w:r>
        <w:tab/>
        <w:t>Buffer the DNS message and report DNS message content to the SMF</w:t>
      </w:r>
    </w:p>
    <w:p w14:paraId="2A36688F" w14:textId="0CB964A3" w:rsidR="00B45359" w:rsidRDefault="00B45359" w:rsidP="00B45359">
      <w:pPr>
        <w:pStyle w:val="B3"/>
      </w:pPr>
      <w:r>
        <w:t>-</w:t>
      </w:r>
      <w:r>
        <w:tab/>
        <w:t>Send the buffered DNS response message to UE.</w:t>
      </w:r>
    </w:p>
    <w:p w14:paraId="0456000F" w14:textId="19F153E9" w:rsidR="00B45359" w:rsidDel="007A5762" w:rsidRDefault="00B45359" w:rsidP="00B45359">
      <w:pPr>
        <w:rPr>
          <w:del w:id="9" w:author="Ericsson-MH3" w:date="2021-05-03T10:12:00Z"/>
        </w:rPr>
      </w:pPr>
      <w:del w:id="10" w:author="Ericsson-MH3" w:date="2021-05-03T10:12:00Z">
        <w:r w:rsidDel="007A5762">
          <w:delText>When the EASDF forwards a DNS request, it shall always ensure it receives the DNS answer (putting its own address as the source of the request)</w:delText>
        </w:r>
      </w:del>
      <w:ins w:id="11" w:author="Ericsson-MH4" w:date="2021-05-25T11:33:00Z">
        <w:r w:rsidR="003F4138">
          <w:t>EASDF may use its own address as source address to en</w:t>
        </w:r>
      </w:ins>
      <w:ins w:id="12" w:author="Ericsson-MH4" w:date="2021-05-25T11:34:00Z">
        <w:r w:rsidR="003F4138">
          <w:t>sure it receives DNS responses.</w:t>
        </w:r>
      </w:ins>
    </w:p>
    <w:p w14:paraId="724CE536" w14:textId="77777777" w:rsidR="00B45359" w:rsidRDefault="00B45359" w:rsidP="00B45359">
      <w:r>
        <w:t>The SMF may use following information to create DNS message handling rules associated with a PDU session:</w:t>
      </w:r>
    </w:p>
    <w:p w14:paraId="0B023771" w14:textId="77777777" w:rsidR="00B45359" w:rsidRPr="008301D7" w:rsidRDefault="00B45359" w:rsidP="00B45359">
      <w:pPr>
        <w:pStyle w:val="B1"/>
      </w:pPr>
      <w:r w:rsidRPr="008301D7">
        <w:t>-</w:t>
      </w:r>
      <w:r w:rsidRPr="008301D7">
        <w:tab/>
        <w:t>Local configuration associated with the (DNN, S-NSSAI) of the PDU Session, and/or</w:t>
      </w:r>
    </w:p>
    <w:p w14:paraId="6F159009" w14:textId="77777777" w:rsidR="00B45359" w:rsidRPr="00866B33" w:rsidRDefault="00B45359" w:rsidP="00B45359">
      <w:pPr>
        <w:pStyle w:val="B1"/>
      </w:pPr>
      <w:r w:rsidRPr="00866B33">
        <w:t>-</w:t>
      </w:r>
      <w:r w:rsidRPr="00866B33">
        <w:tab/>
        <w:t>EAS deployment information provided by the AF, and/or</w:t>
      </w:r>
    </w:p>
    <w:p w14:paraId="2943ACFF" w14:textId="77777777" w:rsidR="00B45359" w:rsidRPr="00866B33" w:rsidRDefault="00B45359" w:rsidP="00B45359">
      <w:pPr>
        <w:pStyle w:val="B1"/>
      </w:pPr>
      <w:r w:rsidRPr="00866B33">
        <w:t>-</w:t>
      </w:r>
      <w:r w:rsidRPr="00866B33">
        <w:tab/>
        <w:t>Information derived from the UE location such as candidate L-PSA (s).</w:t>
      </w:r>
    </w:p>
    <w:p w14:paraId="245072B4" w14:textId="77777777" w:rsidR="00B45359" w:rsidRPr="008301D7" w:rsidRDefault="00B45359" w:rsidP="00B45359">
      <w:pPr>
        <w:pStyle w:val="B1"/>
      </w:pPr>
      <w:r w:rsidRPr="00212B9C">
        <w:t>-</w:t>
      </w:r>
      <w:r>
        <w:tab/>
      </w:r>
      <w:r w:rsidRPr="008301D7">
        <w:t>PDU Session information, like PDU Session L-PSA(s) and ULCL/BP</w:t>
      </w:r>
    </w:p>
    <w:p w14:paraId="3D4D227B" w14:textId="77777777" w:rsidR="00B45359" w:rsidRDefault="00B45359" w:rsidP="00B45359">
      <w:pPr>
        <w:pStyle w:val="NO"/>
      </w:pPr>
      <w:r>
        <w:t>NOTE 2:</w:t>
      </w:r>
      <w:r>
        <w:tab/>
        <w:t>For example, the SMF can derive the IP address for ECS based on the N6 IP address(es) associated with serving L-PSA(s) locally configured or in the NRF.</w:t>
      </w:r>
    </w:p>
    <w:p w14:paraId="17299DAE" w14:textId="29ED6882" w:rsidR="0035723F" w:rsidRDefault="00B45359" w:rsidP="00F51035">
      <w:pPr>
        <w:pStyle w:val="NO"/>
      </w:pPr>
      <w:r>
        <w:t>NOTE 3:</w:t>
      </w:r>
      <w:r>
        <w:tab/>
        <w:t>Providing in DNS ECS option an IP address associated with the L-PSA UPF protects the privacy of the (IP address of the) UE.</w:t>
      </w:r>
    </w:p>
    <w:p w14:paraId="0B81843C" w14:textId="23FF354E" w:rsidR="00B45359" w:rsidRDefault="00B45359" w:rsidP="00B45359">
      <w:pPr>
        <w:pStyle w:val="B1"/>
      </w:pPr>
      <w:r w:rsidRPr="003E6303">
        <w:lastRenderedPageBreak/>
        <w:t>-</w:t>
      </w:r>
      <w:r w:rsidRPr="003E6303">
        <w:tab/>
        <w:t>If the FQDN in a DNS Query matches the FQDN(s) provided by the SMF, based on instructions by SMF, one of the following options is executed by the EASDF:</w:t>
      </w:r>
    </w:p>
    <w:p w14:paraId="02BAAD5E" w14:textId="4FA512E6" w:rsidR="00B45359" w:rsidRPr="00E86401" w:rsidRDefault="00B45359" w:rsidP="00B45359">
      <w:pPr>
        <w:pStyle w:val="B2"/>
        <w:rPr>
          <w:lang w:val="en-US" w:eastAsia="zh-CN"/>
        </w:rPr>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ECS option, and sends the DNS Response to the EASDF.</w:t>
      </w:r>
    </w:p>
    <w:p w14:paraId="4E99B222" w14:textId="7401B313" w:rsidR="00B45359" w:rsidRDefault="00B45359" w:rsidP="00B45359">
      <w:pPr>
        <w:pStyle w:val="B2"/>
      </w:pPr>
      <w:r>
        <w:t>-</w:t>
      </w:r>
      <w:r>
        <w:tab/>
        <w:t>Option B: The EASDF sends the DNS Query message to a Local DNS server which is responsible for resolving the FQDN</w:t>
      </w:r>
      <w:r w:rsidDel="00866B33">
        <w:t xml:space="preserve"> </w:t>
      </w:r>
      <w:r>
        <w:t>within the corresponding Local DN. The EASDF receives the DNS Response message from the Local DNS server.</w:t>
      </w:r>
    </w:p>
    <w:p w14:paraId="7953AB07" w14:textId="77777777" w:rsidR="00B45359" w:rsidRDefault="00B45359" w:rsidP="00B45359">
      <w:pPr>
        <w:pStyle w:val="NO"/>
      </w:pPr>
      <w:r>
        <w:t>NOTE 4:</w:t>
      </w:r>
      <w:r>
        <w:tab/>
        <w:t>Option B does not support the scenario where the EASDF has no direct connectivity with the local DNS servers.</w:t>
      </w:r>
    </w:p>
    <w:p w14:paraId="19D512DF" w14:textId="06B24D54" w:rsidR="00B45359" w:rsidRDefault="00B45359" w:rsidP="00B45359">
      <w:pPr>
        <w:pStyle w:val="B1"/>
      </w:pPr>
      <w:r>
        <w:tab/>
      </w:r>
      <w:r w:rsidRPr="006D7ACA">
        <w:t>T</w:t>
      </w:r>
      <w:r>
        <w:t>he SMF instructions for a matching FQDN may as well indicate EASDF to contact SMF. SMF then provides the EASDF with a DNS message handling rule.</w:t>
      </w:r>
    </w:p>
    <w:p w14:paraId="1E41BB12" w14:textId="003FC5F5" w:rsidR="00B45359" w:rsidRDefault="00B45359" w:rsidP="00B45359">
      <w:pPr>
        <w:pStyle w:val="B1"/>
      </w:pPr>
      <w:r>
        <w:t>-</w:t>
      </w:r>
      <w:r>
        <w:tab/>
        <w:t>If the DNS Query from the UE does not match a DNS message handling rules set by the SMF, then the EASDF may simply forward the DNS Query towards a preconfigured DNS server/resolver for DNS resolution.</w:t>
      </w:r>
    </w:p>
    <w:p w14:paraId="5AB27502" w14:textId="1810C9F5" w:rsidR="00B45359" w:rsidRDefault="00B45359" w:rsidP="00B45359">
      <w:pPr>
        <w:pStyle w:val="B1"/>
      </w:pPr>
      <w:r>
        <w:t>-</w:t>
      </w:r>
      <w:r>
        <w:tab/>
        <w:t>When the EASDF receives a DNS Response message, the EASDF may notify the EAS information (i.e.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w:t>
      </w:r>
      <w:r w:rsidRPr="003E6303">
        <w:t>]</w:t>
      </w:r>
      <w:r w:rsidRPr="003E6303" w:rsidDel="00813499">
        <w:t xml:space="preserve"> </w:t>
      </w:r>
      <w:r>
        <w:t>based on the Notification.</w:t>
      </w:r>
    </w:p>
    <w:p w14:paraId="0B3FB4E8" w14:textId="139DC522" w:rsidR="00B45359" w:rsidRDefault="00B45359" w:rsidP="00F51035">
      <w:pPr>
        <w:pStyle w:val="B1"/>
      </w:pPr>
      <w: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86401">
        <w:t>be preconfigured into the SMF</w:t>
      </w:r>
      <w:r w:rsidRPr="006A7080">
        <w:t>.</w:t>
      </w:r>
      <w:r>
        <w:t xml:space="preserve"> The DNS configuration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 23.502 [3]</w:t>
      </w:r>
      <w:r>
        <w:t>.. After the UE mobility, if the provided Information for ECS option or the Local DNS server address needs be updated, the SMF may send an update to DNS message forwarding rules to the EASDF.</w:t>
      </w:r>
    </w:p>
    <w:p w14:paraId="260BE054" w14:textId="77777777" w:rsidR="00B45359" w:rsidRDefault="00B45359" w:rsidP="00B45359">
      <w:pPr>
        <w:pStyle w:val="EditorsNote"/>
      </w:pPr>
      <w:r>
        <w:t>Editor's note:</w:t>
      </w:r>
      <w:r>
        <w:tab/>
        <w:t>The sentence above means that the EASDF gets the FQDN(s) from SMF. How the SMF getting the ECS option needs to be clarified.</w:t>
      </w:r>
    </w:p>
    <w:p w14:paraId="6E66A621" w14:textId="6A75EAB1" w:rsidR="000C277E" w:rsidDel="003F4138" w:rsidRDefault="007A5762" w:rsidP="00B45359">
      <w:pPr>
        <w:rPr>
          <w:ins w:id="13" w:author="Ericsson-MH3" w:date="2021-05-04T10:17:00Z"/>
          <w:del w:id="14" w:author="Ericsson-MH4" w:date="2021-05-25T11:32:00Z"/>
        </w:rPr>
      </w:pPr>
      <w:ins w:id="15" w:author="Ericsson-MH3" w:date="2021-05-03T10:13:00Z">
        <w:del w:id="16" w:author="Ericsson-MH4" w:date="2021-05-25T11:32:00Z">
          <w:r w:rsidDel="003F4138">
            <w:delText xml:space="preserve">EASDF uses the UE IP address </w:delText>
          </w:r>
        </w:del>
      </w:ins>
      <w:ins w:id="17" w:author="Ericsson-MH3" w:date="2021-05-03T10:14:00Z">
        <w:del w:id="18" w:author="Ericsson-MH4" w:date="2021-05-25T11:32:00Z">
          <w:r w:rsidDel="003F4138">
            <w:delText>as source address</w:delText>
          </w:r>
        </w:del>
      </w:ins>
      <w:ins w:id="19" w:author="Ericsson-MH3" w:date="2021-05-03T10:26:00Z">
        <w:del w:id="20" w:author="Ericsson-MH4" w:date="2021-05-25T11:32:00Z">
          <w:r w:rsidR="00FF0722" w:rsidDel="003F4138">
            <w:delText xml:space="preserve"> for DNS queries</w:delText>
          </w:r>
        </w:del>
      </w:ins>
      <w:ins w:id="21" w:author="Ericsson-MH3" w:date="2021-05-03T10:14:00Z">
        <w:del w:id="22" w:author="Ericsson-MH4" w:date="2021-05-25T11:32:00Z">
          <w:r w:rsidDel="003F4138">
            <w:delText xml:space="preserve"> </w:delText>
          </w:r>
        </w:del>
      </w:ins>
      <w:ins w:id="23" w:author="Ericsson-MH3" w:date="2021-05-03T10:13:00Z">
        <w:del w:id="24" w:author="Ericsson-MH4" w:date="2021-05-25T11:32:00Z">
          <w:r w:rsidDel="003F4138">
            <w:delText>towards the DNS resolver</w:delText>
          </w:r>
        </w:del>
      </w:ins>
      <w:ins w:id="25" w:author="Ericsson-MH3" w:date="2021-05-03T10:14:00Z">
        <w:del w:id="26" w:author="Ericsson-MH4" w:date="2021-05-25T11:32:00Z">
          <w:r w:rsidR="00DF1ECD" w:rsidDel="003F4138">
            <w:delText xml:space="preserve">. </w:delText>
          </w:r>
        </w:del>
      </w:ins>
      <w:ins w:id="27" w:author="Ericsson-MH3" w:date="2021-05-03T10:15:00Z">
        <w:del w:id="28" w:author="Ericsson-MH4" w:date="2021-05-25T11:32:00Z">
          <w:r w:rsidR="00DF1ECD" w:rsidDel="003F4138">
            <w:delText xml:space="preserve">If </w:delText>
          </w:r>
        </w:del>
      </w:ins>
      <w:ins w:id="29" w:author="Ericsson-MH3" w:date="2021-05-03T10:26:00Z">
        <w:del w:id="30" w:author="Ericsson-MH4" w:date="2021-05-25T11:32:00Z">
          <w:r w:rsidR="00FF0722" w:rsidDel="003F4138">
            <w:delText xml:space="preserve">SMF has installed DNS handlig rules for </w:delText>
          </w:r>
        </w:del>
      </w:ins>
      <w:ins w:id="31" w:author="Ericsson-MH3" w:date="2021-05-03T10:15:00Z">
        <w:del w:id="32" w:author="Ericsson-MH4" w:date="2021-05-25T11:32:00Z">
          <w:r w:rsidR="00DF1ECD" w:rsidDel="003F4138">
            <w:delText xml:space="preserve">DNS responses, the SMF installs a </w:delText>
          </w:r>
        </w:del>
      </w:ins>
      <w:ins w:id="33" w:author="Ericsson-MH3" w:date="2021-05-03T10:20:00Z">
        <w:del w:id="34" w:author="Ericsson-MH4" w:date="2021-05-25T11:32:00Z">
          <w:r w:rsidR="00DF1ECD" w:rsidDel="003F4138">
            <w:delText xml:space="preserve">forwarding rule for </w:delText>
          </w:r>
        </w:del>
      </w:ins>
      <w:ins w:id="35" w:author="Ericsson-MH3" w:date="2021-05-03T10:19:00Z">
        <w:del w:id="36" w:author="Ericsson-MH4" w:date="2021-05-25T11:32:00Z">
          <w:r w:rsidR="00DF1ECD" w:rsidDel="003F4138">
            <w:delText>DNS respo</w:delText>
          </w:r>
        </w:del>
      </w:ins>
      <w:ins w:id="37" w:author="Ericsson-MH3" w:date="2021-05-03T10:22:00Z">
        <w:del w:id="38" w:author="Ericsson-MH4" w:date="2021-05-25T11:32:00Z">
          <w:r w:rsidR="00DF1ECD" w:rsidDel="003F4138">
            <w:delText>n</w:delText>
          </w:r>
        </w:del>
      </w:ins>
      <w:ins w:id="39" w:author="Ericsson-MH3" w:date="2021-05-03T10:19:00Z">
        <w:del w:id="40" w:author="Ericsson-MH4" w:date="2021-05-25T11:32:00Z">
          <w:r w:rsidR="00DF1ECD" w:rsidDel="003F4138">
            <w:delText>ses</w:delText>
          </w:r>
        </w:del>
      </w:ins>
      <w:ins w:id="41" w:author="Ericsson-MH3" w:date="2021-05-03T10:27:00Z">
        <w:del w:id="42" w:author="Ericsson-MH4" w:date="2021-05-25T11:32:00Z">
          <w:r w:rsidR="00FF0722" w:rsidDel="003F4138">
            <w:delText xml:space="preserve"> jn UPF</w:delText>
          </w:r>
        </w:del>
      </w:ins>
      <w:ins w:id="43" w:author="Ericsson-MH3" w:date="2021-05-03T10:20:00Z">
        <w:del w:id="44" w:author="Ericsson-MH4" w:date="2021-05-25T11:32:00Z">
          <w:r w:rsidR="00DF1ECD" w:rsidDel="003F4138">
            <w:delText>. When</w:delText>
          </w:r>
        </w:del>
      </w:ins>
      <w:ins w:id="45" w:author="Ericsson-MH3" w:date="2021-05-03T10:21:00Z">
        <w:del w:id="46" w:author="Ericsson-MH4" w:date="2021-05-25T11:32:00Z">
          <w:r w:rsidR="00DF1ECD" w:rsidDel="003F4138">
            <w:delText xml:space="preserve"> a DNS response is received in UPF and a forwarding rule is </w:delText>
          </w:r>
        </w:del>
      </w:ins>
      <w:ins w:id="47" w:author="Ericsson-MH3" w:date="2021-05-03T10:22:00Z">
        <w:del w:id="48" w:author="Ericsson-MH4" w:date="2021-05-25T11:32:00Z">
          <w:r w:rsidR="00DF1ECD" w:rsidDel="003F4138">
            <w:delText>inserted</w:delText>
          </w:r>
        </w:del>
      </w:ins>
      <w:ins w:id="49" w:author="Ericsson-MH3" w:date="2021-05-03T10:23:00Z">
        <w:del w:id="50" w:author="Ericsson-MH4" w:date="2021-05-25T11:32:00Z">
          <w:r w:rsidR="00DF1ECD" w:rsidDel="003F4138">
            <w:delText xml:space="preserve"> in</w:delText>
          </w:r>
        </w:del>
      </w:ins>
      <w:ins w:id="51" w:author="Ericsson-MH3" w:date="2021-05-03T10:22:00Z">
        <w:del w:id="52" w:author="Ericsson-MH4" w:date="2021-05-25T11:32:00Z">
          <w:r w:rsidR="00DF1ECD" w:rsidDel="003F4138">
            <w:delText xml:space="preserve"> the UPF</w:delText>
          </w:r>
        </w:del>
      </w:ins>
      <w:ins w:id="53" w:author="Ericsson-MH3" w:date="2021-05-03T10:23:00Z">
        <w:del w:id="54" w:author="Ericsson-MH4" w:date="2021-05-25T11:32:00Z">
          <w:r w:rsidR="00DF1ECD" w:rsidDel="003F4138">
            <w:delText xml:space="preserve">, the UPF </w:delText>
          </w:r>
        </w:del>
      </w:ins>
      <w:ins w:id="55" w:author="Ericsson-MH3" w:date="2021-05-03T10:22:00Z">
        <w:del w:id="56" w:author="Ericsson-MH4" w:date="2021-05-25T11:32:00Z">
          <w:r w:rsidR="00DF1ECD" w:rsidDel="003F4138">
            <w:delText>sends the DNS response via a tunnel to EASDF</w:delText>
          </w:r>
        </w:del>
      </w:ins>
      <w:ins w:id="57" w:author="Ericsson-MH3" w:date="2021-05-03T10:27:00Z">
        <w:del w:id="58" w:author="Ericsson-MH4" w:date="2021-05-25T11:32:00Z">
          <w:r w:rsidR="00FF0722" w:rsidDel="003F4138">
            <w:delText xml:space="preserve"> for further processing.</w:delText>
          </w:r>
        </w:del>
      </w:ins>
    </w:p>
    <w:p w14:paraId="6855B008" w14:textId="135681E8" w:rsidR="000C277E" w:rsidDel="003F4138" w:rsidRDefault="00CC3F67" w:rsidP="00A81456">
      <w:pPr>
        <w:pStyle w:val="NO"/>
        <w:rPr>
          <w:ins w:id="59" w:author="Ericsson-MH3" w:date="2021-05-04T10:17:00Z"/>
          <w:del w:id="60" w:author="Ericsson-MH4" w:date="2021-05-25T11:32:00Z"/>
        </w:rPr>
      </w:pPr>
      <w:ins w:id="61" w:author="Ericsson-MH3" w:date="2021-05-04T11:09:00Z">
        <w:del w:id="62" w:author="Ericsson-MH4" w:date="2021-05-25T11:32:00Z">
          <w:r w:rsidDel="003F4138">
            <w:delText>NOTE </w:delText>
          </w:r>
        </w:del>
      </w:ins>
      <w:ins w:id="63" w:author="Ericsson-MH3" w:date="2021-05-04T11:10:00Z">
        <w:del w:id="64" w:author="Ericsson-MH4" w:date="2021-05-25T11:32:00Z">
          <w:r w:rsidDel="003F4138">
            <w:delText>5:</w:delText>
          </w:r>
          <w:r w:rsidDel="003F4138">
            <w:tab/>
            <w:delText>If the UE source IP addresses needs to be anonymous then</w:delText>
          </w:r>
          <w:r w:rsidR="00D77B1E" w:rsidDel="003F4138">
            <w:delText xml:space="preserve"> a NAT</w:delText>
          </w:r>
        </w:del>
      </w:ins>
      <w:ins w:id="65" w:author="Ericsson-MH3" w:date="2021-05-04T11:11:00Z">
        <w:del w:id="66" w:author="Ericsson-MH4" w:date="2021-05-25T11:32:00Z">
          <w:r w:rsidR="00D77B1E" w:rsidDel="003F4138">
            <w:delText xml:space="preserve"> or equal can be </w:delText>
          </w:r>
          <w:r w:rsidR="00253185" w:rsidDel="003F4138">
            <w:delText>inserted between the EASDF and DNS server.</w:delText>
          </w:r>
        </w:del>
      </w:ins>
    </w:p>
    <w:p w14:paraId="30A9CB43" w14:textId="566B5347" w:rsidR="00B45359" w:rsidRDefault="00B45359" w:rsidP="00B45359">
      <w:r>
        <w:t>Once the UL CL/BP and L-PSA have been inserted, the SMF may decide that the DNS messages for the FQDN are to be handled by local DNS resolver/server from now on. This option is further described in clause 6.2.3.2.3.</w:t>
      </w:r>
    </w:p>
    <w:p w14:paraId="7CE78D85" w14:textId="5A664C1E" w:rsidR="00B45359" w:rsidRDefault="00B45359" w:rsidP="00B45359">
      <w:pPr>
        <w:pStyle w:val="TH"/>
        <w:rPr>
          <w:noProof/>
        </w:rPr>
      </w:pPr>
      <w:r w:rsidRPr="00BF4803">
        <w:rPr>
          <w:noProof/>
        </w:rPr>
        <w:object w:dxaOrig="8400" w:dyaOrig="9900" w14:anchorId="7695C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8pt;height:495pt" o:ole="">
            <v:imagedata r:id="rId8" o:title=""/>
          </v:shape>
          <o:OLEObject Type="Embed" ProgID="Visio.Drawing.15" ShapeID="_x0000_i1025" DrawAspect="Content" ObjectID="_1683447684" r:id="rId9"/>
        </w:object>
      </w:r>
    </w:p>
    <w:p w14:paraId="5A2D32C2" w14:textId="77777777" w:rsidR="00B45359" w:rsidRDefault="00B45359" w:rsidP="00B45359">
      <w:pPr>
        <w:pStyle w:val="TF"/>
      </w:pPr>
      <w:r w:rsidRPr="006D7ACA">
        <w:t>Figure 6.2.3.2.2-1: EAS discovery procedure with EASDF</w:t>
      </w:r>
    </w:p>
    <w:p w14:paraId="130117AB" w14:textId="77777777" w:rsidR="00B45359" w:rsidRDefault="00B45359" w:rsidP="00B45359">
      <w:pPr>
        <w:pStyle w:val="B1"/>
      </w:pPr>
      <w:r>
        <w:t>1.</w:t>
      </w:r>
      <w:r>
        <w:tab/>
        <w:t>UE sends PDU Session Establishment Request to the SMF as shown in step 1 of clause 4.3.2.2.1 of TS 23.502 [3].</w:t>
      </w:r>
    </w:p>
    <w:p w14:paraId="2BF5B0C5" w14:textId="77777777" w:rsidR="00B45359" w:rsidRDefault="00B45359" w:rsidP="00B45359">
      <w:pPr>
        <w:pStyle w:val="B1"/>
      </w:pPr>
      <w:r>
        <w:t>2.</w:t>
      </w:r>
      <w:r>
        <w:tab/>
        <w:t xml:space="preserve">During the PDU Session Establishment procedure, the SMF selects EASDF as described </w:t>
      </w:r>
      <w:r w:rsidRPr="007F4E0D">
        <w:t>clause</w:t>
      </w:r>
      <w:r>
        <w:t> </w:t>
      </w:r>
      <w:r w:rsidRPr="007F4E0D">
        <w:t>6.3</w:t>
      </w:r>
      <w:r>
        <w:t xml:space="preserve"> of TS 23.501 [2]. The SMF includes the IP address of the EASDF as DNS server in PDU Session Establishment Accept message as in step 11 of clause 4.3.2.2.1 of TS 23.502 [3]. The UE configures the EASDF as DNS server for that PDU Session.</w:t>
      </w:r>
    </w:p>
    <w:p w14:paraId="0B8B5182" w14:textId="77777777" w:rsidR="00B45359" w:rsidRDefault="00B45359" w:rsidP="00B45359">
      <w:pPr>
        <w:pStyle w:val="B1"/>
      </w:pPr>
      <w:r>
        <w:t>3.</w:t>
      </w:r>
      <w:r>
        <w:tab/>
        <w:t>The SMF invokes Neasdf_DNSContext_Create Request (UE IP address, DNN, callback UR</w:t>
      </w:r>
      <w:r w:rsidRPr="00A44866">
        <w:t>I</w:t>
      </w:r>
      <w:r>
        <w:t>, DNS message handling rules) to the selected EASDF.</w:t>
      </w:r>
    </w:p>
    <w:p w14:paraId="7AC296D4" w14:textId="77777777" w:rsidR="00B45359" w:rsidRDefault="00B45359" w:rsidP="00B45359">
      <w:pPr>
        <w:pStyle w:val="B1"/>
      </w:pPr>
      <w:r>
        <w:tab/>
        <w:t>This step is performed before step 11 of PDU Session Establishment procedure in clause 4.3.2.2.1 of TS 23.502 [3].</w:t>
      </w:r>
    </w:p>
    <w:p w14:paraId="16214279" w14:textId="2F659CD1" w:rsidR="00B45359" w:rsidRDefault="00B45359" w:rsidP="00B45359">
      <w:pPr>
        <w:pStyle w:val="B1"/>
      </w:pPr>
      <w:r>
        <w:tab/>
        <w:t>The EASDF creates a DNS context for the PDU Session, and stores the UE IP address, the callback URI and DNS message handling rule(s) into the context.</w:t>
      </w:r>
    </w:p>
    <w:p w14:paraId="14FFCE63" w14:textId="683DDD7F" w:rsidR="00B45359" w:rsidRDefault="00B45359" w:rsidP="00B45359">
      <w:pPr>
        <w:pStyle w:val="B1"/>
      </w:pPr>
      <w:r>
        <w:lastRenderedPageBreak/>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349D68CF" w14:textId="77777777" w:rsidR="00B45359" w:rsidRDefault="00B45359" w:rsidP="00B45359">
      <w:pPr>
        <w:pStyle w:val="B1"/>
      </w:pPr>
      <w:r>
        <w:t>4.</w:t>
      </w:r>
      <w:r>
        <w:tab/>
        <w:t>The EASDF invokes the service operation Neasdf_DNSContext_Create Response.</w:t>
      </w:r>
    </w:p>
    <w:p w14:paraId="15CA938F" w14:textId="77777777" w:rsidR="00B45359" w:rsidRDefault="00B45359" w:rsidP="00B45359">
      <w:pPr>
        <w:pStyle w:val="EditorsNote"/>
      </w:pPr>
      <w:r>
        <w:t>Editor's note:</w:t>
      </w:r>
      <w:r>
        <w:tab/>
        <w:t>How to guarantee that the UE uses the EASDF's IP address for the subsequent DSN Query in step 8 is FFS.</w:t>
      </w:r>
    </w:p>
    <w:p w14:paraId="178B9DEF" w14:textId="77777777" w:rsidR="00B45359" w:rsidRDefault="00B45359" w:rsidP="00B45359">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2368A27" w14:textId="77777777" w:rsidR="00B45359" w:rsidRDefault="00B45359" w:rsidP="00B45359">
      <w:pPr>
        <w:pStyle w:val="B1"/>
      </w:pPr>
      <w:r>
        <w:t>6.</w:t>
      </w:r>
      <w:r>
        <w:tab/>
        <w:t>The EASDF responds with Neasdf_DNSContext_Update Response.</w:t>
      </w:r>
    </w:p>
    <w:p w14:paraId="615EDA13" w14:textId="77777777" w:rsidR="00B45359" w:rsidRDefault="00B45359" w:rsidP="00B45359">
      <w:pPr>
        <w:pStyle w:val="B1"/>
      </w:pPr>
      <w:r>
        <w:t>7.</w:t>
      </w:r>
      <w:r>
        <w:tab/>
        <w:t>The UE sends DNS Query message to the EASDF.</w:t>
      </w:r>
    </w:p>
    <w:p w14:paraId="0EE0F7ED" w14:textId="609E276A" w:rsidR="00B45359" w:rsidRDefault="00B45359" w:rsidP="00B45359">
      <w:pPr>
        <w:pStyle w:val="B1"/>
      </w:pPr>
      <w:r>
        <w:t>8.</w:t>
      </w:r>
      <w:r>
        <w:tab/>
        <w:t>If the DNS Query message matches a DNS message handling rule for reporting, the EASDF sends the DNS message report to SMF by invoking Neasdf_DNSContext_Notify Request.</w:t>
      </w:r>
    </w:p>
    <w:p w14:paraId="6793FD96" w14:textId="77777777" w:rsidR="00B45359" w:rsidRDefault="00B45359" w:rsidP="00B45359">
      <w:pPr>
        <w:pStyle w:val="B1"/>
      </w:pPr>
      <w:r>
        <w:t>9.</w:t>
      </w:r>
      <w:r>
        <w:tab/>
        <w:t>The SMF responds with Neasdf_DNSContext_Notify Response.</w:t>
      </w:r>
    </w:p>
    <w:p w14:paraId="33745010" w14:textId="77777777" w:rsidR="00B45359" w:rsidRDefault="00B45359" w:rsidP="00B45359">
      <w:pPr>
        <w:pStyle w:val="B1"/>
        <w:rPr>
          <w:lang w:eastAsia="zh-CN"/>
        </w:rPr>
      </w:pPr>
      <w:r>
        <w:rPr>
          <w:rFonts w:hint="eastAsia"/>
          <w:lang w:eastAsia="zh-CN"/>
        </w:rPr>
        <w:t>1</w:t>
      </w:r>
      <w:r>
        <w:rPr>
          <w:lang w:eastAsia="zh-CN"/>
        </w:rPr>
        <w:t>0.</w:t>
      </w:r>
    </w:p>
    <w:p w14:paraId="10305739" w14:textId="77777777" w:rsidR="00B45359" w:rsidRPr="00B03BAA" w:rsidRDefault="00B45359" w:rsidP="00B45359">
      <w:pPr>
        <w:pStyle w:val="EditorsNote"/>
      </w:pPr>
      <w:r>
        <w:t>Editor's note:</w:t>
      </w:r>
      <w:r>
        <w:tab/>
        <w:t>It is FFS whether UL CL / BP insertion should be mentioned at this step.</w:t>
      </w:r>
    </w:p>
    <w:p w14:paraId="298EDE48" w14:textId="0954E264" w:rsidR="00B45359" w:rsidRPr="00212B9C" w:rsidRDefault="00B45359" w:rsidP="00B45359">
      <w:pPr>
        <w:pStyle w:val="B1"/>
      </w:pPr>
      <w:r>
        <w:t>11.</w:t>
      </w:r>
      <w:r>
        <w:tab/>
        <w:t>If DNS message handling rule for the FQDN received in the report need to be updated, e.g. provide updates to information to build the ECS option information, the SMF invokes Neasdf_DNSContext_Update Request (DNS message handling rules) to EASDF.</w:t>
      </w:r>
    </w:p>
    <w:p w14:paraId="32695392" w14:textId="30156399" w:rsidR="00C2205F" w:rsidRDefault="00B45359" w:rsidP="00F51035">
      <w:pPr>
        <w:pStyle w:val="B1"/>
      </w:pPr>
      <w: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14:paraId="2D19E658" w14:textId="3F9AAD6A" w:rsidR="00B45359" w:rsidRPr="004444C1" w:rsidRDefault="00B45359" w:rsidP="00B45359">
      <w:pPr>
        <w:pStyle w:val="B1"/>
      </w:pPr>
      <w:r>
        <w:rPr>
          <w:rFonts w:hint="eastAsia"/>
          <w:lang w:eastAsia="zh-CN"/>
        </w:rPr>
        <w:t>1</w:t>
      </w:r>
      <w:r>
        <w:rPr>
          <w:lang w:eastAsia="zh-CN"/>
        </w:rPr>
        <w:t>2.</w:t>
      </w:r>
      <w:r>
        <w:rPr>
          <w:lang w:eastAsia="zh-CN"/>
        </w:rPr>
        <w:tab/>
      </w:r>
      <w:r>
        <w:t>The EASDF responds with Neasdf_DNSContext_Update Response.</w:t>
      </w:r>
    </w:p>
    <w:p w14:paraId="55A67F4E" w14:textId="0F5035AF" w:rsidR="00B45359" w:rsidRDefault="00B45359" w:rsidP="00B45359">
      <w:pPr>
        <w:pStyle w:val="B1"/>
      </w:pPr>
      <w:r>
        <w:t>13.</w:t>
      </w:r>
      <w:r>
        <w:tab/>
        <w:t>The EASDF handles the DNS Query message received from the UE as the following:</w:t>
      </w:r>
    </w:p>
    <w:p w14:paraId="6F6EBC28" w14:textId="3FFDE33D" w:rsidR="00B45359" w:rsidRDefault="00B45359" w:rsidP="00B45359">
      <w:pPr>
        <w:pStyle w:val="B2"/>
      </w:pPr>
      <w:r>
        <w:t>-</w:t>
      </w:r>
      <w:r>
        <w:tab/>
        <w:t>For Option A, the EASDF adds the ECS option into the DNS Query message as specified in RFC 7871[6] and sends it to C-DNS server;</w:t>
      </w:r>
    </w:p>
    <w:p w14:paraId="06354F28" w14:textId="2AEF2549" w:rsidR="00B45359" w:rsidRDefault="00B45359" w:rsidP="00B45359">
      <w:pPr>
        <w:pStyle w:val="B2"/>
      </w:pPr>
      <w:r>
        <w:t>-</w:t>
      </w:r>
      <w:r>
        <w:tab/>
        <w:t>For Option B, the EASDF sends the DNS Query message to the Local DNS server.</w:t>
      </w:r>
    </w:p>
    <w:p w14:paraId="462A787D" w14:textId="5DDB1217" w:rsidR="00B45359" w:rsidRDefault="00B45359" w:rsidP="00B45359">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665D2DC6" w14:textId="77777777" w:rsidR="00B45359" w:rsidRDefault="00B45359" w:rsidP="00B45359">
      <w:pPr>
        <w:pStyle w:val="B1"/>
      </w:pPr>
      <w:r>
        <w:t>14.</w:t>
      </w:r>
      <w:r>
        <w:tab/>
        <w:t>EASDF receives DNS Responses from the DNS system and determines that a DNS Response can be sent to the UE.</w:t>
      </w:r>
    </w:p>
    <w:p w14:paraId="1FB1E105" w14:textId="48CB1AEC" w:rsidR="00B45359" w:rsidRDefault="00B45359" w:rsidP="00B45359">
      <w:pPr>
        <w:pStyle w:val="B1"/>
      </w:pPr>
      <w:r>
        <w:t>15.</w:t>
      </w:r>
      <w:r>
        <w:tab/>
        <w:t>The EASDF may send an 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p>
    <w:p w14:paraId="0612395D" w14:textId="32D4B99C" w:rsidR="00B45359" w:rsidRDefault="00B45359" w:rsidP="00B45359">
      <w:pPr>
        <w:pStyle w:val="B1"/>
      </w:pPr>
      <w:r>
        <w:tab/>
      </w:r>
      <w:r w:rsidRPr="00645E85">
        <w:t>Per the received DNS message handling rule,</w:t>
      </w:r>
      <w:r>
        <w:t xml:space="preserve"> the EASDF does not send the DNS Response message to the UE but waits for SMF instructions (in step </w:t>
      </w:r>
      <w:r w:rsidRPr="00A17F40">
        <w:t>18</w:t>
      </w:r>
      <w:r>
        <w:t>)</w:t>
      </w:r>
      <w:r w:rsidRPr="00212B9C">
        <w:t xml:space="preserve"> </w:t>
      </w:r>
      <w:r w:rsidRPr="00645E85">
        <w:t>, i.e.</w:t>
      </w:r>
      <w:r>
        <w:t xml:space="preserve"> </w:t>
      </w:r>
      <w:r w:rsidRPr="00645E85">
        <w:t>buffering the DNS Response message</w:t>
      </w:r>
      <w:r>
        <w:t>.</w:t>
      </w:r>
    </w:p>
    <w:p w14:paraId="042F4F46" w14:textId="77777777" w:rsidR="00B45359" w:rsidRDefault="00B45359" w:rsidP="00B45359">
      <w:pPr>
        <w:pStyle w:val="B1"/>
      </w:pPr>
      <w:r>
        <w:t>16.</w:t>
      </w:r>
      <w:r>
        <w:tab/>
        <w:t>The SMF invokes Neasdf_DNSContext_Notify Response service operation.</w:t>
      </w:r>
    </w:p>
    <w:p w14:paraId="2600E388" w14:textId="77777777" w:rsidR="00B45359" w:rsidRDefault="00B45359" w:rsidP="00B45359">
      <w:pPr>
        <w:pStyle w:val="B1"/>
      </w:pPr>
      <w:r>
        <w:t>17.</w:t>
      </w:r>
      <w:r>
        <w:tab/>
        <w:t>The SMF may perform UL CL/BP and Local PSA selection and insert UL CL/BP and Local PSA.</w:t>
      </w:r>
    </w:p>
    <w:p w14:paraId="0B25AD9A" w14:textId="77777777" w:rsidR="00B45359" w:rsidRDefault="00B45359" w:rsidP="00B45359">
      <w:pPr>
        <w:pStyle w:val="B1"/>
      </w:pPr>
      <w:r>
        <w:tab/>
        <w:t xml:space="preserve">Based on received EAS information received from the EASDF and other UPF selection criteria, as specified in clause 6.3.3 in TS 23.501 [2], the SMF may determine the DNAI and determine the associated </w:t>
      </w:r>
      <w:r w:rsidRPr="00140E21">
        <w:t xml:space="preserve">N6 traffic routing </w:t>
      </w:r>
      <w:r w:rsidRPr="00140E21">
        <w:lastRenderedPageBreak/>
        <w:t>information</w:t>
      </w:r>
      <w:r>
        <w:t xml:space="preserve"> for the DNAI. The SMF may perform UL CL/BP and Local PSA selection and insertion as described in TS 23.502 [3].</w:t>
      </w:r>
    </w:p>
    <w:p w14:paraId="3F81B494" w14:textId="25E16266" w:rsidR="00B45359" w:rsidRDefault="00B45359" w:rsidP="00B45359">
      <w:pPr>
        <w:pStyle w:val="B1"/>
      </w:pPr>
      <w:r>
        <w:t>18.</w:t>
      </w:r>
      <w:r>
        <w:tab/>
        <w:t>The SMF invokes Neasdf_DNSContext_Update Request (DNS message handling rules).</w:t>
      </w:r>
    </w:p>
    <w:p w14:paraId="6DF95E1D" w14:textId="0DFFC7C0" w:rsidR="00B45359" w:rsidRDefault="00B45359" w:rsidP="00B45359">
      <w:pPr>
        <w:pStyle w:val="B1"/>
      </w:pPr>
      <w:r>
        <w:tab/>
        <w:t xml:space="preserve">The DNS message handling rule indicates the EASDF to send a DNS Response buffered in Step </w:t>
      </w:r>
      <w:r w:rsidRPr="00A17F40">
        <w:t>15</w:t>
      </w:r>
      <w:r>
        <w:t xml:space="preserve"> to UE.</w:t>
      </w:r>
    </w:p>
    <w:p w14:paraId="129C8243" w14:textId="5288BCE5" w:rsidR="00B45359" w:rsidRDefault="00B45359" w:rsidP="00B45359">
      <w:pPr>
        <w:pStyle w:val="B1"/>
      </w:pPr>
      <w:r>
        <w:t>19.</w:t>
      </w:r>
      <w:r>
        <w:tab/>
        <w:t>The EASDF responds with Neasdf_DNSContext_Update Response.</w:t>
      </w:r>
    </w:p>
    <w:p w14:paraId="5F425D7A" w14:textId="0AF5397E" w:rsidR="00E57C10" w:rsidRDefault="00B45359">
      <w:pPr>
        <w:pStyle w:val="NO"/>
      </w:pPr>
      <w:r>
        <w:t>20.</w:t>
      </w:r>
      <w:r>
        <w:tab/>
        <w:t>The EASDF sends the DNS Response to UE.</w:t>
      </w:r>
    </w:p>
    <w:tbl>
      <w:tblPr>
        <w:tblStyle w:val="TableGrid"/>
        <w:tblW w:w="0" w:type="auto"/>
        <w:tblLook w:val="04A0" w:firstRow="1" w:lastRow="0" w:firstColumn="1" w:lastColumn="0" w:noHBand="0" w:noVBand="1"/>
      </w:tblPr>
      <w:tblGrid>
        <w:gridCol w:w="9629"/>
      </w:tblGrid>
      <w:tr w:rsidR="008B3D57" w14:paraId="2F8FB4E2" w14:textId="77777777" w:rsidTr="003771F8">
        <w:tc>
          <w:tcPr>
            <w:tcW w:w="9629" w:type="dxa"/>
            <w:tcBorders>
              <w:top w:val="single" w:sz="4" w:space="0" w:color="FF0000"/>
              <w:left w:val="single" w:sz="4" w:space="0" w:color="FF0000"/>
              <w:bottom w:val="single" w:sz="4" w:space="0" w:color="FF0000"/>
              <w:right w:val="single" w:sz="4" w:space="0" w:color="FF0000"/>
            </w:tcBorders>
          </w:tcPr>
          <w:p w14:paraId="37AAD3E4" w14:textId="53195691" w:rsidR="008B3D57" w:rsidRPr="00B45359" w:rsidRDefault="00186C4E" w:rsidP="003771F8">
            <w:pPr>
              <w:jc w:val="center"/>
              <w:rPr>
                <w:rFonts w:ascii="Ericsson Hilda" w:hAnsi="Ericsson Hilda"/>
              </w:rPr>
            </w:pPr>
            <w:r>
              <w:rPr>
                <w:rFonts w:ascii="Ericsson Hilda" w:hAnsi="Ericsson Hilda"/>
                <w:color w:val="FF0000"/>
                <w:sz w:val="32"/>
                <w:szCs w:val="32"/>
              </w:rPr>
              <w:t xml:space="preserve">End </w:t>
            </w:r>
            <w:r w:rsidR="008B3D57" w:rsidRPr="00B45359">
              <w:rPr>
                <w:rFonts w:ascii="Ericsson Hilda" w:hAnsi="Ericsson Hilda"/>
                <w:color w:val="FF0000"/>
                <w:sz w:val="32"/>
                <w:szCs w:val="32"/>
              </w:rPr>
              <w:t>Changes</w:t>
            </w:r>
          </w:p>
        </w:tc>
      </w:tr>
    </w:tbl>
    <w:p w14:paraId="41945F6E" w14:textId="77777777" w:rsidR="008B3D57" w:rsidRDefault="008B3D57" w:rsidP="008B3D57">
      <w:pPr>
        <w:pStyle w:val="NO"/>
      </w:pPr>
    </w:p>
    <w:p w14:paraId="6F3618FA" w14:textId="77777777" w:rsidR="009F482B" w:rsidRPr="00B45359" w:rsidRDefault="009F482B" w:rsidP="00B45359"/>
    <w:p w14:paraId="17759814" w14:textId="77777777" w:rsidR="001E41F3" w:rsidRDefault="001E41F3">
      <w:pPr>
        <w:pStyle w:val="CRCoverPage"/>
        <w:spacing w:after="0"/>
        <w:rPr>
          <w:noProof/>
          <w:sz w:val="8"/>
          <w:szCs w:val="8"/>
        </w:rPr>
      </w:pPr>
    </w:p>
    <w:p w14:paraId="1557EA72" w14:textId="77777777" w:rsidR="001E41F3" w:rsidRDefault="001E41F3" w:rsidP="00BB3C78">
      <w:pPr>
        <w:pBdr>
          <w:top w:val="single" w:sz="4" w:space="1" w:color="auto"/>
        </w:pBd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3A92BE" w14:textId="77777777" w:rsidR="001B7CB9" w:rsidRDefault="001B7CB9">
      <w:r>
        <w:separator/>
      </w:r>
    </w:p>
  </w:endnote>
  <w:endnote w:type="continuationSeparator" w:id="0">
    <w:p w14:paraId="3985C59A" w14:textId="77777777" w:rsidR="001B7CB9" w:rsidRDefault="001B7CB9">
      <w:r>
        <w:continuationSeparator/>
      </w:r>
    </w:p>
  </w:endnote>
  <w:endnote w:type="continuationNotice" w:id="1">
    <w:p w14:paraId="3171D2A1" w14:textId="77777777" w:rsidR="001B7CB9" w:rsidRDefault="001B7C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EAD7A2" w14:textId="77777777" w:rsidR="001B7CB9" w:rsidRDefault="001B7CB9">
      <w:r>
        <w:separator/>
      </w:r>
    </w:p>
  </w:footnote>
  <w:footnote w:type="continuationSeparator" w:id="0">
    <w:p w14:paraId="04F61DE2" w14:textId="77777777" w:rsidR="001B7CB9" w:rsidRDefault="001B7CB9">
      <w:r>
        <w:continuationSeparator/>
      </w:r>
    </w:p>
  </w:footnote>
  <w:footnote w:type="continuationNotice" w:id="1">
    <w:p w14:paraId="213C25CD" w14:textId="77777777" w:rsidR="001B7CB9" w:rsidRDefault="001B7C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MH3">
    <w15:presenceInfo w15:providerId="None" w15:userId="Ericsson-MH3"/>
  </w15:person>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7B"/>
    <w:rsid w:val="00007C08"/>
    <w:rsid w:val="00013C4C"/>
    <w:rsid w:val="00022E4A"/>
    <w:rsid w:val="00027C0E"/>
    <w:rsid w:val="0003166B"/>
    <w:rsid w:val="00041186"/>
    <w:rsid w:val="0004208B"/>
    <w:rsid w:val="00045296"/>
    <w:rsid w:val="00051DA1"/>
    <w:rsid w:val="00082477"/>
    <w:rsid w:val="000868E1"/>
    <w:rsid w:val="0009128B"/>
    <w:rsid w:val="000A6394"/>
    <w:rsid w:val="000B7FED"/>
    <w:rsid w:val="000C00C2"/>
    <w:rsid w:val="000C038A"/>
    <w:rsid w:val="000C277E"/>
    <w:rsid w:val="000C6598"/>
    <w:rsid w:val="000D2013"/>
    <w:rsid w:val="000D44B3"/>
    <w:rsid w:val="000D5DC3"/>
    <w:rsid w:val="000E1413"/>
    <w:rsid w:val="000E5C00"/>
    <w:rsid w:val="000F42DF"/>
    <w:rsid w:val="0011076A"/>
    <w:rsid w:val="00115307"/>
    <w:rsid w:val="00116519"/>
    <w:rsid w:val="00117ABB"/>
    <w:rsid w:val="00124697"/>
    <w:rsid w:val="001307FB"/>
    <w:rsid w:val="0013314A"/>
    <w:rsid w:val="00141E34"/>
    <w:rsid w:val="00145D43"/>
    <w:rsid w:val="0015571F"/>
    <w:rsid w:val="00163AB9"/>
    <w:rsid w:val="00174894"/>
    <w:rsid w:val="001815D9"/>
    <w:rsid w:val="00186C4E"/>
    <w:rsid w:val="001878C3"/>
    <w:rsid w:val="00190CAB"/>
    <w:rsid w:val="00192C46"/>
    <w:rsid w:val="001932B5"/>
    <w:rsid w:val="001979F9"/>
    <w:rsid w:val="001A08B3"/>
    <w:rsid w:val="001A7B60"/>
    <w:rsid w:val="001A7D10"/>
    <w:rsid w:val="001B2556"/>
    <w:rsid w:val="001B35F1"/>
    <w:rsid w:val="001B52F0"/>
    <w:rsid w:val="001B7A65"/>
    <w:rsid w:val="001B7CB9"/>
    <w:rsid w:val="001C6FE5"/>
    <w:rsid w:val="001D27FE"/>
    <w:rsid w:val="001D7EAD"/>
    <w:rsid w:val="001E41F3"/>
    <w:rsid w:val="001E4D2E"/>
    <w:rsid w:val="001E7D7E"/>
    <w:rsid w:val="001F667B"/>
    <w:rsid w:val="00200082"/>
    <w:rsid w:val="0021362E"/>
    <w:rsid w:val="00217A36"/>
    <w:rsid w:val="00220A7B"/>
    <w:rsid w:val="0023555A"/>
    <w:rsid w:val="0024025A"/>
    <w:rsid w:val="00243D00"/>
    <w:rsid w:val="00253185"/>
    <w:rsid w:val="002553B0"/>
    <w:rsid w:val="0026004D"/>
    <w:rsid w:val="002640DD"/>
    <w:rsid w:val="00275D12"/>
    <w:rsid w:val="00284FEB"/>
    <w:rsid w:val="002855D6"/>
    <w:rsid w:val="002860C4"/>
    <w:rsid w:val="002A5187"/>
    <w:rsid w:val="002B3538"/>
    <w:rsid w:val="002B5741"/>
    <w:rsid w:val="002C0B0C"/>
    <w:rsid w:val="002C7864"/>
    <w:rsid w:val="002D5874"/>
    <w:rsid w:val="002E472E"/>
    <w:rsid w:val="002E5EF1"/>
    <w:rsid w:val="00305409"/>
    <w:rsid w:val="00311A1B"/>
    <w:rsid w:val="00314329"/>
    <w:rsid w:val="00317326"/>
    <w:rsid w:val="00347F60"/>
    <w:rsid w:val="0035723F"/>
    <w:rsid w:val="003609EF"/>
    <w:rsid w:val="0036231A"/>
    <w:rsid w:val="00362D9A"/>
    <w:rsid w:val="003647BE"/>
    <w:rsid w:val="003718A9"/>
    <w:rsid w:val="00374DD4"/>
    <w:rsid w:val="0038000A"/>
    <w:rsid w:val="003A016C"/>
    <w:rsid w:val="003A0FFE"/>
    <w:rsid w:val="003B0832"/>
    <w:rsid w:val="003B25B6"/>
    <w:rsid w:val="003B32CE"/>
    <w:rsid w:val="003D180A"/>
    <w:rsid w:val="003D52BE"/>
    <w:rsid w:val="003E1A36"/>
    <w:rsid w:val="003E3520"/>
    <w:rsid w:val="003E540B"/>
    <w:rsid w:val="003F4138"/>
    <w:rsid w:val="00410371"/>
    <w:rsid w:val="00411551"/>
    <w:rsid w:val="00420E9B"/>
    <w:rsid w:val="004242F1"/>
    <w:rsid w:val="00434BFE"/>
    <w:rsid w:val="00470355"/>
    <w:rsid w:val="00470AA7"/>
    <w:rsid w:val="00471102"/>
    <w:rsid w:val="004720CC"/>
    <w:rsid w:val="004A2824"/>
    <w:rsid w:val="004A5DCA"/>
    <w:rsid w:val="004B0402"/>
    <w:rsid w:val="004B6182"/>
    <w:rsid w:val="004B6EFA"/>
    <w:rsid w:val="004B75B7"/>
    <w:rsid w:val="004D35BF"/>
    <w:rsid w:val="004D6FA7"/>
    <w:rsid w:val="00504DEC"/>
    <w:rsid w:val="005067AB"/>
    <w:rsid w:val="0050688A"/>
    <w:rsid w:val="00511692"/>
    <w:rsid w:val="0051580D"/>
    <w:rsid w:val="00520E98"/>
    <w:rsid w:val="00523D96"/>
    <w:rsid w:val="00527D02"/>
    <w:rsid w:val="00537E6F"/>
    <w:rsid w:val="00540E0A"/>
    <w:rsid w:val="00547111"/>
    <w:rsid w:val="00552E34"/>
    <w:rsid w:val="00561FBE"/>
    <w:rsid w:val="00566595"/>
    <w:rsid w:val="00576136"/>
    <w:rsid w:val="00592D74"/>
    <w:rsid w:val="00594C08"/>
    <w:rsid w:val="0059609B"/>
    <w:rsid w:val="005A4D0D"/>
    <w:rsid w:val="005A4FAE"/>
    <w:rsid w:val="005B5531"/>
    <w:rsid w:val="005E2C44"/>
    <w:rsid w:val="00621188"/>
    <w:rsid w:val="00622A31"/>
    <w:rsid w:val="006257ED"/>
    <w:rsid w:val="00652239"/>
    <w:rsid w:val="00656D15"/>
    <w:rsid w:val="00665C47"/>
    <w:rsid w:val="006671E3"/>
    <w:rsid w:val="00667852"/>
    <w:rsid w:val="006710D8"/>
    <w:rsid w:val="00683067"/>
    <w:rsid w:val="006850DD"/>
    <w:rsid w:val="00692046"/>
    <w:rsid w:val="00695808"/>
    <w:rsid w:val="006969CC"/>
    <w:rsid w:val="006B2359"/>
    <w:rsid w:val="006B46FB"/>
    <w:rsid w:val="006C2B6B"/>
    <w:rsid w:val="006D0734"/>
    <w:rsid w:val="006E21FB"/>
    <w:rsid w:val="00704686"/>
    <w:rsid w:val="007176FF"/>
    <w:rsid w:val="00741A8C"/>
    <w:rsid w:val="007424E9"/>
    <w:rsid w:val="007720A8"/>
    <w:rsid w:val="00775786"/>
    <w:rsid w:val="00780E67"/>
    <w:rsid w:val="00785AA3"/>
    <w:rsid w:val="00791B5C"/>
    <w:rsid w:val="00792342"/>
    <w:rsid w:val="007947F8"/>
    <w:rsid w:val="007977A8"/>
    <w:rsid w:val="007A5762"/>
    <w:rsid w:val="007A6A76"/>
    <w:rsid w:val="007B512A"/>
    <w:rsid w:val="007C2097"/>
    <w:rsid w:val="007C3814"/>
    <w:rsid w:val="007C3A04"/>
    <w:rsid w:val="007C585B"/>
    <w:rsid w:val="007C5F54"/>
    <w:rsid w:val="007D1299"/>
    <w:rsid w:val="007D286C"/>
    <w:rsid w:val="007D6A07"/>
    <w:rsid w:val="007E2C27"/>
    <w:rsid w:val="007F1B76"/>
    <w:rsid w:val="007F47DC"/>
    <w:rsid w:val="007F7259"/>
    <w:rsid w:val="008040A8"/>
    <w:rsid w:val="00805801"/>
    <w:rsid w:val="008100C9"/>
    <w:rsid w:val="00810E63"/>
    <w:rsid w:val="00811A3A"/>
    <w:rsid w:val="008269CA"/>
    <w:rsid w:val="008279FA"/>
    <w:rsid w:val="00831041"/>
    <w:rsid w:val="00840F3C"/>
    <w:rsid w:val="00841AAD"/>
    <w:rsid w:val="00847CB0"/>
    <w:rsid w:val="008626E7"/>
    <w:rsid w:val="00867281"/>
    <w:rsid w:val="00870EE7"/>
    <w:rsid w:val="0087509C"/>
    <w:rsid w:val="00883C78"/>
    <w:rsid w:val="00883CFB"/>
    <w:rsid w:val="008863B9"/>
    <w:rsid w:val="0089049F"/>
    <w:rsid w:val="008A0E2C"/>
    <w:rsid w:val="008A45A6"/>
    <w:rsid w:val="008A4650"/>
    <w:rsid w:val="008B0D49"/>
    <w:rsid w:val="008B3D57"/>
    <w:rsid w:val="008C1F50"/>
    <w:rsid w:val="008D7481"/>
    <w:rsid w:val="008D7648"/>
    <w:rsid w:val="008F0BF6"/>
    <w:rsid w:val="008F3789"/>
    <w:rsid w:val="008F3B32"/>
    <w:rsid w:val="008F3F2D"/>
    <w:rsid w:val="008F686C"/>
    <w:rsid w:val="00904453"/>
    <w:rsid w:val="009125D3"/>
    <w:rsid w:val="009148DE"/>
    <w:rsid w:val="00915537"/>
    <w:rsid w:val="00917E93"/>
    <w:rsid w:val="0093721C"/>
    <w:rsid w:val="00941E30"/>
    <w:rsid w:val="0094417A"/>
    <w:rsid w:val="00946F1F"/>
    <w:rsid w:val="009500F8"/>
    <w:rsid w:val="009674EC"/>
    <w:rsid w:val="009767A6"/>
    <w:rsid w:val="009777D9"/>
    <w:rsid w:val="009826DB"/>
    <w:rsid w:val="009848BF"/>
    <w:rsid w:val="00991B88"/>
    <w:rsid w:val="00991D8E"/>
    <w:rsid w:val="00992D2F"/>
    <w:rsid w:val="009A280B"/>
    <w:rsid w:val="009A5455"/>
    <w:rsid w:val="009A5753"/>
    <w:rsid w:val="009A579D"/>
    <w:rsid w:val="009C15E8"/>
    <w:rsid w:val="009C17DC"/>
    <w:rsid w:val="009C5B29"/>
    <w:rsid w:val="009E3297"/>
    <w:rsid w:val="009E3E9C"/>
    <w:rsid w:val="009E7942"/>
    <w:rsid w:val="009F1318"/>
    <w:rsid w:val="009F4576"/>
    <w:rsid w:val="009F482B"/>
    <w:rsid w:val="009F734F"/>
    <w:rsid w:val="00A02D1B"/>
    <w:rsid w:val="00A12A13"/>
    <w:rsid w:val="00A1533C"/>
    <w:rsid w:val="00A23591"/>
    <w:rsid w:val="00A23F28"/>
    <w:rsid w:val="00A246B6"/>
    <w:rsid w:val="00A24A8F"/>
    <w:rsid w:val="00A26606"/>
    <w:rsid w:val="00A2765D"/>
    <w:rsid w:val="00A328AA"/>
    <w:rsid w:val="00A33174"/>
    <w:rsid w:val="00A345B2"/>
    <w:rsid w:val="00A44609"/>
    <w:rsid w:val="00A4614D"/>
    <w:rsid w:val="00A47E70"/>
    <w:rsid w:val="00A50CF0"/>
    <w:rsid w:val="00A7336E"/>
    <w:rsid w:val="00A74786"/>
    <w:rsid w:val="00A7671C"/>
    <w:rsid w:val="00A776DC"/>
    <w:rsid w:val="00A81456"/>
    <w:rsid w:val="00AA1709"/>
    <w:rsid w:val="00AA2CBC"/>
    <w:rsid w:val="00AA616F"/>
    <w:rsid w:val="00AA7F05"/>
    <w:rsid w:val="00AC352C"/>
    <w:rsid w:val="00AC5820"/>
    <w:rsid w:val="00AC6C82"/>
    <w:rsid w:val="00AD1CD8"/>
    <w:rsid w:val="00AF6B61"/>
    <w:rsid w:val="00B141E9"/>
    <w:rsid w:val="00B2242B"/>
    <w:rsid w:val="00B258BB"/>
    <w:rsid w:val="00B2693A"/>
    <w:rsid w:val="00B30218"/>
    <w:rsid w:val="00B45359"/>
    <w:rsid w:val="00B45750"/>
    <w:rsid w:val="00B46A93"/>
    <w:rsid w:val="00B64616"/>
    <w:rsid w:val="00B67B97"/>
    <w:rsid w:val="00B71E9F"/>
    <w:rsid w:val="00B73258"/>
    <w:rsid w:val="00B775D3"/>
    <w:rsid w:val="00B8351E"/>
    <w:rsid w:val="00B877AF"/>
    <w:rsid w:val="00B95534"/>
    <w:rsid w:val="00B968C8"/>
    <w:rsid w:val="00BA0CB3"/>
    <w:rsid w:val="00BA174E"/>
    <w:rsid w:val="00BA3D7A"/>
    <w:rsid w:val="00BA3EC5"/>
    <w:rsid w:val="00BA51D9"/>
    <w:rsid w:val="00BB14E3"/>
    <w:rsid w:val="00BB3C78"/>
    <w:rsid w:val="00BB515A"/>
    <w:rsid w:val="00BB5DFC"/>
    <w:rsid w:val="00BB76CA"/>
    <w:rsid w:val="00BC3291"/>
    <w:rsid w:val="00BC71F9"/>
    <w:rsid w:val="00BC7FE7"/>
    <w:rsid w:val="00BD1F11"/>
    <w:rsid w:val="00BD279D"/>
    <w:rsid w:val="00BD6BB8"/>
    <w:rsid w:val="00BD76B3"/>
    <w:rsid w:val="00BE61A3"/>
    <w:rsid w:val="00BF2533"/>
    <w:rsid w:val="00C033D2"/>
    <w:rsid w:val="00C0413D"/>
    <w:rsid w:val="00C15BFA"/>
    <w:rsid w:val="00C2205F"/>
    <w:rsid w:val="00C43233"/>
    <w:rsid w:val="00C607B2"/>
    <w:rsid w:val="00C66BA2"/>
    <w:rsid w:val="00C66DE9"/>
    <w:rsid w:val="00C66E66"/>
    <w:rsid w:val="00C801D4"/>
    <w:rsid w:val="00C918B1"/>
    <w:rsid w:val="00C95985"/>
    <w:rsid w:val="00CB5F33"/>
    <w:rsid w:val="00CB618C"/>
    <w:rsid w:val="00CB723B"/>
    <w:rsid w:val="00CC1464"/>
    <w:rsid w:val="00CC32E7"/>
    <w:rsid w:val="00CC3F67"/>
    <w:rsid w:val="00CC5026"/>
    <w:rsid w:val="00CC68D0"/>
    <w:rsid w:val="00CD3D86"/>
    <w:rsid w:val="00CD4D61"/>
    <w:rsid w:val="00CE29E1"/>
    <w:rsid w:val="00CE514E"/>
    <w:rsid w:val="00CE61D9"/>
    <w:rsid w:val="00CF052B"/>
    <w:rsid w:val="00CF5F27"/>
    <w:rsid w:val="00D0187F"/>
    <w:rsid w:val="00D03F9A"/>
    <w:rsid w:val="00D06D51"/>
    <w:rsid w:val="00D22A23"/>
    <w:rsid w:val="00D24991"/>
    <w:rsid w:val="00D27DE6"/>
    <w:rsid w:val="00D3168B"/>
    <w:rsid w:val="00D41463"/>
    <w:rsid w:val="00D50255"/>
    <w:rsid w:val="00D51B0E"/>
    <w:rsid w:val="00D66520"/>
    <w:rsid w:val="00D77B1E"/>
    <w:rsid w:val="00D822BA"/>
    <w:rsid w:val="00D83953"/>
    <w:rsid w:val="00D84093"/>
    <w:rsid w:val="00D92E6D"/>
    <w:rsid w:val="00DB002C"/>
    <w:rsid w:val="00DB4CFB"/>
    <w:rsid w:val="00DC5436"/>
    <w:rsid w:val="00DC60D0"/>
    <w:rsid w:val="00DD5029"/>
    <w:rsid w:val="00DE34CF"/>
    <w:rsid w:val="00DE6D8B"/>
    <w:rsid w:val="00DF1ECD"/>
    <w:rsid w:val="00DF4175"/>
    <w:rsid w:val="00DF465E"/>
    <w:rsid w:val="00DF6596"/>
    <w:rsid w:val="00DF6CC2"/>
    <w:rsid w:val="00E01DD0"/>
    <w:rsid w:val="00E13F3D"/>
    <w:rsid w:val="00E22F19"/>
    <w:rsid w:val="00E26855"/>
    <w:rsid w:val="00E34898"/>
    <w:rsid w:val="00E46A35"/>
    <w:rsid w:val="00E57C10"/>
    <w:rsid w:val="00E63F66"/>
    <w:rsid w:val="00E77B60"/>
    <w:rsid w:val="00E81C7B"/>
    <w:rsid w:val="00E82BF0"/>
    <w:rsid w:val="00E8774D"/>
    <w:rsid w:val="00EB09B7"/>
    <w:rsid w:val="00ED21ED"/>
    <w:rsid w:val="00EE2886"/>
    <w:rsid w:val="00EE55FF"/>
    <w:rsid w:val="00EE5CE7"/>
    <w:rsid w:val="00EE7D7C"/>
    <w:rsid w:val="00EF3156"/>
    <w:rsid w:val="00EF5A0A"/>
    <w:rsid w:val="00EF61CD"/>
    <w:rsid w:val="00F25D98"/>
    <w:rsid w:val="00F300FB"/>
    <w:rsid w:val="00F3688F"/>
    <w:rsid w:val="00F37B01"/>
    <w:rsid w:val="00F4105A"/>
    <w:rsid w:val="00F47479"/>
    <w:rsid w:val="00F47FCF"/>
    <w:rsid w:val="00F51035"/>
    <w:rsid w:val="00F56EAD"/>
    <w:rsid w:val="00F572F2"/>
    <w:rsid w:val="00F57F5C"/>
    <w:rsid w:val="00F664FB"/>
    <w:rsid w:val="00F85E55"/>
    <w:rsid w:val="00F877D0"/>
    <w:rsid w:val="00F928BD"/>
    <w:rsid w:val="00F94E3D"/>
    <w:rsid w:val="00FA45EC"/>
    <w:rsid w:val="00FB17E5"/>
    <w:rsid w:val="00FB6386"/>
    <w:rsid w:val="00FC6E8E"/>
    <w:rsid w:val="00FE5808"/>
    <w:rsid w:val="00FE6EA8"/>
    <w:rsid w:val="00FF0722"/>
    <w:rsid w:val="00FF4036"/>
    <w:rsid w:val="00FF79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TableGrid">
    <w:name w:val="Table Grid"/>
    <w:basedOn w:val="TableNormal"/>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B3D57"/>
    <w:rPr>
      <w:rFonts w:ascii="Arial" w:hAnsi="Arial"/>
      <w:sz w:val="18"/>
      <w:lang w:val="en-GB" w:eastAsia="en-US"/>
    </w:rPr>
  </w:style>
  <w:style w:type="character" w:customStyle="1" w:styleId="TAHCar">
    <w:name w:val="TAH Car"/>
    <w:link w:val="TAH"/>
    <w:rsid w:val="008B3D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2170</Words>
  <Characters>12370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Ericsson-MH4</cp:lastModifiedBy>
  <cp:revision>2</cp:revision>
  <cp:lastPrinted>1900-01-01T05:00:00Z</cp:lastPrinted>
  <dcterms:created xsi:type="dcterms:W3CDTF">2021-05-25T09:35:00Z</dcterms:created>
  <dcterms:modified xsi:type="dcterms:W3CDTF">2021-05-25T09:35:00Z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