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13B46B05"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43E</w:t>
      </w:r>
      <w:r w:rsidRPr="009345B9">
        <w:rPr>
          <w:b/>
          <w:i/>
          <w:noProof/>
          <w:sz w:val="28"/>
          <w:lang w:val="sv-SE"/>
        </w:rPr>
        <w:tab/>
      </w:r>
      <w:r w:rsidR="006537D6" w:rsidRPr="006537D6">
        <w:rPr>
          <w:b/>
          <w:i/>
          <w:iCs/>
          <w:noProof/>
          <w:sz w:val="24"/>
          <w:lang w:val="sv-SE"/>
        </w:rPr>
        <w:t>S2-2100441</w:t>
      </w:r>
      <w:ins w:id="0" w:author="Nokia" w:date="2021-02-24T18:56:00Z">
        <w:r w:rsidR="0056580F">
          <w:rPr>
            <w:b/>
            <w:i/>
            <w:iCs/>
            <w:noProof/>
            <w:sz w:val="24"/>
            <w:lang w:val="sv-SE"/>
          </w:rPr>
          <w:t>r01</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10C06E76" w:rsidR="009A1403" w:rsidRPr="00410371" w:rsidRDefault="00945CBC" w:rsidP="00945CBC">
            <w:pPr>
              <w:pStyle w:val="CRCoverPage"/>
              <w:spacing w:after="0"/>
              <w:jc w:val="right"/>
              <w:rPr>
                <w:noProof/>
              </w:rPr>
            </w:pPr>
            <w:r w:rsidRPr="00945CBC">
              <w:rPr>
                <w:b/>
                <w:noProof/>
                <w:sz w:val="28"/>
              </w:rPr>
              <w:t>2576</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6353D2B6" w:rsidR="009A1403" w:rsidRPr="00410371" w:rsidRDefault="00105166" w:rsidP="002634C6">
            <w:pPr>
              <w:pStyle w:val="CRCoverPage"/>
              <w:spacing w:after="0"/>
              <w:jc w:val="center"/>
              <w:rPr>
                <w:b/>
                <w:noProof/>
              </w:rPr>
            </w:pPr>
            <w:r>
              <w:rPr>
                <w:b/>
                <w:noProof/>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78893E5" w:rsidR="009A1403" w:rsidRPr="00410371" w:rsidRDefault="00B96164" w:rsidP="002634C6">
            <w:pPr>
              <w:pStyle w:val="CRCoverPage"/>
              <w:spacing w:after="0"/>
              <w:jc w:val="center"/>
              <w:rPr>
                <w:noProof/>
                <w:sz w:val="28"/>
              </w:rPr>
            </w:pPr>
            <w:fldSimple w:instr=" DOCPROPERTY  Version  \* MERGEFORMAT ">
              <w:r w:rsidR="00931D43">
                <w:rPr>
                  <w:b/>
                  <w:noProof/>
                  <w:sz w:val="28"/>
                </w:rPr>
                <w:t>16.7.0</w:t>
              </w:r>
            </w:fldSimple>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4F7D7869" w:rsidR="009A1403" w:rsidRDefault="009A1403" w:rsidP="002634C6">
            <w:pPr>
              <w:pStyle w:val="CRCoverPage"/>
              <w:spacing w:after="0"/>
              <w:rPr>
                <w:noProof/>
              </w:rPr>
            </w:pPr>
            <w:r>
              <w:t xml:space="preserve"> </w:t>
            </w:r>
            <w:r w:rsidR="00B8383C">
              <w:t xml:space="preserve">DCCF </w:t>
            </w:r>
            <w:r>
              <w:t>Discover</w:t>
            </w:r>
            <w:r w:rsidR="00B8383C">
              <w:t>y</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2634C6">
            <w:pPr>
              <w:pStyle w:val="CRCoverPage"/>
              <w:spacing w:after="0"/>
              <w:rPr>
                <w:noProof/>
              </w:rPr>
            </w:pPr>
            <w:r>
              <w:t xml:space="preserve"> Ericsson</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62D8B53" w:rsidR="009A1403" w:rsidRDefault="009A1403" w:rsidP="002634C6">
            <w:pPr>
              <w:pStyle w:val="CRCoverPage"/>
              <w:spacing w:after="0"/>
              <w:ind w:left="100"/>
              <w:rPr>
                <w:noProof/>
              </w:rPr>
            </w:pPr>
            <w:r>
              <w:t>2021-02-1</w:t>
            </w:r>
            <w:r w:rsidR="00B4452F">
              <w:t>7</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0281" w14:textId="5A2DBCEC" w:rsidR="00930372" w:rsidRPr="000220C9" w:rsidRDefault="00930372" w:rsidP="00930372">
            <w:pPr>
              <w:pStyle w:val="CRCoverPage"/>
              <w:spacing w:after="0"/>
              <w:rPr>
                <w:noProof/>
              </w:rPr>
            </w:pPr>
            <w:r w:rsidRPr="000220C9">
              <w:rPr>
                <w:noProof/>
              </w:rPr>
              <w:t xml:space="preserve">TR </w:t>
            </w:r>
            <w:r w:rsidR="00983661">
              <w:rPr>
                <w:noProof/>
              </w:rPr>
              <w:t xml:space="preserve">23.700-91 </w:t>
            </w:r>
            <w:r w:rsidRPr="000220C9">
              <w:rPr>
                <w:noProof/>
              </w:rPr>
              <w:t>has concluded following:</w:t>
            </w:r>
          </w:p>
          <w:p w14:paraId="6597BDEB" w14:textId="77777777" w:rsidR="00930372" w:rsidRPr="000220C9" w:rsidRDefault="00930372" w:rsidP="00930372">
            <w:pPr>
              <w:pStyle w:val="B1"/>
              <w:ind w:leftChars="142" w:left="566" w:hangingChars="141" w:hanging="282"/>
              <w:rPr>
                <w:rFonts w:eastAsia="MS Mincho"/>
              </w:rPr>
            </w:pPr>
            <w:r w:rsidRPr="000220C9">
              <w:rPr>
                <w:rFonts w:eastAsia="MS Mincho"/>
              </w:rPr>
              <w:t>The DCCF coordinates data collection so the same data is not requested multiple times from the same Data Source.</w:t>
            </w:r>
          </w:p>
          <w:p w14:paraId="095DBCE9" w14:textId="77777777" w:rsidR="00930372" w:rsidRPr="000220C9" w:rsidRDefault="00930372" w:rsidP="00930372">
            <w:pPr>
              <w:pStyle w:val="B1"/>
              <w:ind w:leftChars="142" w:left="566" w:hangingChars="141" w:hanging="282"/>
              <w:rPr>
                <w:lang w:eastAsia="ko-KR"/>
              </w:rPr>
            </w:pPr>
            <w:r w:rsidRPr="000220C9">
              <w:rPr>
                <w:rFonts w:eastAsia="MS Mincho"/>
              </w:rPr>
              <w:t>I</w:t>
            </w:r>
            <w:r w:rsidRPr="000220C9">
              <w:rPr>
                <w:lang w:eastAsia="ko-KR"/>
              </w:rPr>
              <w:t>f there is more than one DCCF / set of DCCFs, each Data Source (except for DRF) is associated with only one DCCF / set of DCCFs</w:t>
            </w:r>
          </w:p>
          <w:p w14:paraId="6C24F6A2" w14:textId="6CE46E7D" w:rsidR="00930372" w:rsidRDefault="00930372" w:rsidP="00930372">
            <w:pPr>
              <w:pStyle w:val="CRCoverPage"/>
              <w:spacing w:after="0"/>
              <w:rPr>
                <w:noProof/>
              </w:rPr>
            </w:pPr>
            <w:r>
              <w:rPr>
                <w:noProof/>
              </w:rPr>
              <w:t xml:space="preserve">A request to the DCCF may be </w:t>
            </w:r>
            <w:r w:rsidR="0003630F">
              <w:rPr>
                <w:noProof/>
              </w:rPr>
              <w:t xml:space="preserve">related to an </w:t>
            </w:r>
            <w:r>
              <w:rPr>
                <w:noProof/>
              </w:rPr>
              <w:t>NF and</w:t>
            </w:r>
            <w:r w:rsidR="00E2258D">
              <w:rPr>
                <w:noProof/>
              </w:rPr>
              <w:t>/or</w:t>
            </w:r>
            <w:r>
              <w:rPr>
                <w:noProof/>
              </w:rPr>
              <w:t xml:space="preserve"> </w:t>
            </w:r>
            <w:r w:rsidR="0003630F">
              <w:rPr>
                <w:noProof/>
              </w:rPr>
              <w:t xml:space="preserve">specific </w:t>
            </w:r>
            <w:r>
              <w:rPr>
                <w:noProof/>
              </w:rPr>
              <w:t xml:space="preserve">UE </w:t>
            </w:r>
            <w:r w:rsidR="0003630F">
              <w:rPr>
                <w:noProof/>
              </w:rPr>
              <w:t>or group of Ues</w:t>
            </w:r>
            <w:r>
              <w:rPr>
                <w:noProof/>
              </w:rPr>
              <w:t xml:space="preserve">. The discovery of the DCCF needs to </w:t>
            </w:r>
            <w:r w:rsidR="00244114">
              <w:rPr>
                <w:noProof/>
              </w:rPr>
              <w:t xml:space="preserve">be </w:t>
            </w:r>
            <w:r>
              <w:rPr>
                <w:noProof/>
              </w:rPr>
              <w:t>solve</w:t>
            </w:r>
            <w:r w:rsidR="00244114">
              <w:rPr>
                <w:noProof/>
              </w:rPr>
              <w:t>d for</w:t>
            </w:r>
            <w:r>
              <w:rPr>
                <w:noProof/>
              </w:rPr>
              <w:t xml:space="preserve"> </w:t>
            </w:r>
            <w:r w:rsidR="00E910EA">
              <w:rPr>
                <w:noProof/>
              </w:rPr>
              <w:t xml:space="preserve">all </w:t>
            </w:r>
            <w:r>
              <w:rPr>
                <w:noProof/>
              </w:rPr>
              <w:t xml:space="preserve">these </w:t>
            </w:r>
            <w:r w:rsidR="00E910EA">
              <w:rPr>
                <w:noProof/>
              </w:rPr>
              <w:t xml:space="preserve">types </w:t>
            </w:r>
            <w:r>
              <w:rPr>
                <w:noProof/>
              </w:rPr>
              <w:t xml:space="preserve">requests. </w:t>
            </w:r>
            <w:r w:rsidR="006C7A12">
              <w:rPr>
                <w:noProof/>
              </w:rPr>
              <w:t xml:space="preserve">The </w:t>
            </w:r>
            <w:r w:rsidR="00F26D52">
              <w:rPr>
                <w:noProof/>
              </w:rPr>
              <w:t>consumer discovers a DCCF</w:t>
            </w:r>
            <w:r w:rsidR="00A47567">
              <w:rPr>
                <w:noProof/>
              </w:rPr>
              <w:t>.</w:t>
            </w:r>
            <w:r w:rsidR="003A585D">
              <w:rPr>
                <w:noProof/>
              </w:rPr>
              <w:t xml:space="preserve"> This DCCF </w:t>
            </w:r>
            <w:r w:rsidR="0002218C">
              <w:rPr>
                <w:noProof/>
              </w:rPr>
              <w:t>is associated to certain NF(s)</w:t>
            </w:r>
            <w:r w:rsidR="00753BA2">
              <w:rPr>
                <w:noProof/>
              </w:rPr>
              <w:t>.</w:t>
            </w:r>
            <w:r>
              <w:rPr>
                <w:noProof/>
              </w:rPr>
              <w:t xml:space="preserve"> </w:t>
            </w:r>
          </w:p>
          <w:p w14:paraId="61168356" w14:textId="77777777" w:rsidR="00930372" w:rsidRDefault="00930372" w:rsidP="00930372">
            <w:pPr>
              <w:pStyle w:val="CRCoverPage"/>
              <w:spacing w:after="0"/>
              <w:rPr>
                <w:noProof/>
              </w:rPr>
            </w:pPr>
          </w:p>
          <w:p w14:paraId="37DE3260" w14:textId="4B7F63E8" w:rsidR="00930372" w:rsidRDefault="00930372" w:rsidP="00930372">
            <w:pPr>
              <w:pStyle w:val="CRCoverPage"/>
              <w:spacing w:after="0"/>
              <w:rPr>
                <w:noProof/>
              </w:rPr>
            </w:pPr>
            <w:r>
              <w:rPr>
                <w:noProof/>
              </w:rPr>
              <w:t xml:space="preserve">When </w:t>
            </w:r>
            <w:r w:rsidR="00A47567">
              <w:rPr>
                <w:noProof/>
              </w:rPr>
              <w:t xml:space="preserve">this </w:t>
            </w:r>
            <w:r>
              <w:rPr>
                <w:noProof/>
              </w:rPr>
              <w:t>DCCF discovers the NF</w:t>
            </w:r>
            <w:r w:rsidR="00974EE1">
              <w:rPr>
                <w:noProof/>
              </w:rPr>
              <w:t>(</w:t>
            </w:r>
            <w:r>
              <w:rPr>
                <w:noProof/>
              </w:rPr>
              <w:t>s</w:t>
            </w:r>
            <w:r w:rsidR="00974EE1">
              <w:rPr>
                <w:noProof/>
              </w:rPr>
              <w:t>)</w:t>
            </w:r>
            <w:r w:rsidR="00762BFC">
              <w:rPr>
                <w:noProof/>
              </w:rPr>
              <w:t xml:space="preserve"> from which data should be retri</w:t>
            </w:r>
            <w:r w:rsidR="005B3300">
              <w:rPr>
                <w:noProof/>
              </w:rPr>
              <w:t>v</w:t>
            </w:r>
            <w:r w:rsidR="00762BFC">
              <w:rPr>
                <w:noProof/>
              </w:rPr>
              <w:t>ed</w:t>
            </w:r>
            <w:r>
              <w:rPr>
                <w:noProof/>
              </w:rPr>
              <w:t>, and finds NF</w:t>
            </w:r>
            <w:r w:rsidR="00974EE1">
              <w:rPr>
                <w:noProof/>
              </w:rPr>
              <w:t>(</w:t>
            </w:r>
            <w:r>
              <w:rPr>
                <w:noProof/>
              </w:rPr>
              <w:t>s</w:t>
            </w:r>
            <w:r w:rsidR="00974EE1">
              <w:rPr>
                <w:noProof/>
              </w:rPr>
              <w:t>)</w:t>
            </w:r>
            <w:r>
              <w:rPr>
                <w:noProof/>
              </w:rPr>
              <w:t xml:space="preserve"> (e.g. SMF) </w:t>
            </w:r>
            <w:r w:rsidR="004326A7">
              <w:rPr>
                <w:noProof/>
              </w:rPr>
              <w:t xml:space="preserve">associated </w:t>
            </w:r>
            <w:r w:rsidR="002E4AD9">
              <w:rPr>
                <w:noProof/>
              </w:rPr>
              <w:t xml:space="preserve">to </w:t>
            </w:r>
            <w:r>
              <w:rPr>
                <w:noProof/>
              </w:rPr>
              <w:t xml:space="preserve">another DCCF it discovers the DCCF </w:t>
            </w:r>
            <w:r w:rsidR="00A139FB">
              <w:rPr>
                <w:noProof/>
              </w:rPr>
              <w:t>associated with</w:t>
            </w:r>
            <w:r>
              <w:rPr>
                <w:noProof/>
              </w:rPr>
              <w:t xml:space="preserve"> </w:t>
            </w:r>
            <w:r w:rsidR="00E03566">
              <w:rPr>
                <w:noProof/>
              </w:rPr>
              <w:t>the</w:t>
            </w:r>
            <w:r>
              <w:rPr>
                <w:noProof/>
              </w:rPr>
              <w:t xml:space="preserve"> NF via NRF using this NF as input </w:t>
            </w:r>
            <w:r w:rsidR="00720887">
              <w:rPr>
                <w:noProof/>
              </w:rPr>
              <w:t>data</w:t>
            </w:r>
            <w:r w:rsidR="008C1C0C" w:rsidDel="00B8383C">
              <w:rPr>
                <w:noProof/>
              </w:rPr>
              <w:t>.</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356ABF7A" w:rsidR="00930372" w:rsidRDefault="00930372" w:rsidP="00930372">
            <w:pPr>
              <w:pStyle w:val="CRCoverPage"/>
              <w:spacing w:after="0"/>
              <w:rPr>
                <w:noProof/>
              </w:rPr>
            </w:pPr>
            <w:r>
              <w:rPr>
                <w:noProof/>
              </w:rPr>
              <w:t>Introduce how an NF discover</w:t>
            </w:r>
            <w:r w:rsidR="00A321C4">
              <w:rPr>
                <w:noProof/>
              </w:rPr>
              <w:t>s</w:t>
            </w:r>
            <w:r>
              <w:rPr>
                <w:noProof/>
              </w:rPr>
              <w:t xml:space="preserve"> a DCCF. </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0B43812" w:rsidR="00930372" w:rsidRDefault="00930372" w:rsidP="00930372">
            <w:pPr>
              <w:pStyle w:val="CRCoverPage"/>
              <w:spacing w:after="0"/>
              <w:rPr>
                <w:noProof/>
              </w:rPr>
            </w:pPr>
            <w:r>
              <w:rPr>
                <w:noProof/>
              </w:rPr>
              <w:t>Not possible to collect data, and request statistics in a multiple DCCF deployment.</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1F8D3DA" w:rsidR="00930372" w:rsidRDefault="0069211D" w:rsidP="00930372">
            <w:pPr>
              <w:pStyle w:val="CRCoverPage"/>
              <w:spacing w:after="0"/>
              <w:ind w:left="100"/>
              <w:rPr>
                <w:noProof/>
              </w:rPr>
            </w:pPr>
            <w:r>
              <w:t xml:space="preserve">6.2.6.2, </w:t>
            </w:r>
            <w:r w:rsidR="00930372">
              <w:t>6.3.</w:t>
            </w:r>
            <w:r w:rsidR="007D3183">
              <w:t>X</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Default="00930372" w:rsidP="00930372">
            <w:pPr>
              <w:pStyle w:val="CRCoverPage"/>
              <w:spacing w:after="0"/>
              <w:rPr>
                <w:noProof/>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397484" w14:textId="77777777" w:rsidR="007B6CC9" w:rsidRDefault="007B6CC9" w:rsidP="007B6CC9">
      <w:pPr>
        <w:pStyle w:val="Heading4"/>
      </w:pPr>
      <w:bookmarkStart w:id="5" w:name="_Toc45184039"/>
      <w:bookmarkStart w:id="6" w:name="_Toc47342881"/>
      <w:bookmarkStart w:id="7" w:name="_Toc51769583"/>
      <w:bookmarkStart w:id="8" w:name="_Toc59095936"/>
      <w:bookmarkEnd w:id="2"/>
      <w:bookmarkEnd w:id="3"/>
      <w:bookmarkEnd w:id="4"/>
      <w:r>
        <w:t>6.2.6.2</w:t>
      </w:r>
      <w:r>
        <w:tab/>
        <w:t>NF profile</w:t>
      </w:r>
      <w:bookmarkEnd w:id="5"/>
      <w:bookmarkEnd w:id="6"/>
      <w:bookmarkEnd w:id="7"/>
      <w:bookmarkEnd w:id="8"/>
    </w:p>
    <w:p w14:paraId="2437C2CC" w14:textId="77777777" w:rsidR="007B6CC9" w:rsidRDefault="007B6CC9" w:rsidP="007B6CC9">
      <w:pPr>
        <w:rPr>
          <w:lang w:eastAsia="zh-CN"/>
        </w:rPr>
      </w:pPr>
      <w:r>
        <w:rPr>
          <w:lang w:eastAsia="zh-CN"/>
        </w:rPr>
        <w:t>NF profile of NF instance maintained in an NRF includes the following information:</w:t>
      </w:r>
    </w:p>
    <w:p w14:paraId="0A38D398" w14:textId="77777777" w:rsidR="007B6CC9" w:rsidRDefault="007B6CC9" w:rsidP="007B6CC9">
      <w:pPr>
        <w:pStyle w:val="B1"/>
        <w:rPr>
          <w:lang w:eastAsia="zh-CN"/>
        </w:rPr>
      </w:pPr>
      <w:r>
        <w:t>-</w:t>
      </w:r>
      <w:r>
        <w:tab/>
      </w:r>
      <w:r>
        <w:rPr>
          <w:lang w:eastAsia="zh-CN"/>
        </w:rPr>
        <w:t>NF instance ID.</w:t>
      </w:r>
    </w:p>
    <w:p w14:paraId="411A2CA2" w14:textId="77777777" w:rsidR="007B6CC9" w:rsidRDefault="007B6CC9" w:rsidP="007B6CC9">
      <w:pPr>
        <w:pStyle w:val="B1"/>
        <w:rPr>
          <w:lang w:eastAsia="zh-CN"/>
        </w:rPr>
      </w:pPr>
      <w:r>
        <w:t>-</w:t>
      </w:r>
      <w:r>
        <w:tab/>
      </w:r>
      <w:r>
        <w:rPr>
          <w:lang w:eastAsia="zh-CN"/>
        </w:rPr>
        <w:t>NF type.</w:t>
      </w:r>
    </w:p>
    <w:p w14:paraId="242F2875" w14:textId="77777777" w:rsidR="007B6CC9" w:rsidRDefault="007B6CC9" w:rsidP="007B6CC9">
      <w:pPr>
        <w:pStyle w:val="B1"/>
        <w:rPr>
          <w:lang w:eastAsia="zh-CN"/>
        </w:rPr>
      </w:pPr>
      <w:r>
        <w:t>-</w:t>
      </w:r>
      <w:r>
        <w:tab/>
      </w:r>
      <w:r>
        <w:rPr>
          <w:lang w:eastAsia="zh-CN"/>
        </w:rPr>
        <w:t>PLMN ID.</w:t>
      </w:r>
    </w:p>
    <w:p w14:paraId="402FCFAB" w14:textId="77777777" w:rsidR="007B6CC9" w:rsidRDefault="007B6CC9" w:rsidP="007B6CC9">
      <w:pPr>
        <w:pStyle w:val="B1"/>
        <w:rPr>
          <w:lang w:eastAsia="zh-CN"/>
        </w:rPr>
      </w:pPr>
      <w:r>
        <w:t>-</w:t>
      </w:r>
      <w:r>
        <w:tab/>
        <w:t xml:space="preserve">Network Slice related </w:t>
      </w:r>
      <w:r>
        <w:rPr>
          <w:lang w:eastAsia="zh-CN"/>
        </w:rPr>
        <w:t>Identifier(s) e.g. S-NSSAI, NSI ID.</w:t>
      </w:r>
    </w:p>
    <w:p w14:paraId="053EB1AF" w14:textId="77777777" w:rsidR="007B6CC9" w:rsidRDefault="007B6CC9" w:rsidP="007B6CC9">
      <w:pPr>
        <w:pStyle w:val="B1"/>
        <w:rPr>
          <w:lang w:eastAsia="zh-CN"/>
        </w:rPr>
      </w:pPr>
      <w:r>
        <w:t>-</w:t>
      </w:r>
      <w:r>
        <w:tab/>
      </w:r>
      <w:r>
        <w:rPr>
          <w:lang w:eastAsia="zh-CN"/>
        </w:rPr>
        <w:t>FQDN or IP address of NF.</w:t>
      </w:r>
    </w:p>
    <w:p w14:paraId="513342E4" w14:textId="77777777" w:rsidR="007B6CC9" w:rsidRDefault="007B6CC9" w:rsidP="007B6CC9">
      <w:pPr>
        <w:pStyle w:val="B1"/>
        <w:rPr>
          <w:lang w:eastAsia="zh-CN"/>
        </w:rPr>
      </w:pPr>
      <w:r>
        <w:t>-</w:t>
      </w:r>
      <w:r>
        <w:tab/>
        <w:t xml:space="preserve">NF </w:t>
      </w:r>
      <w:r>
        <w:rPr>
          <w:lang w:eastAsia="zh-CN"/>
        </w:rPr>
        <w:t>capacity information.</w:t>
      </w:r>
    </w:p>
    <w:p w14:paraId="369A0723" w14:textId="77777777" w:rsidR="007B6CC9" w:rsidRDefault="007B6CC9" w:rsidP="007B6CC9">
      <w:pPr>
        <w:pStyle w:val="B1"/>
        <w:rPr>
          <w:rFonts w:eastAsia="Malgun Gothic"/>
          <w:lang w:eastAsia="ko-KR"/>
        </w:rPr>
      </w:pPr>
      <w:r>
        <w:rPr>
          <w:rFonts w:eastAsia="Malgun Gothic"/>
          <w:lang w:eastAsia="ko-KR"/>
        </w:rPr>
        <w:t>-</w:t>
      </w:r>
      <w:r>
        <w:rPr>
          <w:rFonts w:eastAsia="Malgun Gothic"/>
          <w:lang w:eastAsia="ko-KR"/>
        </w:rPr>
        <w:tab/>
        <w:t>NF priority information.</w:t>
      </w:r>
    </w:p>
    <w:p w14:paraId="4E10892E" w14:textId="77777777" w:rsidR="007B6CC9" w:rsidRDefault="007B6CC9" w:rsidP="007B6CC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6B7DC7" w14:textId="77777777" w:rsidR="007B6CC9" w:rsidRDefault="007B6CC9" w:rsidP="007B6CC9">
      <w:pPr>
        <w:pStyle w:val="B1"/>
        <w:rPr>
          <w:rFonts w:eastAsia="Malgun Gothic"/>
        </w:rPr>
      </w:pPr>
      <w:r>
        <w:rPr>
          <w:rFonts w:eastAsia="Malgun Gothic"/>
        </w:rPr>
        <w:t>-</w:t>
      </w:r>
      <w:r>
        <w:rPr>
          <w:rFonts w:eastAsia="Malgun Gothic"/>
        </w:rPr>
        <w:tab/>
        <w:t>NF Set ID.</w:t>
      </w:r>
    </w:p>
    <w:p w14:paraId="15C533DB" w14:textId="77777777" w:rsidR="007B6CC9" w:rsidRDefault="007B6CC9" w:rsidP="007B6CC9">
      <w:pPr>
        <w:pStyle w:val="B1"/>
        <w:rPr>
          <w:rFonts w:eastAsia="Malgun Gothic"/>
        </w:rPr>
      </w:pPr>
      <w:r>
        <w:rPr>
          <w:rFonts w:eastAsia="Malgun Gothic"/>
        </w:rPr>
        <w:t>-</w:t>
      </w:r>
      <w:r>
        <w:rPr>
          <w:rFonts w:eastAsia="Malgun Gothic"/>
        </w:rPr>
        <w:tab/>
        <w:t>NF Service Set ID of the NF service instance.</w:t>
      </w:r>
    </w:p>
    <w:p w14:paraId="49631613" w14:textId="77777777" w:rsidR="007B6CC9" w:rsidRDefault="007B6CC9" w:rsidP="007B6CC9">
      <w:pPr>
        <w:pStyle w:val="B1"/>
        <w:rPr>
          <w:lang w:eastAsia="zh-CN"/>
        </w:rPr>
      </w:pPr>
      <w:r>
        <w:rPr>
          <w:rFonts w:eastAsia="Malgun Gothic"/>
        </w:rPr>
        <w:t>-</w:t>
      </w:r>
      <w:r>
        <w:tab/>
        <w:t>NF Specific Service authorization information.</w:t>
      </w:r>
    </w:p>
    <w:p w14:paraId="7952B59C" w14:textId="77777777" w:rsidR="007B6CC9" w:rsidRDefault="007B6CC9" w:rsidP="007B6CC9">
      <w:pPr>
        <w:pStyle w:val="B1"/>
        <w:rPr>
          <w:lang w:eastAsia="zh-CN"/>
        </w:rPr>
      </w:pPr>
      <w:r>
        <w:t>-</w:t>
      </w:r>
      <w:r>
        <w:tab/>
        <w:t xml:space="preserve">if applicable, </w:t>
      </w:r>
      <w:r>
        <w:rPr>
          <w:lang w:eastAsia="zh-CN"/>
        </w:rPr>
        <w:t>Names of supported services.</w:t>
      </w:r>
    </w:p>
    <w:p w14:paraId="750E1249" w14:textId="77777777" w:rsidR="007B6CC9" w:rsidRDefault="007B6CC9" w:rsidP="007B6CC9">
      <w:pPr>
        <w:pStyle w:val="B1"/>
        <w:rPr>
          <w:lang w:eastAsia="zh-CN"/>
        </w:rPr>
      </w:pPr>
      <w:r>
        <w:t>-</w:t>
      </w:r>
      <w:r>
        <w:tab/>
      </w:r>
      <w:r>
        <w:rPr>
          <w:lang w:eastAsia="zh-CN"/>
        </w:rPr>
        <w:t>Endpoint Address(es) of instance(s) of each supported service.</w:t>
      </w:r>
    </w:p>
    <w:p w14:paraId="37E07B06" w14:textId="77777777" w:rsidR="007B6CC9" w:rsidRDefault="007B6CC9" w:rsidP="007B6CC9">
      <w:pPr>
        <w:pStyle w:val="B1"/>
        <w:rPr>
          <w:lang w:eastAsia="zh-CN"/>
        </w:rPr>
      </w:pPr>
      <w:r>
        <w:rPr>
          <w:lang w:eastAsia="zh-CN"/>
        </w:rPr>
        <w:t>-</w:t>
      </w:r>
      <w:r>
        <w:rPr>
          <w:lang w:eastAsia="zh-CN"/>
        </w:rPr>
        <w:tab/>
        <w:t>Identification of stored data/information.</w:t>
      </w:r>
    </w:p>
    <w:p w14:paraId="39DC5C70" w14:textId="77777777" w:rsidR="007B6CC9" w:rsidRDefault="007B6CC9" w:rsidP="007B6CC9">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5D3048F" w14:textId="77777777" w:rsidR="007B6CC9" w:rsidRDefault="007B6CC9" w:rsidP="007B6CC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62D3EB" w14:textId="77777777" w:rsidR="007B6CC9" w:rsidRDefault="007B6CC9" w:rsidP="007B6CC9">
      <w:pPr>
        <w:pStyle w:val="B1"/>
      </w:pPr>
      <w:r>
        <w:t>-</w:t>
      </w:r>
      <w:r>
        <w:tab/>
        <w:t>Location information for the NF instance.</w:t>
      </w:r>
    </w:p>
    <w:p w14:paraId="39689C6A" w14:textId="77777777" w:rsidR="007B6CC9" w:rsidRDefault="007B6CC9" w:rsidP="007B6CC9">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D455144" w14:textId="77777777" w:rsidR="007B6CC9" w:rsidRDefault="007B6CC9" w:rsidP="007B6CC9">
      <w:pPr>
        <w:pStyle w:val="B1"/>
      </w:pPr>
      <w:r>
        <w:t>-</w:t>
      </w:r>
      <w:r>
        <w:tab/>
        <w:t>TAI(s).</w:t>
      </w:r>
    </w:p>
    <w:p w14:paraId="674B97D6" w14:textId="77777777" w:rsidR="007B6CC9" w:rsidRDefault="007B6CC9" w:rsidP="007B6CC9">
      <w:pPr>
        <w:pStyle w:val="B1"/>
      </w:pPr>
      <w:r>
        <w:t>-</w:t>
      </w:r>
      <w:r>
        <w:tab/>
        <w:t>NF load information.</w:t>
      </w:r>
    </w:p>
    <w:p w14:paraId="5A0CC994" w14:textId="77777777" w:rsidR="007B6CC9" w:rsidRDefault="007B6CC9" w:rsidP="007B6CC9">
      <w:pPr>
        <w:pStyle w:val="B1"/>
      </w:pPr>
      <w:r>
        <w:t>-</w:t>
      </w:r>
      <w:r>
        <w:tab/>
        <w:t>Routing Indicator, for UDM and AUSF.</w:t>
      </w:r>
    </w:p>
    <w:p w14:paraId="379E0EA1" w14:textId="77777777" w:rsidR="007B6CC9" w:rsidRDefault="007B6CC9" w:rsidP="007B6CC9">
      <w:pPr>
        <w:pStyle w:val="B1"/>
      </w:pPr>
      <w:r>
        <w:t>-</w:t>
      </w:r>
      <w:r>
        <w:tab/>
        <w:t>One or more GUAMI(s), in the case of AMF.</w:t>
      </w:r>
    </w:p>
    <w:p w14:paraId="45A4047D" w14:textId="77777777" w:rsidR="007B6CC9" w:rsidRDefault="007B6CC9" w:rsidP="007B6CC9">
      <w:pPr>
        <w:pStyle w:val="B1"/>
      </w:pPr>
      <w:r>
        <w:t>-</w:t>
      </w:r>
      <w:r>
        <w:tab/>
        <w:t>SMF area identity(</w:t>
      </w:r>
      <w:proofErr w:type="spellStart"/>
      <w:r>
        <w:t>ies</w:t>
      </w:r>
      <w:proofErr w:type="spellEnd"/>
      <w:r>
        <w:t>) in the case of UPF.</w:t>
      </w:r>
    </w:p>
    <w:p w14:paraId="404D0C9F" w14:textId="77777777" w:rsidR="007B6CC9" w:rsidRDefault="007B6CC9" w:rsidP="007B6CC9">
      <w:pPr>
        <w:pStyle w:val="B1"/>
      </w:pPr>
      <w:r>
        <w:t>-</w:t>
      </w:r>
      <w:r>
        <w:tab/>
        <w:t>UDM Group ID, range(s) of SUPIs, range(s) of GPSIs, range(s) of internal group identifiers, range(s) of external group identifiers for UDM.</w:t>
      </w:r>
    </w:p>
    <w:p w14:paraId="66EA081A" w14:textId="77777777" w:rsidR="007B6CC9" w:rsidRDefault="007B6CC9" w:rsidP="007B6CC9">
      <w:pPr>
        <w:pStyle w:val="B1"/>
      </w:pPr>
      <w:r>
        <w:t>-</w:t>
      </w:r>
      <w:r>
        <w:tab/>
        <w:t>UDR Group ID, range(s) of SUPIs, range(s) of GPSIs, range(s) of external group identifiers for UDR.</w:t>
      </w:r>
    </w:p>
    <w:p w14:paraId="3B45AD34" w14:textId="77777777" w:rsidR="007B6CC9" w:rsidRDefault="007B6CC9" w:rsidP="007B6CC9">
      <w:pPr>
        <w:pStyle w:val="B1"/>
      </w:pPr>
      <w:r>
        <w:t>-</w:t>
      </w:r>
      <w:r>
        <w:tab/>
        <w:t>AUSF Group ID, range(s) of SUPIs for AUSF.</w:t>
      </w:r>
    </w:p>
    <w:p w14:paraId="7B1282F9" w14:textId="77777777" w:rsidR="007B6CC9" w:rsidRDefault="007B6CC9" w:rsidP="007B6CC9">
      <w:pPr>
        <w:pStyle w:val="B1"/>
      </w:pPr>
      <w:r>
        <w:t>-</w:t>
      </w:r>
      <w:r>
        <w:tab/>
        <w:t>PCF Group ID, range(s) of SUPIs for PCF.</w:t>
      </w:r>
    </w:p>
    <w:p w14:paraId="1037778E" w14:textId="77777777" w:rsidR="007B6CC9" w:rsidRDefault="007B6CC9" w:rsidP="007B6CC9">
      <w:pPr>
        <w:pStyle w:val="B1"/>
      </w:pPr>
      <w:r>
        <w:t>-</w:t>
      </w:r>
      <w:r>
        <w:tab/>
        <w:t>HSS Group ID, set(s) of IMPIs, set(s) of IMPU, set(s) of IMSIs, set(s) of PSIs, set(s) of MSISDN for HSS.</w:t>
      </w:r>
    </w:p>
    <w:p w14:paraId="3AF2480C" w14:textId="77777777" w:rsidR="007B6CC9" w:rsidRDefault="007B6CC9" w:rsidP="007B6CC9">
      <w:pPr>
        <w:pStyle w:val="B1"/>
      </w:pPr>
      <w:r>
        <w:t>-</w:t>
      </w:r>
      <w:r>
        <w:tab/>
        <w:t>Supported Analytics ID(s), NWDAF Serving Area information (i.e. list of TAIs for which the NWDAF can provide analytics) if available in the case of NWDAF.</w:t>
      </w:r>
    </w:p>
    <w:p w14:paraId="7BC2B671" w14:textId="77777777" w:rsidR="007B6CC9" w:rsidRDefault="007B6CC9" w:rsidP="007B6CC9">
      <w:pPr>
        <w:pStyle w:val="NO"/>
      </w:pPr>
      <w:r>
        <w:t>NOTE 4:</w:t>
      </w:r>
      <w:r>
        <w:tab/>
        <w:t>The NWDAF's Serving Area information is common to all its supported Analytics IDs.</w:t>
      </w:r>
    </w:p>
    <w:p w14:paraId="77DE1531" w14:textId="77777777" w:rsidR="007B6CC9" w:rsidRDefault="007B6CC9" w:rsidP="007B6CC9">
      <w:pPr>
        <w:pStyle w:val="B1"/>
      </w:pPr>
      <w:r>
        <w:t>-</w:t>
      </w:r>
      <w:r>
        <w:tab/>
        <w:t>Event ID(s) supported by AFs, in the case of NEF.</w:t>
      </w:r>
    </w:p>
    <w:p w14:paraId="1DDFFAA7" w14:textId="77777777" w:rsidR="007B6CC9" w:rsidRDefault="007B6CC9" w:rsidP="007B6CC9">
      <w:pPr>
        <w:pStyle w:val="B1"/>
      </w:pPr>
      <w:r>
        <w:t>-</w:t>
      </w:r>
      <w:r>
        <w:tab/>
        <w:t>Application Identifier(s) supported by AFs, in the case of NEF.</w:t>
      </w:r>
    </w:p>
    <w:p w14:paraId="349FAA44" w14:textId="77777777" w:rsidR="007B6CC9" w:rsidRDefault="007B6CC9" w:rsidP="007B6CC9">
      <w:pPr>
        <w:pStyle w:val="B1"/>
      </w:pPr>
      <w:r>
        <w:t>-</w:t>
      </w:r>
      <w:r>
        <w:tab/>
        <w:t>Range(s) of External Identifiers, or range(s) of External Group Identifiers, or the domain names served by the NEF, in the case of NEF.</w:t>
      </w:r>
    </w:p>
    <w:p w14:paraId="6C53C51F" w14:textId="77777777" w:rsidR="007B6CC9" w:rsidRDefault="007B6CC9" w:rsidP="007B6CC9">
      <w:pPr>
        <w:pStyle w:val="NO"/>
      </w:pPr>
      <w:r>
        <w:t>NOTE 5:</w:t>
      </w:r>
      <w:r>
        <w:tab/>
        <w:t>This is applicable when NEF exposes AF information for analytics purpose as detailed in TS 23.288 [86].</w:t>
      </w:r>
    </w:p>
    <w:p w14:paraId="64BE2EF8" w14:textId="77777777" w:rsidR="007B6CC9" w:rsidRDefault="007B6CC9" w:rsidP="007B6CC9">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F1CD1E8" w14:textId="77777777" w:rsidR="007B6CC9" w:rsidRDefault="007B6CC9" w:rsidP="007B6CC9">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ADAE1D" w14:textId="77777777" w:rsidR="007B6CC9" w:rsidRDefault="007B6CC9" w:rsidP="007B6CC9">
      <w:pPr>
        <w:pStyle w:val="B1"/>
      </w:pPr>
      <w:r>
        <w:t>-</w:t>
      </w:r>
      <w:r>
        <w:tab/>
        <w:t>IP domain list as described in clause 6.1.6.2.21 of TS 29.510 [58], Range(s) of (UE) IPv4 addresses or Range(s) of (UE) IPv6 prefixes, in the case of BSF.</w:t>
      </w:r>
    </w:p>
    <w:p w14:paraId="04FD59B1" w14:textId="4A115D61" w:rsidR="007B6CC9" w:rsidRDefault="007B6CC9" w:rsidP="007B6CC9">
      <w:pPr>
        <w:pStyle w:val="B1"/>
        <w:rPr>
          <w:ins w:id="9" w:author="Ericsson User _Monday" w:date="2021-02-16T10:22:00Z"/>
        </w:rPr>
      </w:pPr>
      <w:r>
        <w:t>-</w:t>
      </w:r>
      <w:r>
        <w:tab/>
        <w:t>SCP Domain the NF belongs to.</w:t>
      </w:r>
    </w:p>
    <w:p w14:paraId="173838E5" w14:textId="3F6B581F" w:rsidR="00D36F33" w:rsidRDefault="00FC7BA5" w:rsidP="00FC7BA5">
      <w:pPr>
        <w:pStyle w:val="B1"/>
      </w:pPr>
      <w:ins w:id="10" w:author="Ericsson User 2" w:date="2021-02-17T17:20:00Z">
        <w:r w:rsidRPr="00FC7BA5">
          <w:t>-</w:t>
        </w:r>
        <w:r w:rsidRPr="00FC7BA5">
          <w:tab/>
        </w:r>
      </w:ins>
      <w:ins w:id="11" w:author="Nokia" w:date="2021-02-24T18:57:00Z">
        <w:r w:rsidR="0056580F">
          <w:t xml:space="preserve">DCCF </w:t>
        </w:r>
      </w:ins>
      <w:ins w:id="12" w:author="Ericsson User 2" w:date="2021-02-17T17:20:00Z">
        <w:r w:rsidRPr="00FC7BA5">
          <w:t xml:space="preserve">Serving Area information, NF </w:t>
        </w:r>
      </w:ins>
      <w:ins w:id="13" w:author="Nokia" w:date="2021-02-24T18:57:00Z">
        <w:r w:rsidR="0056580F">
          <w:t>types</w:t>
        </w:r>
      </w:ins>
      <w:ins w:id="14" w:author="Ericsson User 2" w:date="2021-02-17T17:20:00Z">
        <w:del w:id="15" w:author="Nokia" w:date="2021-02-24T18:57:00Z">
          <w:r w:rsidRPr="00FC7BA5" w:rsidDel="0056580F">
            <w:delText>IDs</w:delText>
          </w:r>
        </w:del>
        <w:r w:rsidRPr="00FC7BA5">
          <w:t xml:space="preserve"> of the data sources, in the case of DCCF.</w:t>
        </w:r>
      </w:ins>
    </w:p>
    <w:p w14:paraId="5A82A24C" w14:textId="7584E487" w:rsidR="00DB0A7C" w:rsidRDefault="00DB0A7C" w:rsidP="00DB0A7C"/>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5F489896" w14:textId="77777777" w:rsidR="00FC7BA5" w:rsidRDefault="00FC7BA5">
      <w:pPr>
        <w:pStyle w:val="Heading3"/>
        <w:rPr>
          <w:ins w:id="16" w:author="Ericsson User 2" w:date="2021-02-17T17:20:00Z"/>
        </w:rPr>
        <w:pPrChange w:id="17" w:author="Ericsson User 2" w:date="2021-02-17T17:21:00Z">
          <w:pPr>
            <w:pStyle w:val="B1"/>
          </w:pPr>
        </w:pPrChange>
      </w:pPr>
      <w:ins w:id="18" w:author="Ericsson User 2" w:date="2021-02-17T17:20:00Z">
        <w:r>
          <w:t>6.3.X</w:t>
        </w:r>
        <w:r>
          <w:tab/>
          <w:t>DCCF discovery and selection</w:t>
        </w:r>
      </w:ins>
    </w:p>
    <w:p w14:paraId="7F128EA7" w14:textId="77777777" w:rsidR="00FC7BA5" w:rsidRDefault="00FC7BA5">
      <w:pPr>
        <w:rPr>
          <w:ins w:id="19" w:author="Ericsson User 2" w:date="2021-02-17T17:20:00Z"/>
        </w:rPr>
        <w:pPrChange w:id="20" w:author="Ericsson User 2" w:date="2021-02-17T17:21:00Z">
          <w:pPr>
            <w:pStyle w:val="B1"/>
          </w:pPr>
        </w:pPrChange>
      </w:pPr>
      <w:ins w:id="21" w:author="Ericsson User 2" w:date="2021-02-17T17:20:00Z">
        <w:r>
          <w:t>Multiple instances of DCCF may be deployed in a network.</w:t>
        </w:r>
      </w:ins>
    </w:p>
    <w:p w14:paraId="05F7868C" w14:textId="4C4584CF" w:rsidR="00FC7BA5" w:rsidRDefault="00FC7BA5">
      <w:pPr>
        <w:rPr>
          <w:ins w:id="22" w:author="Ericsson User 2" w:date="2021-02-17T17:20:00Z"/>
        </w:rPr>
        <w:pPrChange w:id="23" w:author="Ericsson User 2" w:date="2021-02-17T17:21:00Z">
          <w:pPr>
            <w:pStyle w:val="B1"/>
          </w:pPr>
        </w:pPrChange>
      </w:pPr>
      <w:ins w:id="24" w:author="Ericsson User 2" w:date="2021-02-17T17:20:00Z">
        <w:r>
          <w:t xml:space="preserve">The NF consumers shall utilize the NRF to discover DCCF instance(s) unless DCCF information is available by other means, e.g. locally configured on NF consumers. The DCCF selection function in NF consumers selects a DCCF instance based on the available DCCF instances. Each </w:t>
        </w:r>
        <w:del w:id="25" w:author="Nokia" w:date="2021-02-24T18:57:00Z">
          <w:r w:rsidDel="0056580F">
            <w:delText xml:space="preserve">NF </w:delText>
          </w:r>
        </w:del>
        <w:r>
          <w:t xml:space="preserve">data producer </w:t>
        </w:r>
      </w:ins>
      <w:ins w:id="26" w:author="Nokia" w:date="2021-02-24T18:57:00Z">
        <w:r w:rsidR="0056580F">
          <w:t xml:space="preserve">NF type </w:t>
        </w:r>
      </w:ins>
      <w:ins w:id="27" w:author="Ericsson User 2" w:date="2021-02-17T17:20:00Z">
        <w:r>
          <w:t>is associated with only one DCCF / a set of DCCFs.</w:t>
        </w:r>
        <w:bookmarkStart w:id="28" w:name="_GoBack"/>
        <w:bookmarkEnd w:id="28"/>
      </w:ins>
    </w:p>
    <w:p w14:paraId="03F14F4D" w14:textId="2D2F832B" w:rsidR="00FC7BA5" w:rsidRDefault="00FC7BA5">
      <w:pPr>
        <w:rPr>
          <w:ins w:id="29" w:author="Ericsson User 2" w:date="2021-02-17T17:20:00Z"/>
        </w:rPr>
        <w:pPrChange w:id="30" w:author="Ericsson User 2" w:date="2021-02-17T17:21:00Z">
          <w:pPr>
            <w:pStyle w:val="B1"/>
          </w:pPr>
        </w:pPrChange>
      </w:pPr>
      <w:ins w:id="31" w:author="Ericsson User 2" w:date="2021-02-17T17:20:00Z">
        <w:del w:id="32" w:author="Nokia" w:date="2021-02-24T18:57:00Z">
          <w:r w:rsidDel="0056580F">
            <w:delText>When querying NRF, t</w:delText>
          </w:r>
        </w:del>
      </w:ins>
      <w:ins w:id="33" w:author="Nokia" w:date="2021-02-24T18:57:00Z">
        <w:r w:rsidR="0056580F">
          <w:t>T</w:t>
        </w:r>
      </w:ins>
      <w:ins w:id="34" w:author="Ericsson User 2" w:date="2021-02-17T17:20:00Z">
        <w:r>
          <w:t>he following factors may be considered by the NF consumer for DCCF selection:</w:t>
        </w:r>
      </w:ins>
    </w:p>
    <w:p w14:paraId="5B7BF76A" w14:textId="284D985C" w:rsidR="00FC7BA5" w:rsidRDefault="00FC7BA5">
      <w:pPr>
        <w:pStyle w:val="B1"/>
        <w:rPr>
          <w:ins w:id="35" w:author="Ericsson User 2" w:date="2021-02-17T17:20:00Z"/>
        </w:rPr>
      </w:pPr>
      <w:ins w:id="36" w:author="Ericsson User 2" w:date="2021-02-17T17:20:00Z">
        <w:r>
          <w:t>-</w:t>
        </w:r>
        <w:r>
          <w:tab/>
        </w:r>
      </w:ins>
      <w:ins w:id="37" w:author="Nokia" w:date="2021-02-24T18:57:00Z">
        <w:r w:rsidR="0056580F">
          <w:t xml:space="preserve">DCCF </w:t>
        </w:r>
      </w:ins>
      <w:ins w:id="38" w:author="Ericsson User 2" w:date="2021-02-17T17:20:00Z">
        <w:r>
          <w:t>Serving Area information</w:t>
        </w:r>
      </w:ins>
      <w:ins w:id="39" w:author="Nokia" w:date="2021-02-24T18:58:00Z">
        <w:r w:rsidR="0056580F">
          <w:t>, i.e. list of TAIs for which the DCCF coordinates Data Sources</w:t>
        </w:r>
      </w:ins>
      <w:ins w:id="40" w:author="Ericsson User 2" w:date="2021-02-18T08:57:00Z">
        <w:r w:rsidR="00D4454D">
          <w:t>.</w:t>
        </w:r>
      </w:ins>
    </w:p>
    <w:p w14:paraId="3DCF916C" w14:textId="7DED1A76" w:rsidR="00FC7BA5" w:rsidRDefault="00FC7BA5">
      <w:pPr>
        <w:pStyle w:val="B1"/>
        <w:rPr>
          <w:ins w:id="41" w:author="Ericsson User 2" w:date="2021-02-17T17:20:00Z"/>
        </w:rPr>
      </w:pPr>
      <w:ins w:id="42" w:author="Ericsson User 2" w:date="2021-02-17T17:20:00Z">
        <w:r>
          <w:t>-</w:t>
        </w:r>
        <w:r>
          <w:tab/>
          <w:t>S-NSSAI</w:t>
        </w:r>
      </w:ins>
      <w:ins w:id="43" w:author="Ericsson User 2" w:date="2021-02-18T08:57:00Z">
        <w:r w:rsidR="00D4454D">
          <w:t>.</w:t>
        </w:r>
      </w:ins>
    </w:p>
    <w:p w14:paraId="5F0AB5FF" w14:textId="66E32008" w:rsidR="00FC7BA5" w:rsidRDefault="00FC7BA5">
      <w:pPr>
        <w:pStyle w:val="B1"/>
        <w:rPr>
          <w:ins w:id="44" w:author="Ericsson User 2" w:date="2021-02-17T17:20:00Z"/>
        </w:rPr>
      </w:pPr>
      <w:ins w:id="45" w:author="Ericsson User 2" w:date="2021-02-17T17:20:00Z">
        <w:r>
          <w:t>-</w:t>
        </w:r>
        <w:r>
          <w:tab/>
          <w:t xml:space="preserve">NF </w:t>
        </w:r>
      </w:ins>
      <w:ins w:id="46" w:author="Nokia" w:date="2021-02-24T18:58:00Z">
        <w:r w:rsidR="0056580F">
          <w:t>type</w:t>
        </w:r>
      </w:ins>
      <w:ins w:id="47" w:author="Ericsson User 2" w:date="2021-02-17T17:20:00Z">
        <w:del w:id="48" w:author="Nokia" w:date="2021-02-24T18:58:00Z">
          <w:r w:rsidDel="0056580F">
            <w:delText>ID</w:delText>
          </w:r>
        </w:del>
        <w:r>
          <w:t xml:space="preserve"> of the data source</w:t>
        </w:r>
      </w:ins>
      <w:ins w:id="49" w:author="Ericsson User 2" w:date="2021-02-18T08:57:00Z">
        <w:r w:rsidR="00D4454D">
          <w:t>.</w:t>
        </w:r>
      </w:ins>
    </w:p>
    <w:p w14:paraId="1AC6B11F" w14:textId="7C9DB3D6" w:rsidR="00324F77" w:rsidRDefault="00FC7BA5">
      <w:pPr>
        <w:pStyle w:val="NO"/>
        <w:rPr>
          <w:ins w:id="50" w:author="Ericsson User _Monday" w:date="2021-02-16T11:49:00Z"/>
          <w:del w:id="51" w:author="Ericsson User" w:date="2021-02-17T15:42:00Z"/>
        </w:rPr>
        <w:pPrChange w:id="52" w:author="Ericsson User 2" w:date="2021-02-17T17:21:00Z">
          <w:pPr>
            <w:pStyle w:val="B1"/>
          </w:pPr>
        </w:pPrChange>
      </w:pPr>
      <w:ins w:id="53" w:author="Ericsson User 2" w:date="2021-02-17T17:20:00Z">
        <w:r>
          <w:t>NOTE:</w:t>
        </w:r>
      </w:ins>
      <w:ins w:id="54" w:author="Ericsson User 2" w:date="2021-02-17T17:21:00Z">
        <w:r>
          <w:tab/>
        </w:r>
      </w:ins>
      <w:ins w:id="55" w:author="Ericsson User 2" w:date="2021-02-17T17:20:00Z">
        <w:r>
          <w:t xml:space="preserve">If the DCCF determines that it </w:t>
        </w:r>
      </w:ins>
      <w:ins w:id="56" w:author="Ericsson-S" w:date="2021-02-18T11:27:00Z">
        <w:r w:rsidR="008F5837">
          <w:t>needs to</w:t>
        </w:r>
      </w:ins>
      <w:ins w:id="57" w:author="Ericsson User 2" w:date="2021-02-17T17:20:00Z">
        <w:r>
          <w:t xml:space="preserve"> discover another DCCF which is responsible for co-ordinating the collection of required data, the DCCF does a new discovery for a target DCCF via NRF using NF </w:t>
        </w:r>
        <w:del w:id="58" w:author="Nokia" w:date="2021-02-24T19:05:00Z">
          <w:r w:rsidDel="003D15E0">
            <w:delText>ID</w:delText>
          </w:r>
        </w:del>
      </w:ins>
      <w:ins w:id="59" w:author="Nokia" w:date="2021-02-24T19:05:00Z">
        <w:r w:rsidR="003D15E0">
          <w:t>type</w:t>
        </w:r>
      </w:ins>
      <w:ins w:id="60" w:author="Ericsson User 2" w:date="2021-02-17T17:20:00Z">
        <w:r>
          <w:t xml:space="preserve"> of the data source.</w:t>
        </w:r>
      </w:ins>
    </w:p>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EFCD1" w14:textId="77777777" w:rsidR="00C06C57" w:rsidRDefault="00C06C57">
      <w:r>
        <w:separator/>
      </w:r>
    </w:p>
  </w:endnote>
  <w:endnote w:type="continuationSeparator" w:id="0">
    <w:p w14:paraId="6B9C1BD6" w14:textId="77777777" w:rsidR="00C06C57" w:rsidRDefault="00C06C57">
      <w:r>
        <w:continuationSeparator/>
      </w:r>
    </w:p>
  </w:endnote>
  <w:endnote w:type="continuationNotice" w:id="1">
    <w:p w14:paraId="0BADCBA6" w14:textId="77777777" w:rsidR="00C06C57" w:rsidRDefault="00C06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EAC65" w14:textId="77777777" w:rsidR="00C06C57" w:rsidRDefault="00C06C57">
      <w:r>
        <w:separator/>
      </w:r>
    </w:p>
  </w:footnote>
  <w:footnote w:type="continuationSeparator" w:id="0">
    <w:p w14:paraId="513C2110" w14:textId="77777777" w:rsidR="00C06C57" w:rsidRDefault="00C06C57">
      <w:r>
        <w:continuationSeparator/>
      </w:r>
    </w:p>
  </w:footnote>
  <w:footnote w:type="continuationNotice" w:id="1">
    <w:p w14:paraId="000C93CA" w14:textId="77777777" w:rsidR="00C06C57" w:rsidRDefault="00C06C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_Monday">
    <w15:presenceInfo w15:providerId="None" w15:userId="Ericsson User _Monday"/>
  </w15:person>
  <w15:person w15:author="Ericsson User 2">
    <w15:presenceInfo w15:providerId="None" w15:userId="Ericsson User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539B"/>
    <w:rsid w:val="00015B30"/>
    <w:rsid w:val="00020E77"/>
    <w:rsid w:val="0002141E"/>
    <w:rsid w:val="00021715"/>
    <w:rsid w:val="000220C9"/>
    <w:rsid w:val="0002218C"/>
    <w:rsid w:val="00022E4A"/>
    <w:rsid w:val="000240C0"/>
    <w:rsid w:val="00025CA6"/>
    <w:rsid w:val="00033CC9"/>
    <w:rsid w:val="00034447"/>
    <w:rsid w:val="00035E0E"/>
    <w:rsid w:val="0003630F"/>
    <w:rsid w:val="00037801"/>
    <w:rsid w:val="00040E8A"/>
    <w:rsid w:val="00041FAA"/>
    <w:rsid w:val="00042DFE"/>
    <w:rsid w:val="00043BBC"/>
    <w:rsid w:val="0004426B"/>
    <w:rsid w:val="000461C2"/>
    <w:rsid w:val="00051D6D"/>
    <w:rsid w:val="0006732C"/>
    <w:rsid w:val="000673E9"/>
    <w:rsid w:val="000675E0"/>
    <w:rsid w:val="00067AFE"/>
    <w:rsid w:val="000741D7"/>
    <w:rsid w:val="00083B6A"/>
    <w:rsid w:val="00091BEF"/>
    <w:rsid w:val="000A6394"/>
    <w:rsid w:val="000B02FA"/>
    <w:rsid w:val="000B118A"/>
    <w:rsid w:val="000B7D40"/>
    <w:rsid w:val="000B7FED"/>
    <w:rsid w:val="000C038A"/>
    <w:rsid w:val="000C5C85"/>
    <w:rsid w:val="000C6598"/>
    <w:rsid w:val="000D0E59"/>
    <w:rsid w:val="000D44B3"/>
    <w:rsid w:val="000D5000"/>
    <w:rsid w:val="00105166"/>
    <w:rsid w:val="00127137"/>
    <w:rsid w:val="00127371"/>
    <w:rsid w:val="00133E06"/>
    <w:rsid w:val="00145D43"/>
    <w:rsid w:val="00152343"/>
    <w:rsid w:val="00154E90"/>
    <w:rsid w:val="00156D0C"/>
    <w:rsid w:val="00163FAA"/>
    <w:rsid w:val="00166E28"/>
    <w:rsid w:val="00192C46"/>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72E1"/>
    <w:rsid w:val="001F3CEB"/>
    <w:rsid w:val="001F7D8C"/>
    <w:rsid w:val="00202102"/>
    <w:rsid w:val="00214A31"/>
    <w:rsid w:val="0022172E"/>
    <w:rsid w:val="00225196"/>
    <w:rsid w:val="002257D5"/>
    <w:rsid w:val="00225BB3"/>
    <w:rsid w:val="002326FF"/>
    <w:rsid w:val="00232F0A"/>
    <w:rsid w:val="00234AA1"/>
    <w:rsid w:val="00243E0B"/>
    <w:rsid w:val="00244114"/>
    <w:rsid w:val="0026004D"/>
    <w:rsid w:val="002634C6"/>
    <w:rsid w:val="002640DD"/>
    <w:rsid w:val="00265283"/>
    <w:rsid w:val="00265637"/>
    <w:rsid w:val="002662FD"/>
    <w:rsid w:val="0027169A"/>
    <w:rsid w:val="00275D12"/>
    <w:rsid w:val="00284FEB"/>
    <w:rsid w:val="002860C4"/>
    <w:rsid w:val="002957CC"/>
    <w:rsid w:val="00295A18"/>
    <w:rsid w:val="002A062A"/>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4F77"/>
    <w:rsid w:val="00327018"/>
    <w:rsid w:val="00327A68"/>
    <w:rsid w:val="00337F31"/>
    <w:rsid w:val="00345778"/>
    <w:rsid w:val="00350074"/>
    <w:rsid w:val="00351375"/>
    <w:rsid w:val="003609EF"/>
    <w:rsid w:val="0036231A"/>
    <w:rsid w:val="00374DD4"/>
    <w:rsid w:val="003774AF"/>
    <w:rsid w:val="0038046A"/>
    <w:rsid w:val="00393B68"/>
    <w:rsid w:val="003972C5"/>
    <w:rsid w:val="00397327"/>
    <w:rsid w:val="00397BE3"/>
    <w:rsid w:val="003A1CA1"/>
    <w:rsid w:val="003A4792"/>
    <w:rsid w:val="003A5290"/>
    <w:rsid w:val="003A585D"/>
    <w:rsid w:val="003A71FF"/>
    <w:rsid w:val="003B74D8"/>
    <w:rsid w:val="003C2790"/>
    <w:rsid w:val="003C463F"/>
    <w:rsid w:val="003C6A60"/>
    <w:rsid w:val="003D15E0"/>
    <w:rsid w:val="003D759C"/>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7958"/>
    <w:rsid w:val="00417DE2"/>
    <w:rsid w:val="0042027D"/>
    <w:rsid w:val="004242F1"/>
    <w:rsid w:val="00431362"/>
    <w:rsid w:val="004326A7"/>
    <w:rsid w:val="0043622E"/>
    <w:rsid w:val="00440DD5"/>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AF4"/>
    <w:rsid w:val="00592D74"/>
    <w:rsid w:val="00593E2B"/>
    <w:rsid w:val="005A1811"/>
    <w:rsid w:val="005A79C3"/>
    <w:rsid w:val="005A7B5A"/>
    <w:rsid w:val="005B3300"/>
    <w:rsid w:val="005B4281"/>
    <w:rsid w:val="005C2588"/>
    <w:rsid w:val="005D1350"/>
    <w:rsid w:val="005D135E"/>
    <w:rsid w:val="005D158A"/>
    <w:rsid w:val="005E2C44"/>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63A23"/>
    <w:rsid w:val="00665C47"/>
    <w:rsid w:val="00677B1C"/>
    <w:rsid w:val="0069211D"/>
    <w:rsid w:val="0069425B"/>
    <w:rsid w:val="00695808"/>
    <w:rsid w:val="00696076"/>
    <w:rsid w:val="006B463E"/>
    <w:rsid w:val="006B46FB"/>
    <w:rsid w:val="006C48D1"/>
    <w:rsid w:val="006C7A12"/>
    <w:rsid w:val="006D28E9"/>
    <w:rsid w:val="006D6F32"/>
    <w:rsid w:val="006E210B"/>
    <w:rsid w:val="006E21FB"/>
    <w:rsid w:val="006E2FB3"/>
    <w:rsid w:val="006E4226"/>
    <w:rsid w:val="007005D4"/>
    <w:rsid w:val="007064CC"/>
    <w:rsid w:val="0071094A"/>
    <w:rsid w:val="0071136B"/>
    <w:rsid w:val="00720887"/>
    <w:rsid w:val="00721CAA"/>
    <w:rsid w:val="00726E22"/>
    <w:rsid w:val="00727DEB"/>
    <w:rsid w:val="00733BD6"/>
    <w:rsid w:val="00733E78"/>
    <w:rsid w:val="007346DC"/>
    <w:rsid w:val="00734F74"/>
    <w:rsid w:val="00745DB8"/>
    <w:rsid w:val="00753BA2"/>
    <w:rsid w:val="00762BFC"/>
    <w:rsid w:val="0076477A"/>
    <w:rsid w:val="00766A96"/>
    <w:rsid w:val="00773599"/>
    <w:rsid w:val="00790883"/>
    <w:rsid w:val="007913D3"/>
    <w:rsid w:val="00792342"/>
    <w:rsid w:val="0079410A"/>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A07"/>
    <w:rsid w:val="007D7370"/>
    <w:rsid w:val="007D7F9A"/>
    <w:rsid w:val="007E6038"/>
    <w:rsid w:val="007F1356"/>
    <w:rsid w:val="007F5F9E"/>
    <w:rsid w:val="007F7259"/>
    <w:rsid w:val="008010A7"/>
    <w:rsid w:val="0080126C"/>
    <w:rsid w:val="008040A8"/>
    <w:rsid w:val="00805133"/>
    <w:rsid w:val="008104C0"/>
    <w:rsid w:val="00811B7F"/>
    <w:rsid w:val="00820ADF"/>
    <w:rsid w:val="0082323E"/>
    <w:rsid w:val="008279FA"/>
    <w:rsid w:val="00832A8F"/>
    <w:rsid w:val="008449B5"/>
    <w:rsid w:val="0084670D"/>
    <w:rsid w:val="00854381"/>
    <w:rsid w:val="00855565"/>
    <w:rsid w:val="008626E7"/>
    <w:rsid w:val="008631A7"/>
    <w:rsid w:val="00864E03"/>
    <w:rsid w:val="008659F6"/>
    <w:rsid w:val="00870EE7"/>
    <w:rsid w:val="008734EC"/>
    <w:rsid w:val="0088020F"/>
    <w:rsid w:val="008832A1"/>
    <w:rsid w:val="008863B9"/>
    <w:rsid w:val="00886C3B"/>
    <w:rsid w:val="00892E4F"/>
    <w:rsid w:val="0089341E"/>
    <w:rsid w:val="00895068"/>
    <w:rsid w:val="008A0F61"/>
    <w:rsid w:val="008A45A6"/>
    <w:rsid w:val="008A64ED"/>
    <w:rsid w:val="008C17DA"/>
    <w:rsid w:val="008C1C0C"/>
    <w:rsid w:val="008C2060"/>
    <w:rsid w:val="008D7A8F"/>
    <w:rsid w:val="008E00D9"/>
    <w:rsid w:val="008E7F25"/>
    <w:rsid w:val="008F3789"/>
    <w:rsid w:val="008F5837"/>
    <w:rsid w:val="008F686C"/>
    <w:rsid w:val="00902747"/>
    <w:rsid w:val="00904033"/>
    <w:rsid w:val="00905F43"/>
    <w:rsid w:val="0090650C"/>
    <w:rsid w:val="009148DE"/>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D2D8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EEA"/>
    <w:rsid w:val="00A9629F"/>
    <w:rsid w:val="00AA1494"/>
    <w:rsid w:val="00AA2CBC"/>
    <w:rsid w:val="00AA2E55"/>
    <w:rsid w:val="00AA773E"/>
    <w:rsid w:val="00AA7F05"/>
    <w:rsid w:val="00AB151B"/>
    <w:rsid w:val="00AB4BF7"/>
    <w:rsid w:val="00AB4D56"/>
    <w:rsid w:val="00AB598E"/>
    <w:rsid w:val="00AB6DF9"/>
    <w:rsid w:val="00AC1D84"/>
    <w:rsid w:val="00AC5820"/>
    <w:rsid w:val="00AC5AC8"/>
    <w:rsid w:val="00AC6F18"/>
    <w:rsid w:val="00AD1008"/>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3214B"/>
    <w:rsid w:val="00B33ED9"/>
    <w:rsid w:val="00B4452F"/>
    <w:rsid w:val="00B47338"/>
    <w:rsid w:val="00B55585"/>
    <w:rsid w:val="00B57373"/>
    <w:rsid w:val="00B60209"/>
    <w:rsid w:val="00B64181"/>
    <w:rsid w:val="00B6505E"/>
    <w:rsid w:val="00B67B97"/>
    <w:rsid w:val="00B67D39"/>
    <w:rsid w:val="00B827D6"/>
    <w:rsid w:val="00B8383C"/>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D55"/>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D51"/>
    <w:rsid w:val="00D145A7"/>
    <w:rsid w:val="00D24991"/>
    <w:rsid w:val="00D26EF8"/>
    <w:rsid w:val="00D36F33"/>
    <w:rsid w:val="00D4454D"/>
    <w:rsid w:val="00D50255"/>
    <w:rsid w:val="00D509FB"/>
    <w:rsid w:val="00D64DC6"/>
    <w:rsid w:val="00D65801"/>
    <w:rsid w:val="00D66443"/>
    <w:rsid w:val="00D66520"/>
    <w:rsid w:val="00D73404"/>
    <w:rsid w:val="00D844A2"/>
    <w:rsid w:val="00D92C53"/>
    <w:rsid w:val="00D95BAD"/>
    <w:rsid w:val="00DA12E7"/>
    <w:rsid w:val="00DA3412"/>
    <w:rsid w:val="00DA50B5"/>
    <w:rsid w:val="00DB0A7C"/>
    <w:rsid w:val="00DB0EB6"/>
    <w:rsid w:val="00DB54F0"/>
    <w:rsid w:val="00DB55C3"/>
    <w:rsid w:val="00DB759B"/>
    <w:rsid w:val="00DB777B"/>
    <w:rsid w:val="00DC66FB"/>
    <w:rsid w:val="00DD4263"/>
    <w:rsid w:val="00DD6F3B"/>
    <w:rsid w:val="00DE0791"/>
    <w:rsid w:val="00DE2897"/>
    <w:rsid w:val="00DE34CF"/>
    <w:rsid w:val="00DE4A95"/>
    <w:rsid w:val="00DE7E1C"/>
    <w:rsid w:val="00DF35E5"/>
    <w:rsid w:val="00DF4BB2"/>
    <w:rsid w:val="00E03566"/>
    <w:rsid w:val="00E0394A"/>
    <w:rsid w:val="00E0421E"/>
    <w:rsid w:val="00E13F3D"/>
    <w:rsid w:val="00E15279"/>
    <w:rsid w:val="00E15518"/>
    <w:rsid w:val="00E1743D"/>
    <w:rsid w:val="00E2258D"/>
    <w:rsid w:val="00E22FB6"/>
    <w:rsid w:val="00E2610B"/>
    <w:rsid w:val="00E30E8C"/>
    <w:rsid w:val="00E34898"/>
    <w:rsid w:val="00E41746"/>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41BD84-2A49-4D83-95BF-D87E0DFB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48B9F43-9135-4650-989C-1B3BA4513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1056</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6857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147</cp:revision>
  <cp:lastPrinted>1900-01-01T08:00:00Z</cp:lastPrinted>
  <dcterms:created xsi:type="dcterms:W3CDTF">2021-02-15T10:12:00Z</dcterms:created>
  <dcterms:modified xsi:type="dcterms:W3CDTF">2021-02-24T18:06:00Z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