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47DFF" w14:textId="77777777"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#142E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</w:t>
      </w:r>
      <w:r w:rsidRPr="00A36B28">
        <w:t xml:space="preserve"> </w:t>
      </w:r>
      <w:r w:rsidRPr="00A36B28">
        <w:rPr>
          <w:rFonts w:cs="Arial"/>
          <w:bCs/>
          <w:i/>
          <w:sz w:val="28"/>
          <w:szCs w:val="24"/>
        </w:rPr>
        <w:t>2009112</w:t>
      </w:r>
    </w:p>
    <w:p w14:paraId="769C037F" w14:textId="2E91DD4D" w:rsidR="004235AB" w:rsidRPr="004235AB" w:rsidRDefault="004235AB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Elbonia, </w:t>
      </w:r>
      <w:r w:rsidRPr="00B62027">
        <w:rPr>
          <w:rFonts w:cs="Arial"/>
          <w:bCs/>
          <w:sz w:val="24"/>
          <w:szCs w:val="24"/>
        </w:rPr>
        <w:t>November 16 – 20, 2020</w:t>
      </w:r>
      <w:r>
        <w:rPr>
          <w:rFonts w:cs="Arial"/>
          <w:bCs/>
          <w:sz w:val="24"/>
          <w:szCs w:val="24"/>
        </w:rPr>
        <w:t>, 2020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S2-200</w:t>
      </w:r>
      <w:r w:rsidRPr="001C1B1A">
        <w:rPr>
          <w:rFonts w:cs="Arial"/>
          <w:bCs/>
          <w:color w:val="0000FF"/>
        </w:rPr>
        <w:t>xxxx)</w:t>
      </w:r>
    </w:p>
    <w:p w14:paraId="5A3F100D" w14:textId="2CE3A70B"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>LS on 5MBS progress and issues to address</w:t>
      </w:r>
    </w:p>
    <w:p w14:paraId="4057B8BC" w14:textId="77777777" w:rsidR="004235AB" w:rsidRPr="000F4E43" w:rsidRDefault="004235AB" w:rsidP="004235AB">
      <w:pPr>
        <w:pStyle w:val="af3"/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77777777"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r>
        <w:rPr>
          <w:color w:val="000000"/>
        </w:rPr>
        <w:t xml:space="preserve">FS_5MBS, </w:t>
      </w:r>
      <w:r w:rsidRPr="006F1890">
        <w:rPr>
          <w:color w:val="000000"/>
        </w:rPr>
        <w:t>NR_MBS-Core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2CF996A8" w14:textId="348C2332" w:rsidR="004235AB" w:rsidRPr="000F4E43" w:rsidRDefault="004235AB" w:rsidP="004235AB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7E157163" w14:textId="77777777" w:rsidR="004235AB" w:rsidRPr="003028B4" w:rsidRDefault="004235AB" w:rsidP="004235AB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Pr="00B85390">
        <w:rPr>
          <w:rFonts w:hint="eastAsia"/>
          <w:b w:val="0"/>
          <w:lang w:eastAsia="zh-CN"/>
        </w:rPr>
        <w:t>RAN2</w:t>
      </w:r>
      <w:r>
        <w:rPr>
          <w:b w:val="0"/>
          <w:lang w:val="en-US" w:eastAsia="zh-CN"/>
        </w:rPr>
        <w:t xml:space="preserve">, </w:t>
      </w:r>
      <w:r>
        <w:rPr>
          <w:rFonts w:hint="eastAsia"/>
          <w:b w:val="0"/>
          <w:lang w:eastAsia="zh-CN"/>
        </w:rPr>
        <w:t>RAN3</w:t>
      </w:r>
    </w:p>
    <w:p w14:paraId="17ABD250" w14:textId="7C84D3B9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EA4DED">
        <w:rPr>
          <w:lang w:val="fr-FR"/>
        </w:rPr>
        <w:t>SA4</w:t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522A682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FEBB89A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14:paraId="5115CA81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1B185D" w14:textId="72FC14CC" w:rsidR="001820FD" w:rsidRPr="00BE5E0E" w:rsidRDefault="001820FD" w:rsidP="001820FD">
      <w:r>
        <w:t>As part of the FS_</w:t>
      </w:r>
      <w:r w:rsidR="00B6288C" w:rsidRPr="00BE5E0E">
        <w:t>5</w:t>
      </w:r>
      <w:r w:rsidRPr="00BE5E0E">
        <w:t xml:space="preserve">MBS, SA2 is working on </w:t>
      </w:r>
      <w:r w:rsidR="004B001E" w:rsidRPr="00BE5E0E">
        <w:t>C</w:t>
      </w:r>
      <w:r w:rsidR="00493282" w:rsidRPr="00BE5E0E">
        <w:t>onclusions for multiple key issues</w:t>
      </w:r>
      <w:r w:rsidRPr="00BE5E0E">
        <w:t xml:space="preserve"> </w:t>
      </w:r>
      <w:r w:rsidR="003432D1" w:rsidRPr="00BE5E0E">
        <w:t>in clause 8 of TR 23.757.</w:t>
      </w:r>
    </w:p>
    <w:p w14:paraId="1170A350" w14:textId="7A8F6626" w:rsidR="00D25515" w:rsidRDefault="004701EC" w:rsidP="001820FD">
      <w:r w:rsidRPr="00BE5E0E">
        <w:t xml:space="preserve">As </w:t>
      </w:r>
      <w:r w:rsidR="00672ED7" w:rsidRPr="00BE5E0E">
        <w:t>part of this effort, SA2 has identified multiple aspects</w:t>
      </w:r>
      <w:r w:rsidR="00880EE8" w:rsidRPr="00BE5E0E">
        <w:t xml:space="preserve"> in the conclusion part</w:t>
      </w:r>
      <w:r w:rsidR="00672ED7">
        <w:t xml:space="preserve"> that are</w:t>
      </w:r>
      <w:r w:rsidR="004B001E">
        <w:t xml:space="preserve"> dependent on RAN WGs feedback</w:t>
      </w:r>
      <w:r>
        <w:t xml:space="preserve"> and/or </w:t>
      </w:r>
      <w:r w:rsidR="002A5710">
        <w:t>confirmation and</w:t>
      </w:r>
      <w:r w:rsidR="00672ED7">
        <w:t xml:space="preserve"> has captured </w:t>
      </w:r>
      <w:r w:rsidR="004B335F">
        <w:t xml:space="preserve">these dependencies on editor’s notes that mention explicitly the need for RAN WGs feedback. </w:t>
      </w:r>
    </w:p>
    <w:p w14:paraId="13682D0F" w14:textId="2B27593D" w:rsidR="004B335F" w:rsidRDefault="00A63A47" w:rsidP="001820FD">
      <w:r>
        <w:t xml:space="preserve">SA2 </w:t>
      </w:r>
      <w:r w:rsidR="008867E7">
        <w:t xml:space="preserve">kindly </w:t>
      </w:r>
      <w:r>
        <w:t xml:space="preserve">requests RAN2 and RAN3 for feedback </w:t>
      </w:r>
      <w:r w:rsidR="008F7283">
        <w:t>on the editor’s notes</w:t>
      </w:r>
      <w:r w:rsidR="005E7533">
        <w:t xml:space="preserve"> </w:t>
      </w:r>
      <w:r w:rsidR="008F7283">
        <w:t xml:space="preserve">pointing to RAN WGs dependency on clause 8 of TR 23.757. </w:t>
      </w:r>
      <w:r w:rsidR="00C5119B">
        <w:t xml:space="preserve">RAN WGs feedback on these editor’s notes will help SA2 conclude on those aspects. </w:t>
      </w:r>
    </w:p>
    <w:p w14:paraId="0966AF0D" w14:textId="77777777" w:rsidR="005E7533" w:rsidRDefault="00DD609C" w:rsidP="005E7533">
      <w:r>
        <w:t>SA2 also received the following question from SA4 and believe RAN WGs are more suitable to respond to this first:</w:t>
      </w:r>
    </w:p>
    <w:p w14:paraId="13D78F34" w14:textId="56024AA3" w:rsidR="00DD609C" w:rsidRPr="00E8134E" w:rsidRDefault="00DD609C" w:rsidP="001820FD">
      <w:pPr>
        <w:rPr>
          <w:color w:val="000000"/>
          <w:lang w:eastAsia="ja-JP"/>
        </w:rPr>
      </w:pPr>
      <w:r>
        <w:t>SA4 Question: “</w:t>
      </w:r>
      <w:r w:rsidRPr="00DD609C">
        <w:rPr>
          <w:color w:val="000000"/>
          <w:lang w:eastAsia="ja-JP"/>
        </w:rPr>
        <w:t>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</w:t>
      </w:r>
      <w:r>
        <w:rPr>
          <w:color w:val="000000"/>
          <w:lang w:eastAsia="ja-JP"/>
        </w:rPr>
        <w:t>”</w:t>
      </w: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62E9D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 w:rsidR="008F728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208D542C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>requests RAN2 and RAN3 for feedback on the editor’s notes pointing to RAN WGs dependency on clause 8 of TR 23.757</w:t>
      </w:r>
      <w:r w:rsidR="00EA4DED">
        <w:rPr>
          <w:rFonts w:ascii="Arial" w:hAnsi="Arial" w:cs="Arial"/>
          <w:b/>
          <w:color w:val="000000" w:themeColor="text1"/>
        </w:rPr>
        <w:t xml:space="preserve"> and on SA4</w:t>
      </w:r>
      <w:r w:rsidR="00BE5E0E">
        <w:rPr>
          <w:rFonts w:ascii="Arial" w:hAnsi="Arial" w:cs="Arial"/>
          <w:b/>
          <w:color w:val="000000" w:themeColor="text1"/>
        </w:rPr>
        <w:t>'</w:t>
      </w:r>
      <w:r w:rsidR="00EA4DED">
        <w:rPr>
          <w:rFonts w:ascii="Arial" w:hAnsi="Arial" w:cs="Arial"/>
          <w:b/>
          <w:color w:val="000000" w:themeColor="text1"/>
        </w:rPr>
        <w:t>s question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A64871" w14:textId="77777777" w:rsidR="00BE5E0E" w:rsidRDefault="00BE5E0E" w:rsidP="00BE5E0E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 WG2 Meeting #143E 24 February – 9 March 2021                     Elbonia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 w:hint="eastAsia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86AF5" w14:textId="77777777" w:rsidR="003E0E99" w:rsidRDefault="003E0E99">
      <w:pPr>
        <w:spacing w:after="0"/>
      </w:pPr>
      <w:r>
        <w:separator/>
      </w:r>
    </w:p>
  </w:endnote>
  <w:endnote w:type="continuationSeparator" w:id="0">
    <w:p w14:paraId="01CC06C3" w14:textId="77777777" w:rsidR="003E0E99" w:rsidRDefault="003E0E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2FF7E" w14:textId="77777777" w:rsidR="003E0E99" w:rsidRDefault="003E0E99">
      <w:pPr>
        <w:spacing w:after="0"/>
      </w:pPr>
      <w:r>
        <w:separator/>
      </w:r>
    </w:p>
  </w:footnote>
  <w:footnote w:type="continuationSeparator" w:id="0">
    <w:p w14:paraId="7B6A744D" w14:textId="77777777" w:rsidR="003E0E99" w:rsidRDefault="003E0E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3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E5E0E"/>
    <w:rPr>
      <w:rFonts w:ascii="Arial" w:hAnsi="Arial"/>
    </w:rPr>
  </w:style>
  <w:style w:type="character" w:customStyle="1" w:styleId="Char4">
    <w:name w:val="批注主题 Char"/>
    <w:basedOn w:val="Char0"/>
    <w:link w:val="af4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S2-2009112 revision</cp:lastModifiedBy>
  <cp:revision>4</cp:revision>
  <cp:lastPrinted>2002-04-23T14:10:00Z</cp:lastPrinted>
  <dcterms:created xsi:type="dcterms:W3CDTF">2020-11-20T13:58:00Z</dcterms:created>
  <dcterms:modified xsi:type="dcterms:W3CDTF">2020-11-23T10:00:00Z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10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1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