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59152" w14:textId="05758AC0" w:rsidR="005F7A54" w:rsidRPr="009B3FEA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FC02E6" w:rsidRPr="00FC02E6">
        <w:rPr>
          <w:rFonts w:eastAsia="Arial Unicode MS" w:cs="Arial"/>
          <w:bCs/>
          <w:sz w:val="24"/>
        </w:rPr>
        <w:t>S2-</w:t>
      </w:r>
      <w:r w:rsidR="005C0655" w:rsidRPr="00FC02E6">
        <w:rPr>
          <w:rFonts w:eastAsia="Arial Unicode MS" w:cs="Arial"/>
          <w:bCs/>
          <w:sz w:val="24"/>
        </w:rPr>
        <w:t>200</w:t>
      </w:r>
      <w:r w:rsidR="005C0655">
        <w:rPr>
          <w:rFonts w:eastAsia="Arial Unicode MS" w:cs="Arial"/>
          <w:bCs/>
          <w:sz w:val="24"/>
        </w:rPr>
        <w:t>9345</w:t>
      </w:r>
    </w:p>
    <w:p w14:paraId="78441D54" w14:textId="77777777" w:rsidR="00071681" w:rsidRPr="00602CFF" w:rsidRDefault="00071681" w:rsidP="0007168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Elbonia, 1</w:t>
      </w:r>
      <w:r>
        <w:rPr>
          <w:rFonts w:eastAsia="Arial Unicode MS" w:cs="Arial"/>
          <w:bCs/>
          <w:sz w:val="24"/>
        </w:rPr>
        <w:t>6</w:t>
      </w:r>
      <w:r w:rsidRPr="009B3FE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0 November</w:t>
      </w:r>
      <w:r w:rsidRPr="009B3FEA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  <w:t>(was S2-</w:t>
      </w:r>
      <w:r>
        <w:rPr>
          <w:rFonts w:eastAsia="Arial Unicode MS" w:cs="Arial"/>
          <w:bCs/>
        </w:rPr>
        <w:t>200</w:t>
      </w:r>
      <w:r w:rsidRPr="00602CFF">
        <w:rPr>
          <w:rFonts w:eastAsia="Arial Unicode MS" w:cs="Arial"/>
          <w:bCs/>
        </w:rPr>
        <w:t>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9588B9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554B9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3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3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BF4ECC" w:rsidRPr="00BF4ECC">
        <w:rPr>
          <w:rFonts w:ascii="Arial" w:hAnsi="Arial" w:cs="Arial"/>
          <w:b/>
          <w:bCs/>
          <w:sz w:val="22"/>
          <w:szCs w:val="22"/>
        </w:rPr>
        <w:t>S2-2008336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3BA0A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  <w:r w:rsidR="00571E5B">
        <w:rPr>
          <w:rFonts w:ascii="Arial" w:hAnsi="Arial" w:cs="Arial"/>
          <w:b/>
          <w:bCs/>
          <w:sz w:val="22"/>
          <w:szCs w:val="22"/>
        </w:rPr>
        <w:t xml:space="preserve"> / Rel-17</w:t>
      </w:r>
    </w:p>
    <w:bookmarkEnd w:id="4"/>
    <w:bookmarkEnd w:id="5"/>
    <w:bookmarkEnd w:id="6"/>
    <w:p w14:paraId="529D2B3A" w14:textId="25A3F8B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571E5B">
        <w:rPr>
          <w:rFonts w:ascii="Arial" w:hAnsi="Arial" w:cs="Arial"/>
          <w:b/>
          <w:sz w:val="22"/>
          <w:szCs w:val="22"/>
        </w:rPr>
        <w:t xml:space="preserve">TEI17 / </w:t>
      </w:r>
      <w:r w:rsidR="00E22941" w:rsidRPr="00581B02">
        <w:rPr>
          <w:rFonts w:ascii="Arial" w:hAnsi="Arial" w:cs="Arial"/>
          <w:b/>
          <w:sz w:val="22"/>
          <w:szCs w:val="22"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61D6AF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502F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7"/>
    <w:bookmarkEnd w:id="8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CC00D89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F37710">
        <w:rPr>
          <w:rFonts w:ascii="Arial" w:hAnsi="Arial" w:cs="Arial"/>
          <w:bCs/>
        </w:rPr>
        <w:t xml:space="preserve"> 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0773035B" w:rsidR="00D25515" w:rsidRDefault="00D25515" w:rsidP="00993331">
      <w:r>
        <w:t>SA2 thanks RAN2 for their Reply LS</w:t>
      </w:r>
      <w:r w:rsidR="00BC78A3">
        <w:t xml:space="preserve">. SA2 has agreed to </w:t>
      </w:r>
      <w:r w:rsidR="009C5BE5">
        <w:t xml:space="preserve">not </w:t>
      </w:r>
      <w:r w:rsidR="00BC78A3">
        <w:t xml:space="preserve">proceed with system architecture aspects for </w:t>
      </w:r>
      <w:r w:rsidR="002A41A6" w:rsidRPr="002A41A6">
        <w:t>early UE capability retrieval for eMTC</w:t>
      </w:r>
      <w:r w:rsidR="002A41A6">
        <w:t xml:space="preserve"> in Rel-16</w:t>
      </w:r>
      <w:r w:rsidR="0013502F">
        <w:t>, neither for EPC nor for 5GC</w:t>
      </w:r>
      <w:r w:rsidR="002A41A6">
        <w:t>.</w:t>
      </w:r>
      <w:r w:rsidR="00F6127D">
        <w:t xml:space="preserve"> However, </w:t>
      </w:r>
      <w:r w:rsidR="00A54674">
        <w:t xml:space="preserve">SA2 </w:t>
      </w:r>
      <w:r w:rsidR="00F37710">
        <w:t xml:space="preserve">should be able to examine </w:t>
      </w:r>
      <w:r w:rsidR="00A54674">
        <w:t>the feature in Rel-17 timeframe</w:t>
      </w:r>
      <w:r w:rsidR="00F37710">
        <w:t xml:space="preserve"> again if RAN2 agrees to proceed with the feature in </w:t>
      </w:r>
      <w:r w:rsidR="0013502F">
        <w:t>that</w:t>
      </w:r>
      <w:r w:rsidR="00F37710">
        <w:t xml:space="preserve"> release</w:t>
      </w:r>
      <w:r w:rsidR="00A54674">
        <w:t>.</w:t>
      </w:r>
      <w:r w:rsidR="00C76F46"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62546D75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BA7916F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526544">
        <w:rPr>
          <w:rFonts w:ascii="Arial" w:hAnsi="Arial" w:cs="Arial"/>
          <w:bCs/>
        </w:rPr>
        <w:t>3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D0F90" w14:textId="77777777" w:rsidR="006B3ABE" w:rsidRDefault="006B3ABE">
      <w:pPr>
        <w:spacing w:after="0"/>
      </w:pPr>
      <w:r>
        <w:separator/>
      </w:r>
    </w:p>
  </w:endnote>
  <w:endnote w:type="continuationSeparator" w:id="0">
    <w:p w14:paraId="126C2687" w14:textId="77777777" w:rsidR="006B3ABE" w:rsidRDefault="006B3A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B73C9" w14:textId="77777777" w:rsidR="006B3ABE" w:rsidRDefault="006B3ABE">
      <w:pPr>
        <w:spacing w:after="0"/>
      </w:pPr>
      <w:r>
        <w:separator/>
      </w:r>
    </w:p>
  </w:footnote>
  <w:footnote w:type="continuationSeparator" w:id="0">
    <w:p w14:paraId="3000499F" w14:textId="77777777" w:rsidR="006B3ABE" w:rsidRDefault="006B3A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3502F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6E64"/>
    <w:rsid w:val="002C7DF2"/>
    <w:rsid w:val="002D1371"/>
    <w:rsid w:val="002F1940"/>
    <w:rsid w:val="002F4426"/>
    <w:rsid w:val="003332D0"/>
    <w:rsid w:val="00344CD0"/>
    <w:rsid w:val="00367649"/>
    <w:rsid w:val="00367D92"/>
    <w:rsid w:val="00373E63"/>
    <w:rsid w:val="003760EA"/>
    <w:rsid w:val="0038230D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A51D0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655"/>
    <w:rsid w:val="005F43B8"/>
    <w:rsid w:val="005F7A54"/>
    <w:rsid w:val="0062790C"/>
    <w:rsid w:val="00635B03"/>
    <w:rsid w:val="00660B2A"/>
    <w:rsid w:val="00661DF1"/>
    <w:rsid w:val="006A0B0A"/>
    <w:rsid w:val="006B3ABE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C68D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C5BE5"/>
    <w:rsid w:val="009D7E22"/>
    <w:rsid w:val="009E4EF0"/>
    <w:rsid w:val="00A01538"/>
    <w:rsid w:val="00A14299"/>
    <w:rsid w:val="00A36534"/>
    <w:rsid w:val="00A54674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833FF"/>
    <w:rsid w:val="00B92B60"/>
    <w:rsid w:val="00B97703"/>
    <w:rsid w:val="00BC78A3"/>
    <w:rsid w:val="00BE0D3E"/>
    <w:rsid w:val="00BF4ECC"/>
    <w:rsid w:val="00BF691D"/>
    <w:rsid w:val="00C0315F"/>
    <w:rsid w:val="00C21B60"/>
    <w:rsid w:val="00C3121B"/>
    <w:rsid w:val="00C46222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37710"/>
    <w:rsid w:val="00F40B8A"/>
    <w:rsid w:val="00F422DE"/>
    <w:rsid w:val="00F50967"/>
    <w:rsid w:val="00F6127D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B9638-D66F-47AB-A906-A3FD02D18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2002-04-23T14:10:00Z</cp:lastPrinted>
  <dcterms:created xsi:type="dcterms:W3CDTF">2020-11-16T17:50:00Z</dcterms:created>
  <dcterms:modified xsi:type="dcterms:W3CDTF">2020-11-25T16:33:00Z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