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0B5801" w14:textId="77777777" w:rsidR="00ED4B45" w:rsidRDefault="00ED4B45" w:rsidP="00ED4B45">
      <w:pPr>
        <w:pStyle w:val="Header"/>
        <w:tabs>
          <w:tab w:val="clear" w:pos="8931"/>
          <w:tab w:val="clear" w:pos="13892"/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#S2-138E</w:t>
      </w:r>
      <w:r>
        <w:rPr>
          <w:rFonts w:cs="Arial"/>
          <w:b/>
          <w:sz w:val="24"/>
        </w:rPr>
        <w:tab/>
        <w:t>S2-2002668</w:t>
      </w:r>
    </w:p>
    <w:p w14:paraId="1BB2C644" w14:textId="77777777" w:rsidR="00ED4B45" w:rsidRDefault="00ED4B45" w:rsidP="00ED4B45">
      <w:pPr>
        <w:pStyle w:val="Header"/>
        <w:pBdr>
          <w:bottom w:val="single" w:sz="6" w:space="0" w:color="auto"/>
        </w:pBdr>
        <w:tabs>
          <w:tab w:val="clear" w:pos="8931"/>
          <w:tab w:val="clear" w:pos="13892"/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20 - 24 April, 2020, Electronic, Elbonia</w:t>
      </w:r>
    </w:p>
    <w:p w14:paraId="1A08D7FF" w14:textId="003C1308" w:rsidR="00ED4B45" w:rsidRPr="00ED4B45" w:rsidRDefault="00ED4B45" w:rsidP="00ED4B45">
      <w:pPr>
        <w:pStyle w:val="Header"/>
        <w:tabs>
          <w:tab w:val="clear" w:pos="8931"/>
          <w:tab w:val="clear" w:pos="13892"/>
          <w:tab w:val="right" w:pos="9638"/>
        </w:tabs>
        <w:rPr>
          <w:rFonts w:cs="Arial"/>
          <w:b/>
          <w:sz w:val="24"/>
        </w:rPr>
      </w:pPr>
    </w:p>
    <w:p w14:paraId="41BF7BED" w14:textId="74E50478" w:rsidR="00AD50BF" w:rsidRPr="00A77C2F" w:rsidRDefault="00AF7C99" w:rsidP="00AD50BF">
      <w:pPr>
        <w:pStyle w:val="Header"/>
        <w:tabs>
          <w:tab w:val="right" w:pos="9356"/>
        </w:tabs>
        <w:jc w:val="center"/>
      </w:pPr>
      <w:bookmarkStart w:id="0" w:name="_GoBack"/>
      <w:bookmarkEnd w:id="0"/>
      <w:r w:rsidRPr="00A77C2F">
        <w:rPr>
          <w:noProof/>
        </w:rPr>
        <w:drawing>
          <wp:inline distT="0" distB="0" distL="0" distR="0" wp14:anchorId="21C33404" wp14:editId="58AF489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1F9FA" w14:textId="77777777" w:rsidR="0058060A" w:rsidRPr="00A77C2F" w:rsidRDefault="0058060A" w:rsidP="0058060A">
      <w:pPr>
        <w:pStyle w:val="Title"/>
        <w:jc w:val="center"/>
      </w:pPr>
      <w:r w:rsidRPr="00A77C2F">
        <w:t>Liaison Statement</w:t>
      </w:r>
    </w:p>
    <w:p w14:paraId="68DFE594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A77C2F" w14:paraId="0840965C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70773EF9" w14:textId="77777777" w:rsidR="00A74A54" w:rsidRPr="00A77C2F" w:rsidRDefault="00A74A54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cs="Arial"/>
                <w:bCs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29B7B8FD" w14:textId="6AFC6248" w:rsidR="00A74A54" w:rsidRPr="00A77C2F" w:rsidRDefault="009D4F04" w:rsidP="00E62F08">
                <w:pPr>
                  <w:pStyle w:val="TableText"/>
                </w:pPr>
                <w:r>
                  <w:rPr>
                    <w:rFonts w:cs="Arial"/>
                    <w:bCs/>
                  </w:rPr>
                  <w:t xml:space="preserve">LS reply to SA2 on PLMN Selection </w:t>
                </w:r>
              </w:p>
            </w:sdtContent>
          </w:sdt>
        </w:tc>
      </w:tr>
    </w:tbl>
    <w:p w14:paraId="30D4EFB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6AE7B7C0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FDCE7E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Source Meeting Information</w:t>
            </w:r>
          </w:p>
        </w:tc>
      </w:tr>
      <w:tr w:rsidR="0058060A" w:rsidRPr="00A77C2F" w14:paraId="692AFB95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568123E1" w14:textId="77777777" w:rsidR="0058060A" w:rsidRPr="00A77C2F" w:rsidRDefault="0058060A" w:rsidP="0058060A">
            <w:pPr>
              <w:pStyle w:val="TableText"/>
            </w:pPr>
            <w:r w:rsidRPr="00A77C2F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334A5491" w14:textId="77777777" w:rsidR="0058060A" w:rsidRPr="00A77C2F" w:rsidRDefault="0058060A" w:rsidP="0058060A">
            <w:pPr>
              <w:pStyle w:val="TableText"/>
            </w:pPr>
            <w:r w:rsidRPr="00A77C2F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59B12BF" w14:textId="77777777" w:rsidR="0058060A" w:rsidRPr="00A77C2F" w:rsidRDefault="0058060A" w:rsidP="0058060A">
            <w:pPr>
              <w:pStyle w:val="TableText"/>
            </w:pPr>
            <w:r w:rsidRPr="00A77C2F">
              <w:t>Meeting Location</w:t>
            </w:r>
          </w:p>
        </w:tc>
      </w:tr>
      <w:tr w:rsidR="00096622" w:rsidRPr="00A77C2F" w14:paraId="1AE8776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10266EF" w14:textId="4325DEC7" w:rsidR="00096622" w:rsidRPr="00A77C2F" w:rsidRDefault="00BE12B3" w:rsidP="00733E9B">
            <w:pPr>
              <w:pStyle w:val="CSFieldInfo"/>
              <w:framePr w:wrap="auto" w:vAnchor="margin" w:hAnchor="text" w:yAlign="inline"/>
              <w:rPr>
                <w:rFonts w:eastAsia="SimSun" w:cs="Times New Roman"/>
                <w:bCs w:val="0"/>
                <w:sz w:val="22"/>
                <w:szCs w:val="20"/>
                <w:highlight w:val="yellow"/>
                <w:lang w:eastAsia="ja-JP" w:bidi="bn-BD"/>
              </w:rPr>
            </w:pPr>
            <w:r w:rsidRPr="00A77C2F">
              <w:rPr>
                <w:lang w:eastAsia="ja-JP"/>
              </w:rPr>
              <w:t>5GJA#</w:t>
            </w:r>
            <w:r w:rsidR="008B1411">
              <w:rPr>
                <w:lang w:eastAsia="ja-JP"/>
              </w:rPr>
              <w:t>1</w:t>
            </w:r>
            <w:r w:rsidR="00EA2A77">
              <w:rPr>
                <w:lang w:eastAsia="ja-JP"/>
              </w:rPr>
              <w:t>2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0-04-01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433B691" w14:textId="6A4BC3CA" w:rsidR="00096622" w:rsidRPr="00A77C2F" w:rsidRDefault="00AB0D93" w:rsidP="00FC134C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highlight w:val="yellow"/>
                    <w:lang w:eastAsia="ja-JP" w:bidi="bn-BD"/>
                  </w:rPr>
                </w:pPr>
                <w:r>
                  <w:rPr>
                    <w:lang w:eastAsia="ja-JP"/>
                  </w:rPr>
                  <w:t>01/04/2020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/>
            <w:sdtContent>
              <w:p w14:paraId="0EEFA70E" w14:textId="5D342467" w:rsidR="00096622" w:rsidRPr="00A77C2F" w:rsidRDefault="00AB0D93" w:rsidP="008D14B6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lang w:eastAsia="ja-JP"/>
                  </w:rPr>
                  <w:t>Conference call</w:t>
                </w:r>
              </w:p>
            </w:sdtContent>
          </w:sdt>
        </w:tc>
      </w:tr>
    </w:tbl>
    <w:p w14:paraId="6339E13E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3F377102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E82E928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Document Details</w:t>
            </w:r>
          </w:p>
        </w:tc>
      </w:tr>
      <w:tr w:rsidR="0058060A" w:rsidRPr="00A77C2F" w14:paraId="0DC8126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CF72C86" w14:textId="77777777" w:rsidR="0058060A" w:rsidRPr="00A77C2F" w:rsidRDefault="0058060A" w:rsidP="001202FC">
            <w:pPr>
              <w:pStyle w:val="TableText"/>
            </w:pPr>
            <w:r w:rsidRPr="00A77C2F"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173DF81" w14:textId="77777777" w:rsidR="0058060A" w:rsidRPr="00A77C2F" w:rsidRDefault="0058060A" w:rsidP="001202FC">
            <w:pPr>
              <w:pStyle w:val="TableText"/>
            </w:pPr>
            <w:r w:rsidRPr="00A77C2F"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5523501" w14:textId="77777777" w:rsidR="0058060A" w:rsidRPr="00A77C2F" w:rsidRDefault="0058060A" w:rsidP="001202FC">
            <w:pPr>
              <w:pStyle w:val="TableText"/>
            </w:pPr>
            <w:r w:rsidRPr="00A77C2F">
              <w:t>Document Author:</w:t>
            </w:r>
          </w:p>
        </w:tc>
      </w:tr>
      <w:tr w:rsidR="0058060A" w:rsidRPr="00A77C2F" w14:paraId="64DFA89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F75AA64" w14:textId="2E137F17" w:rsidR="0058060A" w:rsidRPr="00A77C2F" w:rsidRDefault="00277BE3" w:rsidP="00BB0D95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5GJ</w:t>
            </w:r>
            <w:r w:rsidR="006D1942">
              <w:rPr>
                <w:rFonts w:eastAsia="MS Mincho"/>
                <w:lang w:eastAsia="ja-JP"/>
              </w:rPr>
              <w:t>A</w:t>
            </w:r>
            <w:r w:rsidR="009657F5">
              <w:rPr>
                <w:rFonts w:eastAsia="MS Mincho"/>
                <w:lang w:eastAsia="ja-JP"/>
              </w:rPr>
              <w:t>12_</w:t>
            </w:r>
            <w:r w:rsidR="00BC0F72">
              <w:rPr>
                <w:rFonts w:eastAsia="MS Mincho"/>
                <w:lang w:eastAsia="ja-JP"/>
              </w:rPr>
              <w:t>115r3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-359358810"/>
              <w:placeholder>
                <w:docPart w:val="245CA77CC3CA4484891A819048D7127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0-03-31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70169D09" w14:textId="7B7DACD7" w:rsidR="0058060A" w:rsidRPr="00A77C2F" w:rsidRDefault="00AB0D93" w:rsidP="00B762B2">
                <w:pPr>
                  <w:pStyle w:val="CSFieldInfo"/>
                  <w:framePr w:wrap="auto" w:vAnchor="margin" w:hAnchor="text" w:yAlign="inline"/>
                  <w:rPr>
                    <w:highlight w:val="yellow"/>
                    <w:lang w:eastAsia="ja-JP"/>
                  </w:rPr>
                </w:pPr>
                <w:r>
                  <w:rPr>
                    <w:lang w:eastAsia="ja-JP"/>
                  </w:rPr>
                  <w:t>31/03/2020</w:t>
                </w:r>
              </w:p>
            </w:sdtContent>
          </w:sdt>
        </w:tc>
        <w:tc>
          <w:tcPr>
            <w:tcW w:w="3008" w:type="dxa"/>
          </w:tcPr>
          <w:p w14:paraId="2E9352E3" w14:textId="47F40767" w:rsidR="0058060A" w:rsidRPr="00A77C2F" w:rsidRDefault="006D2F58" w:rsidP="00FC134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Kathleen Leach, Sprint</w:t>
            </w:r>
          </w:p>
        </w:tc>
      </w:tr>
      <w:tr w:rsidR="0058060A" w:rsidRPr="00A77C2F" w14:paraId="12EA55C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354097D" w14:textId="77777777" w:rsidR="0058060A" w:rsidRPr="00A77C2F" w:rsidRDefault="0058060A" w:rsidP="001202FC">
            <w:pPr>
              <w:pStyle w:val="TableText"/>
            </w:pPr>
            <w:r w:rsidRPr="00A77C2F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9FCEFAD" w14:textId="77777777" w:rsidR="0058060A" w:rsidRPr="00A77C2F" w:rsidRDefault="0058060A" w:rsidP="001202FC">
            <w:pPr>
              <w:pStyle w:val="TableText"/>
            </w:pPr>
            <w:r w:rsidRPr="00A77C2F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783B602" w14:textId="77777777" w:rsidR="0058060A" w:rsidRPr="00A77C2F" w:rsidRDefault="0058060A" w:rsidP="001202FC">
            <w:pPr>
              <w:pStyle w:val="TableText"/>
            </w:pPr>
            <w:r w:rsidRPr="00A77C2F">
              <w:t>Liaison Statement Contact</w:t>
            </w:r>
          </w:p>
        </w:tc>
      </w:tr>
      <w:tr w:rsidR="0058060A" w:rsidRPr="00B70897" w14:paraId="68A6DF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EA62AE" w14:textId="26501805" w:rsidR="0058060A" w:rsidRPr="00A77C2F" w:rsidRDefault="00087A42" w:rsidP="00D20D7D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 GSMA 5G Joint-Activity (5GJA)</w:t>
            </w:r>
          </w:p>
        </w:tc>
        <w:tc>
          <w:tcPr>
            <w:tcW w:w="3228" w:type="dxa"/>
          </w:tcPr>
          <w:p w14:paraId="34D87272" w14:textId="1537C14B" w:rsidR="0058060A" w:rsidRPr="00A77C2F" w:rsidRDefault="0058060A" w:rsidP="00087A42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4EA1B3DA" w14:textId="19AA89A9" w:rsidR="005A1EC3" w:rsidRDefault="00087A42" w:rsidP="001202FC">
            <w:pPr>
              <w:pStyle w:val="TableText"/>
              <w:rPr>
                <w:rFonts w:eastAsia="MS Mincho"/>
                <w:lang w:val="de-DE" w:eastAsia="ja-JP"/>
              </w:rPr>
            </w:pPr>
            <w:r w:rsidRPr="00DC4600">
              <w:rPr>
                <w:rFonts w:eastAsia="MS Mincho"/>
                <w:lang w:val="de-DE" w:eastAsia="ja-JP"/>
              </w:rPr>
              <w:t>Mari Melander (DT)</w:t>
            </w:r>
            <w:r w:rsidR="0013131A" w:rsidRPr="00DC4600">
              <w:rPr>
                <w:rFonts w:eastAsia="MS Mincho"/>
                <w:lang w:val="de-DE" w:eastAsia="ja-JP"/>
              </w:rPr>
              <w:t xml:space="preserve"> </w:t>
            </w:r>
            <w:hyperlink r:id="rId13" w:history="1">
              <w:r w:rsidR="00D05C72" w:rsidRPr="009379B8">
                <w:rPr>
                  <w:rStyle w:val="Hyperlink"/>
                  <w:rFonts w:eastAsia="MS Mincho"/>
                  <w:lang w:val="de-DE" w:eastAsia="ja-JP"/>
                </w:rPr>
                <w:t>mari.melander@telekom.de</w:t>
              </w:r>
            </w:hyperlink>
          </w:p>
          <w:p w14:paraId="3D9A6F26" w14:textId="3E6FD95C" w:rsidR="00D05C72" w:rsidRPr="00DC4600" w:rsidRDefault="009C3F00" w:rsidP="001202FC">
            <w:pPr>
              <w:pStyle w:val="TableText"/>
              <w:rPr>
                <w:rFonts w:eastAsia="MS Mincho"/>
                <w:i/>
                <w:lang w:val="de-DE" w:eastAsia="ja-JP"/>
              </w:rPr>
            </w:pPr>
            <w:hyperlink r:id="rId14" w:history="1">
              <w:r w:rsidR="00D05C72" w:rsidRPr="00105BF7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</w:p>
        </w:tc>
      </w:tr>
      <w:tr w:rsidR="0058060A" w:rsidRPr="00A77C2F" w14:paraId="17C1FE73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4CF3094" w14:textId="77777777" w:rsidR="0058060A" w:rsidRPr="00A77C2F" w:rsidRDefault="0058060A" w:rsidP="001202FC">
            <w:pPr>
              <w:pStyle w:val="TableText"/>
            </w:pPr>
            <w:r w:rsidRPr="00A77C2F"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7B877C8C" w14:textId="56C4B1D5" w:rsidR="0058060A" w:rsidRPr="00A77C2F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 w:rsidRPr="00A77C2F">
                  <w:rPr>
                    <w:rFonts w:eastAsia="MS Mincho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084B315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A77C2F" w14:paraId="7963D797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7B15703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Action Required by Recipient</w:t>
            </w:r>
          </w:p>
        </w:tc>
      </w:tr>
      <w:tr w:rsidR="0058060A" w:rsidRPr="00A77C2F" w14:paraId="4480670C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52C354" w14:textId="77777777" w:rsidR="0058060A" w:rsidRPr="00A77C2F" w:rsidRDefault="0058060A" w:rsidP="001202FC">
            <w:pPr>
              <w:pStyle w:val="TableText"/>
            </w:pPr>
            <w:r w:rsidRPr="00A77C2F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3094" w14:textId="3B82E0A4" w:rsidR="0058060A" w:rsidRPr="00A77C2F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A77C2F" w14:paraId="0A006CD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FE0391" w14:textId="77777777" w:rsidR="0058060A" w:rsidRPr="00A77C2F" w:rsidRDefault="0058060A" w:rsidP="001202FC">
            <w:pPr>
              <w:pStyle w:val="TableText"/>
            </w:pPr>
            <w:r w:rsidRPr="00A77C2F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4BB3" w14:textId="0D02C97E" w:rsidR="00A645DB" w:rsidRPr="00A77C2F" w:rsidRDefault="004E3FA1" w:rsidP="002D38F0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Send to: </w:t>
            </w:r>
            <w:r w:rsidR="00A645DB" w:rsidRPr="00A77C2F">
              <w:rPr>
                <w:rFonts w:eastAsia="MS Mincho"/>
                <w:lang w:eastAsia="ja-JP"/>
              </w:rPr>
              <w:t xml:space="preserve">3GPP </w:t>
            </w:r>
            <w:r w:rsidR="002D38F0" w:rsidRPr="00A77C2F">
              <w:rPr>
                <w:rFonts w:eastAsia="MS Mincho"/>
                <w:lang w:eastAsia="ja-JP"/>
              </w:rPr>
              <w:t>SA</w:t>
            </w:r>
            <w:r w:rsidR="006662C4">
              <w:rPr>
                <w:rFonts w:eastAsia="MS Mincho"/>
                <w:lang w:eastAsia="ja-JP"/>
              </w:rPr>
              <w:t>2</w:t>
            </w:r>
            <w:r w:rsidR="000D4833">
              <w:rPr>
                <w:rFonts w:eastAsia="MS Mincho"/>
                <w:lang w:eastAsia="ja-JP"/>
              </w:rPr>
              <w:t>, CT1, SA1</w:t>
            </w:r>
          </w:p>
          <w:p w14:paraId="07DB7ABE" w14:textId="31BB962D" w:rsidR="002D38F0" w:rsidRPr="00A77C2F" w:rsidRDefault="002D38F0" w:rsidP="002D38F0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CC: </w:t>
            </w:r>
          </w:p>
        </w:tc>
      </w:tr>
    </w:tbl>
    <w:p w14:paraId="4D5B64B1" w14:textId="77777777" w:rsidR="003F56A0" w:rsidRPr="00A77C2F" w:rsidRDefault="003F56A0" w:rsidP="003F56A0">
      <w:pPr>
        <w:pStyle w:val="NormalParagraph"/>
      </w:pPr>
    </w:p>
    <w:p w14:paraId="4632C12D" w14:textId="77777777" w:rsidR="00885ABB" w:rsidRPr="00A77C2F" w:rsidRDefault="00885ABB">
      <w:pPr>
        <w:spacing w:before="0"/>
        <w:jc w:val="left"/>
        <w:rPr>
          <w:szCs w:val="22"/>
          <w:lang w:eastAsia="en-GB" w:bidi="ar-SA"/>
        </w:rPr>
      </w:pPr>
      <w:r w:rsidRPr="00A77C2F">
        <w:br w:type="page"/>
      </w:r>
    </w:p>
    <w:p w14:paraId="4E063E71" w14:textId="4BDC5AEF" w:rsidR="00885ABB" w:rsidRPr="00A77C2F" w:rsidRDefault="00737DD0" w:rsidP="0026599A">
      <w:pPr>
        <w:pStyle w:val="Heading1"/>
        <w:ind w:left="431" w:hanging="431"/>
        <w:jc w:val="both"/>
        <w:rPr>
          <w:rFonts w:eastAsia="Times New Roman"/>
        </w:rPr>
      </w:pPr>
      <w:r w:rsidRPr="00A77C2F">
        <w:rPr>
          <w:rFonts w:eastAsia="Times New Roman"/>
        </w:rPr>
        <w:lastRenderedPageBreak/>
        <w:t xml:space="preserve">Overall </w:t>
      </w:r>
      <w:r w:rsidR="00885ABB" w:rsidRPr="00A77C2F">
        <w:rPr>
          <w:rFonts w:eastAsia="Times New Roman"/>
        </w:rPr>
        <w:t>Description</w:t>
      </w:r>
    </w:p>
    <w:p w14:paraId="5A327C96" w14:textId="1D3D50F8" w:rsidR="00E21E51" w:rsidRDefault="00A77C2F" w:rsidP="009657F5">
      <w:pPr>
        <w:pStyle w:val="NormalParagraph"/>
        <w:jc w:val="both"/>
        <w:rPr>
          <w:lang w:eastAsia="en-US" w:bidi="bn-BD"/>
        </w:rPr>
      </w:pPr>
      <w:bookmarkStart w:id="1" w:name="_Hlk8222610"/>
      <w:r w:rsidRPr="00A77C2F">
        <w:rPr>
          <w:lang w:eastAsia="en-US" w:bidi="bn-BD"/>
        </w:rPr>
        <w:t xml:space="preserve">GSMA 5GJA </w:t>
      </w:r>
      <w:r w:rsidR="00937C30">
        <w:rPr>
          <w:lang w:eastAsia="en-US" w:bidi="bn-BD"/>
        </w:rPr>
        <w:t>thanks</w:t>
      </w:r>
      <w:r w:rsidRPr="00A77C2F">
        <w:rPr>
          <w:lang w:eastAsia="en-US" w:bidi="bn-BD"/>
        </w:rPr>
        <w:t xml:space="preserve"> 3GPP SA</w:t>
      </w:r>
      <w:r w:rsidR="00937C30">
        <w:rPr>
          <w:lang w:eastAsia="en-US" w:bidi="bn-BD"/>
        </w:rPr>
        <w:t xml:space="preserve"> WG</w:t>
      </w:r>
      <w:r w:rsidR="006662C4">
        <w:rPr>
          <w:lang w:eastAsia="en-US" w:bidi="bn-BD"/>
        </w:rPr>
        <w:t>2</w:t>
      </w:r>
      <w:r w:rsidRPr="00A77C2F">
        <w:rPr>
          <w:lang w:eastAsia="en-US" w:bidi="bn-BD"/>
        </w:rPr>
        <w:t xml:space="preserve"> </w:t>
      </w:r>
      <w:r w:rsidR="00937C30">
        <w:rPr>
          <w:lang w:eastAsia="en-US" w:bidi="bn-BD"/>
        </w:rPr>
        <w:t xml:space="preserve">for their </w:t>
      </w:r>
      <w:r w:rsidR="00E21E51">
        <w:rPr>
          <w:lang w:eastAsia="en-US" w:bidi="bn-BD"/>
        </w:rPr>
        <w:t>LS</w:t>
      </w:r>
      <w:r w:rsidR="00937C30">
        <w:rPr>
          <w:lang w:eastAsia="en-US" w:bidi="bn-BD"/>
        </w:rPr>
        <w:t xml:space="preserve"> </w:t>
      </w:r>
      <w:r w:rsidR="00937C30" w:rsidRPr="00937C30">
        <w:rPr>
          <w:lang w:eastAsia="en-US" w:bidi="bn-BD"/>
        </w:rPr>
        <w:t>“</w:t>
      </w:r>
      <w:r w:rsidR="009657F5" w:rsidRPr="009657F5">
        <w:rPr>
          <w:lang w:eastAsia="en-US" w:bidi="bn-BD"/>
        </w:rPr>
        <w:t>LS on GSMA NG.116 Attribute Area of service and impact on PLMN selection</w:t>
      </w:r>
      <w:r w:rsidR="00C67397">
        <w:rPr>
          <w:lang w:eastAsia="en-US" w:bidi="bn-BD"/>
        </w:rPr>
        <w:t>”</w:t>
      </w:r>
      <w:r w:rsidR="009657F5">
        <w:rPr>
          <w:lang w:eastAsia="en-US" w:bidi="bn-BD"/>
        </w:rPr>
        <w:t>.</w:t>
      </w:r>
    </w:p>
    <w:p w14:paraId="306F3114" w14:textId="566590D6" w:rsidR="009D4F04" w:rsidRDefault="002B1219" w:rsidP="006D2F58">
      <w:pPr>
        <w:pStyle w:val="NormalParagraph"/>
        <w:jc w:val="both"/>
      </w:pPr>
      <w:r>
        <w:t>At this time</w:t>
      </w:r>
      <w:r w:rsidR="00336354" w:rsidRPr="00336354">
        <w:t xml:space="preserve">, GSMA </w:t>
      </w:r>
      <w:r w:rsidR="00057E34">
        <w:t xml:space="preserve">5GJA </w:t>
      </w:r>
      <w:r w:rsidR="00336354" w:rsidRPr="00336354">
        <w:t xml:space="preserve">thinks the existing mechanisms are sufficient </w:t>
      </w:r>
      <w:r w:rsidR="009D4F04">
        <w:t xml:space="preserve">while </w:t>
      </w:r>
      <w:r w:rsidR="00C02127">
        <w:t>GSMA</w:t>
      </w:r>
      <w:r w:rsidR="009D4F04">
        <w:t xml:space="preserve"> continue</w:t>
      </w:r>
      <w:r w:rsidR="00C02127">
        <w:t>s</w:t>
      </w:r>
      <w:r w:rsidR="009D4F04">
        <w:t xml:space="preserve"> to study </w:t>
      </w:r>
      <w:r w:rsidR="0093556B">
        <w:t xml:space="preserve">5GS roaming </w:t>
      </w:r>
      <w:r w:rsidR="009D4F04">
        <w:t>scenarios</w:t>
      </w:r>
      <w:r w:rsidR="00F545EF">
        <w:t xml:space="preserve"> (</w:t>
      </w:r>
      <w:r w:rsidR="00C02127">
        <w:t xml:space="preserve">including </w:t>
      </w:r>
      <w:r w:rsidR="00F545EF">
        <w:t xml:space="preserve">the </w:t>
      </w:r>
      <w:r w:rsidR="00C02127">
        <w:t>Network Slicing aspects</w:t>
      </w:r>
      <w:r w:rsidR="00F545EF">
        <w:t>)</w:t>
      </w:r>
      <w:r w:rsidR="009D4F04">
        <w:t xml:space="preserve"> for </w:t>
      </w:r>
      <w:r w:rsidR="00C02127">
        <w:t xml:space="preserve">the identification of </w:t>
      </w:r>
      <w:r w:rsidR="009D4F04">
        <w:t>any additional impacts.  </w:t>
      </w:r>
    </w:p>
    <w:bookmarkEnd w:id="1"/>
    <w:p w14:paraId="43ED0F1B" w14:textId="6EFD3392" w:rsidR="003F56A0" w:rsidRPr="00A77C2F" w:rsidRDefault="003F56A0" w:rsidP="0026599A">
      <w:pPr>
        <w:pStyle w:val="Heading1"/>
        <w:ind w:left="431" w:hanging="431"/>
        <w:jc w:val="both"/>
      </w:pPr>
      <w:r w:rsidRPr="00A77C2F">
        <w:rPr>
          <w:rFonts w:eastAsia="Times New Roman"/>
        </w:rPr>
        <w:t>ACTION</w:t>
      </w:r>
      <w:r w:rsidR="00866B97" w:rsidRPr="00A77C2F">
        <w:rPr>
          <w:rFonts w:eastAsia="Times New Roman"/>
        </w:rPr>
        <w:t>S</w:t>
      </w:r>
    </w:p>
    <w:p w14:paraId="125F3274" w14:textId="3316738D" w:rsidR="00AD4C77" w:rsidRDefault="00354608" w:rsidP="00AD4C77">
      <w:pPr>
        <w:pStyle w:val="NormalParagraph"/>
        <w:jc w:val="both"/>
        <w:rPr>
          <w:rFonts w:eastAsia="MS Mincho"/>
          <w:b/>
          <w:lang w:eastAsia="ja-JP"/>
        </w:rPr>
      </w:pPr>
      <w:r>
        <w:rPr>
          <w:lang w:eastAsia="en-US" w:bidi="bn-BD"/>
        </w:rPr>
        <w:t>GSMA 5GJA</w:t>
      </w:r>
      <w:r w:rsidRPr="00742DCC">
        <w:rPr>
          <w:lang w:eastAsia="en-US" w:bidi="bn-BD"/>
        </w:rPr>
        <w:t xml:space="preserve"> </w:t>
      </w:r>
      <w:r w:rsidR="000B40F7">
        <w:rPr>
          <w:lang w:eastAsia="en-US" w:bidi="bn-BD"/>
        </w:rPr>
        <w:t>kindly asks</w:t>
      </w:r>
      <w:r w:rsidRPr="00742DCC">
        <w:rPr>
          <w:lang w:eastAsia="en-US" w:bidi="bn-BD"/>
        </w:rPr>
        <w:t xml:space="preserve"> 3GPP SA2</w:t>
      </w:r>
      <w:r w:rsidR="00D029E0">
        <w:rPr>
          <w:lang w:eastAsia="en-US" w:bidi="bn-BD"/>
        </w:rPr>
        <w:t>, SA1, and CT1</w:t>
      </w:r>
      <w:r w:rsidRPr="00742DCC">
        <w:rPr>
          <w:lang w:eastAsia="en-US" w:bidi="bn-BD"/>
        </w:rPr>
        <w:t xml:space="preserve"> to take this information into account</w:t>
      </w:r>
      <w:r>
        <w:rPr>
          <w:lang w:eastAsia="en-US" w:bidi="bn-BD"/>
        </w:rPr>
        <w:t xml:space="preserve">. </w:t>
      </w:r>
    </w:p>
    <w:p w14:paraId="3E522000" w14:textId="052FB5D4" w:rsidR="004E1DBE" w:rsidRPr="00A77C2F" w:rsidRDefault="004E1DBE" w:rsidP="004E1DBE">
      <w:pPr>
        <w:pStyle w:val="NormalParagraph"/>
        <w:outlineLvl w:val="0"/>
        <w:rPr>
          <w:rFonts w:eastAsia="MS Mincho"/>
          <w:b/>
          <w:lang w:eastAsia="ja-JP"/>
        </w:rPr>
      </w:pPr>
      <w:r w:rsidRPr="00A77C2F">
        <w:rPr>
          <w:rFonts w:eastAsia="MS Mincho"/>
          <w:b/>
          <w:lang w:eastAsia="ja-JP"/>
        </w:rPr>
        <w:t>NEXT MEETING</w:t>
      </w:r>
      <w:r w:rsidR="00AD629D" w:rsidRPr="00A77C2F">
        <w:rPr>
          <w:rFonts w:eastAsia="MS Mincho"/>
          <w:b/>
          <w:lang w:eastAsia="ja-JP"/>
        </w:rPr>
        <w:t>S</w:t>
      </w:r>
    </w:p>
    <w:p w14:paraId="50147F72" w14:textId="43F66DD1" w:rsidR="00F95480" w:rsidRPr="00A77C2F" w:rsidRDefault="00F95480" w:rsidP="00F95480">
      <w:pPr>
        <w:pStyle w:val="NormalParagraph"/>
        <w:rPr>
          <w:rFonts w:eastAsia="MS Mincho"/>
          <w:lang w:eastAsia="ja-JP"/>
        </w:rPr>
      </w:pPr>
      <w:bookmarkStart w:id="2" w:name="_Hlk8222628"/>
      <w:r w:rsidRPr="00A77C2F">
        <w:rPr>
          <w:rFonts w:eastAsia="MS Mincho"/>
          <w:lang w:eastAsia="ja-JP"/>
        </w:rPr>
        <w:t>5GJA#</w:t>
      </w:r>
      <w:r>
        <w:rPr>
          <w:rFonts w:eastAsia="MS Mincho"/>
          <w:lang w:eastAsia="ja-JP"/>
        </w:rPr>
        <w:t>13</w:t>
      </w:r>
      <w:r w:rsidRPr="00A77C2F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23</w:t>
      </w:r>
      <w:r>
        <w:rPr>
          <w:rFonts w:eastAsia="MS Mincho"/>
          <w:vertAlign w:val="superscript"/>
          <w:lang w:eastAsia="ja-JP"/>
        </w:rPr>
        <w:t>rd</w:t>
      </w:r>
      <w:r>
        <w:rPr>
          <w:rFonts w:eastAsia="MS Mincho"/>
          <w:lang w:eastAsia="ja-JP"/>
        </w:rPr>
        <w:t xml:space="preserve"> – 26</w:t>
      </w:r>
      <w:r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June</w:t>
      </w:r>
      <w:r w:rsidRPr="00A77C2F">
        <w:rPr>
          <w:rFonts w:eastAsia="MS Mincho"/>
          <w:lang w:eastAsia="ja-JP"/>
        </w:rPr>
        <w:t xml:space="preserve"> 20</w:t>
      </w:r>
      <w:r>
        <w:rPr>
          <w:rFonts w:eastAsia="MS Mincho"/>
          <w:lang w:eastAsia="ja-JP"/>
        </w:rPr>
        <w:t>20</w:t>
      </w:r>
    </w:p>
    <w:p w14:paraId="4B7E872C" w14:textId="77777777" w:rsidR="00F95480" w:rsidRPr="00A77C2F" w:rsidRDefault="00F95480" w:rsidP="00B11275">
      <w:pPr>
        <w:pStyle w:val="NormalParagraph"/>
        <w:rPr>
          <w:rFonts w:eastAsia="MS Mincho"/>
          <w:lang w:eastAsia="ja-JP"/>
        </w:rPr>
      </w:pPr>
    </w:p>
    <w:p w14:paraId="3C20175A" w14:textId="77777777" w:rsidR="00B11275" w:rsidRPr="00A77C2F" w:rsidRDefault="00B11275" w:rsidP="00AB6D52">
      <w:pPr>
        <w:pStyle w:val="NormalParagraph"/>
        <w:rPr>
          <w:rFonts w:eastAsia="MS Mincho"/>
          <w:lang w:eastAsia="ja-JP"/>
        </w:rPr>
      </w:pPr>
    </w:p>
    <w:bookmarkEnd w:id="2"/>
    <w:p w14:paraId="38F45BEA" w14:textId="77777777" w:rsidR="004E1DBE" w:rsidRPr="00A77C2F" w:rsidRDefault="004E1DBE" w:rsidP="003F56A0">
      <w:pPr>
        <w:pStyle w:val="NormalParagraph"/>
        <w:rPr>
          <w:lang w:eastAsia="en-US" w:bidi="bn-BD"/>
        </w:rPr>
      </w:pPr>
    </w:p>
    <w:sectPr w:rsidR="004E1DBE" w:rsidRPr="00A77C2F" w:rsidSect="007D4437">
      <w:headerReference w:type="even" r:id="rId15"/>
      <w:headerReference w:type="default" r:id="rId16"/>
      <w:footerReference w:type="default" r:id="rId17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DFA89" w14:textId="77777777" w:rsidR="009C02D7" w:rsidRDefault="009C02D7">
      <w:r>
        <w:separator/>
      </w:r>
    </w:p>
    <w:p w14:paraId="70F10C1E" w14:textId="77777777" w:rsidR="009C02D7" w:rsidRDefault="009C02D7"/>
    <w:p w14:paraId="6A6ADD7F" w14:textId="77777777" w:rsidR="009C02D7" w:rsidRDefault="009C02D7"/>
    <w:p w14:paraId="20C0420E" w14:textId="77777777" w:rsidR="009C02D7" w:rsidRDefault="009C02D7"/>
    <w:p w14:paraId="0AB2E2AA" w14:textId="77777777" w:rsidR="009C02D7" w:rsidRDefault="009C02D7"/>
    <w:p w14:paraId="0BAE437E" w14:textId="77777777" w:rsidR="009C02D7" w:rsidRDefault="009C02D7"/>
    <w:p w14:paraId="375FE0F0" w14:textId="77777777" w:rsidR="009C02D7" w:rsidRDefault="009C02D7"/>
    <w:p w14:paraId="74451872" w14:textId="77777777" w:rsidR="009C02D7" w:rsidRDefault="009C02D7"/>
    <w:p w14:paraId="19C7D5A3" w14:textId="77777777" w:rsidR="009C02D7" w:rsidRDefault="009C02D7"/>
  </w:endnote>
  <w:endnote w:type="continuationSeparator" w:id="0">
    <w:p w14:paraId="2CD8A5F9" w14:textId="77777777" w:rsidR="009C02D7" w:rsidRDefault="009C02D7">
      <w:r>
        <w:continuationSeparator/>
      </w:r>
    </w:p>
    <w:p w14:paraId="0E64092B" w14:textId="77777777" w:rsidR="009C02D7" w:rsidRDefault="009C02D7"/>
    <w:p w14:paraId="2EC06394" w14:textId="77777777" w:rsidR="009C02D7" w:rsidRDefault="009C02D7"/>
    <w:p w14:paraId="25B8FE02" w14:textId="77777777" w:rsidR="009C02D7" w:rsidRDefault="009C02D7"/>
    <w:p w14:paraId="44F55304" w14:textId="77777777" w:rsidR="009C02D7" w:rsidRDefault="009C02D7"/>
    <w:p w14:paraId="127E9473" w14:textId="77777777" w:rsidR="009C02D7" w:rsidRDefault="009C02D7"/>
    <w:p w14:paraId="1D11CB02" w14:textId="77777777" w:rsidR="009C02D7" w:rsidRDefault="009C02D7"/>
    <w:p w14:paraId="4EA5CD4A" w14:textId="77777777" w:rsidR="009C02D7" w:rsidRDefault="009C02D7"/>
    <w:p w14:paraId="49C16740" w14:textId="77777777" w:rsidR="009C02D7" w:rsidRDefault="009C02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21815A" w14:textId="73F07B82" w:rsidR="0013131A" w:rsidRDefault="0013131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B6C1736" w14:textId="77777777" w:rsidR="0013131A" w:rsidRDefault="0013131A" w:rsidP="00DB7D27">
    <w:pPr>
      <w:ind w:left="-851"/>
      <w:rPr>
        <w:i/>
        <w:sz w:val="20"/>
      </w:rPr>
    </w:pPr>
  </w:p>
  <w:p w14:paraId="0CC35154" w14:textId="77777777" w:rsidR="0013131A" w:rsidRPr="00DB7D27" w:rsidRDefault="0013131A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D73E0E" w14:textId="77777777" w:rsidR="009C02D7" w:rsidRDefault="009C02D7">
      <w:r>
        <w:separator/>
      </w:r>
    </w:p>
    <w:p w14:paraId="367471CF" w14:textId="77777777" w:rsidR="009C02D7" w:rsidRDefault="009C02D7"/>
    <w:p w14:paraId="2C3EF10F" w14:textId="77777777" w:rsidR="009C02D7" w:rsidRDefault="009C02D7"/>
    <w:p w14:paraId="05B2A4A5" w14:textId="77777777" w:rsidR="009C02D7" w:rsidRDefault="009C02D7"/>
    <w:p w14:paraId="3162F967" w14:textId="77777777" w:rsidR="009C02D7" w:rsidRDefault="009C02D7"/>
    <w:p w14:paraId="3D06A562" w14:textId="77777777" w:rsidR="009C02D7" w:rsidRDefault="009C02D7"/>
    <w:p w14:paraId="43036696" w14:textId="77777777" w:rsidR="009C02D7" w:rsidRDefault="009C02D7"/>
    <w:p w14:paraId="748354FE" w14:textId="77777777" w:rsidR="009C02D7" w:rsidRDefault="009C02D7"/>
    <w:p w14:paraId="6D607F91" w14:textId="77777777" w:rsidR="009C02D7" w:rsidRDefault="009C02D7"/>
  </w:footnote>
  <w:footnote w:type="continuationSeparator" w:id="0">
    <w:p w14:paraId="7E8FCB3D" w14:textId="77777777" w:rsidR="009C02D7" w:rsidRDefault="009C02D7">
      <w:r>
        <w:continuationSeparator/>
      </w:r>
    </w:p>
    <w:p w14:paraId="6D74E948" w14:textId="77777777" w:rsidR="009C02D7" w:rsidRDefault="009C02D7"/>
    <w:p w14:paraId="39264E64" w14:textId="77777777" w:rsidR="009C02D7" w:rsidRDefault="009C02D7"/>
    <w:p w14:paraId="0D9A2713" w14:textId="77777777" w:rsidR="009C02D7" w:rsidRDefault="009C02D7"/>
    <w:p w14:paraId="6DD9C816" w14:textId="77777777" w:rsidR="009C02D7" w:rsidRDefault="009C02D7"/>
    <w:p w14:paraId="56DDD912" w14:textId="77777777" w:rsidR="009C02D7" w:rsidRDefault="009C02D7"/>
    <w:p w14:paraId="17DD62BB" w14:textId="77777777" w:rsidR="009C02D7" w:rsidRDefault="009C02D7"/>
    <w:p w14:paraId="23215596" w14:textId="77777777" w:rsidR="009C02D7" w:rsidRDefault="009C02D7"/>
    <w:p w14:paraId="50DD1111" w14:textId="77777777" w:rsidR="009C02D7" w:rsidRDefault="009C02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AECB0" w14:textId="77777777" w:rsidR="0013131A" w:rsidRDefault="0013131A">
    <w:pPr>
      <w:pStyle w:val="Header"/>
    </w:pPr>
  </w:p>
  <w:p w14:paraId="4E970DE7" w14:textId="77777777" w:rsidR="0013131A" w:rsidRDefault="0013131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C81C8" w14:textId="77777777" w:rsidR="0013131A" w:rsidRPr="00F04B04" w:rsidRDefault="0013131A" w:rsidP="0060180A">
    <w:pPr>
      <w:pStyle w:val="Header"/>
    </w:pPr>
  </w:p>
  <w:p w14:paraId="4A6BCBAB" w14:textId="77777777" w:rsidR="0013131A" w:rsidRDefault="0013131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705AF"/>
    <w:multiLevelType w:val="hybridMultilevel"/>
    <w:tmpl w:val="76FE6D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963D0E"/>
    <w:multiLevelType w:val="hybridMultilevel"/>
    <w:tmpl w:val="AA7497E8"/>
    <w:lvl w:ilvl="0" w:tplc="1C204894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EB3E78"/>
    <w:multiLevelType w:val="hybridMultilevel"/>
    <w:tmpl w:val="8C32BD24"/>
    <w:lvl w:ilvl="0" w:tplc="B4A48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20F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25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0FA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029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5262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49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00C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688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5D120E9"/>
    <w:multiLevelType w:val="hybridMultilevel"/>
    <w:tmpl w:val="B38231B4"/>
    <w:lvl w:ilvl="0" w:tplc="5322CD26">
      <w:numFmt w:val="bullet"/>
      <w:lvlText w:val="-"/>
      <w:lvlJc w:val="left"/>
      <w:pPr>
        <w:ind w:left="468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8" w15:restartNumberingAfterBreak="0">
    <w:nsid w:val="4EA42A42"/>
    <w:multiLevelType w:val="hybridMultilevel"/>
    <w:tmpl w:val="E3B8B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55B0A"/>
    <w:multiLevelType w:val="hybridMultilevel"/>
    <w:tmpl w:val="A1827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2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B011199"/>
    <w:multiLevelType w:val="hybridMultilevel"/>
    <w:tmpl w:val="B7A6E4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9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7A4F6A"/>
    <w:multiLevelType w:val="hybridMultilevel"/>
    <w:tmpl w:val="127A5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56C8C"/>
    <w:multiLevelType w:val="hybridMultilevel"/>
    <w:tmpl w:val="5E2A0F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7FD7D40"/>
    <w:multiLevelType w:val="hybridMultilevel"/>
    <w:tmpl w:val="981CD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4B39C1"/>
    <w:multiLevelType w:val="hybridMultilevel"/>
    <w:tmpl w:val="C4FEC10C"/>
    <w:lvl w:ilvl="0" w:tplc="85906E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46E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8D1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614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2BC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00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E7B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EC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036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2"/>
  </w:num>
  <w:num w:numId="3">
    <w:abstractNumId w:val="11"/>
  </w:num>
  <w:num w:numId="4">
    <w:abstractNumId w:val="6"/>
  </w:num>
  <w:num w:numId="5">
    <w:abstractNumId w:val="2"/>
  </w:num>
  <w:num w:numId="6">
    <w:abstractNumId w:val="3"/>
  </w:num>
  <w:num w:numId="7">
    <w:abstractNumId w:val="23"/>
  </w:num>
  <w:num w:numId="8">
    <w:abstractNumId w:val="26"/>
  </w:num>
  <w:num w:numId="9">
    <w:abstractNumId w:val="13"/>
  </w:num>
  <w:num w:numId="10">
    <w:abstractNumId w:val="4"/>
  </w:num>
  <w:num w:numId="11">
    <w:abstractNumId w:val="0"/>
  </w:num>
  <w:num w:numId="12">
    <w:abstractNumId w:val="27"/>
  </w:num>
  <w:num w:numId="13">
    <w:abstractNumId w:val="8"/>
  </w:num>
  <w:num w:numId="14">
    <w:abstractNumId w:val="21"/>
  </w:num>
  <w:num w:numId="15">
    <w:abstractNumId w:val="9"/>
  </w:num>
  <w:num w:numId="16">
    <w:abstractNumId w:val="15"/>
  </w:num>
  <w:num w:numId="17">
    <w:abstractNumId w:val="22"/>
  </w:num>
  <w:num w:numId="18">
    <w:abstractNumId w:val="14"/>
  </w:num>
  <w:num w:numId="19">
    <w:abstractNumId w:val="10"/>
  </w:num>
  <w:num w:numId="20">
    <w:abstractNumId w:val="25"/>
  </w:num>
  <w:num w:numId="21">
    <w:abstractNumId w:val="17"/>
  </w:num>
  <w:num w:numId="22">
    <w:abstractNumId w:val="16"/>
  </w:num>
  <w:num w:numId="23">
    <w:abstractNumId w:val="31"/>
  </w:num>
  <w:num w:numId="24">
    <w:abstractNumId w:val="33"/>
  </w:num>
  <w:num w:numId="25">
    <w:abstractNumId w:val="32"/>
  </w:num>
  <w:num w:numId="26">
    <w:abstractNumId w:val="29"/>
  </w:num>
  <w:num w:numId="27">
    <w:abstractNumId w:val="19"/>
  </w:num>
  <w:num w:numId="28">
    <w:abstractNumId w:val="18"/>
  </w:num>
  <w:num w:numId="29">
    <w:abstractNumId w:val="5"/>
  </w:num>
  <w:num w:numId="30">
    <w:abstractNumId w:val="30"/>
  </w:num>
  <w:num w:numId="31">
    <w:abstractNumId w:val="7"/>
  </w:num>
  <w:num w:numId="32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2C3F"/>
    <w:rsid w:val="0003505E"/>
    <w:rsid w:val="00036FC0"/>
    <w:rsid w:val="00037C58"/>
    <w:rsid w:val="000402BE"/>
    <w:rsid w:val="00045075"/>
    <w:rsid w:val="000460CB"/>
    <w:rsid w:val="00055694"/>
    <w:rsid w:val="0005647E"/>
    <w:rsid w:val="00057E34"/>
    <w:rsid w:val="00063282"/>
    <w:rsid w:val="00063E5A"/>
    <w:rsid w:val="00066533"/>
    <w:rsid w:val="00066559"/>
    <w:rsid w:val="000715C8"/>
    <w:rsid w:val="00072292"/>
    <w:rsid w:val="00072B4A"/>
    <w:rsid w:val="000741FE"/>
    <w:rsid w:val="00081411"/>
    <w:rsid w:val="00081BE1"/>
    <w:rsid w:val="0008722D"/>
    <w:rsid w:val="00087A42"/>
    <w:rsid w:val="00090084"/>
    <w:rsid w:val="000906B1"/>
    <w:rsid w:val="00093416"/>
    <w:rsid w:val="000942E4"/>
    <w:rsid w:val="00096622"/>
    <w:rsid w:val="00097FBD"/>
    <w:rsid w:val="000A1E09"/>
    <w:rsid w:val="000A3B37"/>
    <w:rsid w:val="000A3CD4"/>
    <w:rsid w:val="000A7FB4"/>
    <w:rsid w:val="000B14A9"/>
    <w:rsid w:val="000B40F7"/>
    <w:rsid w:val="000C07CC"/>
    <w:rsid w:val="000C0D1D"/>
    <w:rsid w:val="000C15F2"/>
    <w:rsid w:val="000C408B"/>
    <w:rsid w:val="000D2394"/>
    <w:rsid w:val="000D3142"/>
    <w:rsid w:val="000D3218"/>
    <w:rsid w:val="000D4833"/>
    <w:rsid w:val="000E0BC2"/>
    <w:rsid w:val="000E346F"/>
    <w:rsid w:val="000E4F93"/>
    <w:rsid w:val="000E753F"/>
    <w:rsid w:val="000E7E68"/>
    <w:rsid w:val="000F0EF2"/>
    <w:rsid w:val="000F13B9"/>
    <w:rsid w:val="000F47C1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00AC"/>
    <w:rsid w:val="0013131A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380"/>
    <w:rsid w:val="00156930"/>
    <w:rsid w:val="00157170"/>
    <w:rsid w:val="0016171C"/>
    <w:rsid w:val="001637A1"/>
    <w:rsid w:val="00166A50"/>
    <w:rsid w:val="00170D84"/>
    <w:rsid w:val="00172F4A"/>
    <w:rsid w:val="00175268"/>
    <w:rsid w:val="0017570C"/>
    <w:rsid w:val="00176724"/>
    <w:rsid w:val="0017759E"/>
    <w:rsid w:val="00180EEC"/>
    <w:rsid w:val="00181965"/>
    <w:rsid w:val="001847E6"/>
    <w:rsid w:val="001911E2"/>
    <w:rsid w:val="00193F0A"/>
    <w:rsid w:val="00193F85"/>
    <w:rsid w:val="001942C3"/>
    <w:rsid w:val="001964EB"/>
    <w:rsid w:val="00197486"/>
    <w:rsid w:val="001A1A81"/>
    <w:rsid w:val="001A1AA1"/>
    <w:rsid w:val="001A1D70"/>
    <w:rsid w:val="001A73DB"/>
    <w:rsid w:val="001B18AC"/>
    <w:rsid w:val="001B4538"/>
    <w:rsid w:val="001B541A"/>
    <w:rsid w:val="001C1435"/>
    <w:rsid w:val="001C1B47"/>
    <w:rsid w:val="001C2AF0"/>
    <w:rsid w:val="001C5EDF"/>
    <w:rsid w:val="001C68D1"/>
    <w:rsid w:val="001C7F66"/>
    <w:rsid w:val="001D2BCD"/>
    <w:rsid w:val="001D2EF4"/>
    <w:rsid w:val="001D59D4"/>
    <w:rsid w:val="001E0776"/>
    <w:rsid w:val="001E0A44"/>
    <w:rsid w:val="001E44C9"/>
    <w:rsid w:val="001E608E"/>
    <w:rsid w:val="001E783B"/>
    <w:rsid w:val="001F0675"/>
    <w:rsid w:val="001F0A2F"/>
    <w:rsid w:val="001F0B8D"/>
    <w:rsid w:val="0020565C"/>
    <w:rsid w:val="00206D44"/>
    <w:rsid w:val="00215EB0"/>
    <w:rsid w:val="002170FB"/>
    <w:rsid w:val="002200FE"/>
    <w:rsid w:val="00220490"/>
    <w:rsid w:val="002209D0"/>
    <w:rsid w:val="0022182E"/>
    <w:rsid w:val="00222802"/>
    <w:rsid w:val="0022295E"/>
    <w:rsid w:val="0022369D"/>
    <w:rsid w:val="00224C95"/>
    <w:rsid w:val="002336AC"/>
    <w:rsid w:val="00244438"/>
    <w:rsid w:val="00245A14"/>
    <w:rsid w:val="002477F9"/>
    <w:rsid w:val="00247C9B"/>
    <w:rsid w:val="00250212"/>
    <w:rsid w:val="00251E86"/>
    <w:rsid w:val="002530B6"/>
    <w:rsid w:val="00257BC3"/>
    <w:rsid w:val="00261762"/>
    <w:rsid w:val="0026599A"/>
    <w:rsid w:val="00267AAC"/>
    <w:rsid w:val="00271AC4"/>
    <w:rsid w:val="00272037"/>
    <w:rsid w:val="00273287"/>
    <w:rsid w:val="00274694"/>
    <w:rsid w:val="00277BE3"/>
    <w:rsid w:val="002828FC"/>
    <w:rsid w:val="00290C5D"/>
    <w:rsid w:val="00292D1F"/>
    <w:rsid w:val="0029433A"/>
    <w:rsid w:val="00294383"/>
    <w:rsid w:val="00295BF3"/>
    <w:rsid w:val="002A3ECB"/>
    <w:rsid w:val="002A71B3"/>
    <w:rsid w:val="002A7EF7"/>
    <w:rsid w:val="002B07A0"/>
    <w:rsid w:val="002B1219"/>
    <w:rsid w:val="002B318F"/>
    <w:rsid w:val="002B72E2"/>
    <w:rsid w:val="002B79EF"/>
    <w:rsid w:val="002C07FD"/>
    <w:rsid w:val="002C0B79"/>
    <w:rsid w:val="002C6317"/>
    <w:rsid w:val="002C6CA9"/>
    <w:rsid w:val="002C7516"/>
    <w:rsid w:val="002D05F9"/>
    <w:rsid w:val="002D1FA7"/>
    <w:rsid w:val="002D2A85"/>
    <w:rsid w:val="002D2E4B"/>
    <w:rsid w:val="002D38F0"/>
    <w:rsid w:val="002E0473"/>
    <w:rsid w:val="002E25E7"/>
    <w:rsid w:val="002E2CC1"/>
    <w:rsid w:val="002E5F10"/>
    <w:rsid w:val="002F1E10"/>
    <w:rsid w:val="002F350A"/>
    <w:rsid w:val="00304A60"/>
    <w:rsid w:val="00311DC4"/>
    <w:rsid w:val="00315FBE"/>
    <w:rsid w:val="00317475"/>
    <w:rsid w:val="003229E2"/>
    <w:rsid w:val="003238E4"/>
    <w:rsid w:val="00324EB0"/>
    <w:rsid w:val="00327828"/>
    <w:rsid w:val="00336354"/>
    <w:rsid w:val="003411C5"/>
    <w:rsid w:val="00343311"/>
    <w:rsid w:val="00345C3B"/>
    <w:rsid w:val="00345D7E"/>
    <w:rsid w:val="00347ECA"/>
    <w:rsid w:val="0035026E"/>
    <w:rsid w:val="00350B36"/>
    <w:rsid w:val="00351258"/>
    <w:rsid w:val="00353971"/>
    <w:rsid w:val="00354608"/>
    <w:rsid w:val="0035746E"/>
    <w:rsid w:val="00360230"/>
    <w:rsid w:val="00360D05"/>
    <w:rsid w:val="00373511"/>
    <w:rsid w:val="003747F2"/>
    <w:rsid w:val="00376F0E"/>
    <w:rsid w:val="003819F5"/>
    <w:rsid w:val="0038280F"/>
    <w:rsid w:val="00390429"/>
    <w:rsid w:val="00391C81"/>
    <w:rsid w:val="00391FF9"/>
    <w:rsid w:val="00392254"/>
    <w:rsid w:val="0039334D"/>
    <w:rsid w:val="003942AA"/>
    <w:rsid w:val="00397FB9"/>
    <w:rsid w:val="003A1D24"/>
    <w:rsid w:val="003A4374"/>
    <w:rsid w:val="003A4AD5"/>
    <w:rsid w:val="003A4EFB"/>
    <w:rsid w:val="003A7A59"/>
    <w:rsid w:val="003B1ED3"/>
    <w:rsid w:val="003B22EF"/>
    <w:rsid w:val="003B32F9"/>
    <w:rsid w:val="003B348E"/>
    <w:rsid w:val="003B68E8"/>
    <w:rsid w:val="003C19C7"/>
    <w:rsid w:val="003C233A"/>
    <w:rsid w:val="003C56CC"/>
    <w:rsid w:val="003C68D6"/>
    <w:rsid w:val="003C7E41"/>
    <w:rsid w:val="003D320C"/>
    <w:rsid w:val="003D377B"/>
    <w:rsid w:val="003D5959"/>
    <w:rsid w:val="003E3023"/>
    <w:rsid w:val="003E54CB"/>
    <w:rsid w:val="003E54FF"/>
    <w:rsid w:val="003E6887"/>
    <w:rsid w:val="003E6CE2"/>
    <w:rsid w:val="003F351B"/>
    <w:rsid w:val="003F45A7"/>
    <w:rsid w:val="003F501A"/>
    <w:rsid w:val="003F56A0"/>
    <w:rsid w:val="003F5817"/>
    <w:rsid w:val="003F70BB"/>
    <w:rsid w:val="003F7AAD"/>
    <w:rsid w:val="0040026D"/>
    <w:rsid w:val="00400663"/>
    <w:rsid w:val="004006A9"/>
    <w:rsid w:val="0040764C"/>
    <w:rsid w:val="00410CD0"/>
    <w:rsid w:val="00411204"/>
    <w:rsid w:val="00412D4C"/>
    <w:rsid w:val="004178E6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26B"/>
    <w:rsid w:val="0042734E"/>
    <w:rsid w:val="00427C9C"/>
    <w:rsid w:val="00427F37"/>
    <w:rsid w:val="0043107D"/>
    <w:rsid w:val="00431953"/>
    <w:rsid w:val="00431AC3"/>
    <w:rsid w:val="00434B0A"/>
    <w:rsid w:val="0043532C"/>
    <w:rsid w:val="004359E0"/>
    <w:rsid w:val="00435D4B"/>
    <w:rsid w:val="00435E9D"/>
    <w:rsid w:val="00440055"/>
    <w:rsid w:val="004425A0"/>
    <w:rsid w:val="004464B9"/>
    <w:rsid w:val="004505A3"/>
    <w:rsid w:val="00450A7F"/>
    <w:rsid w:val="00451D8F"/>
    <w:rsid w:val="00452D5C"/>
    <w:rsid w:val="00455B05"/>
    <w:rsid w:val="00457119"/>
    <w:rsid w:val="00457B79"/>
    <w:rsid w:val="00461F2F"/>
    <w:rsid w:val="00471C05"/>
    <w:rsid w:val="0047353D"/>
    <w:rsid w:val="00474748"/>
    <w:rsid w:val="004757A4"/>
    <w:rsid w:val="00476BDC"/>
    <w:rsid w:val="00480114"/>
    <w:rsid w:val="00480D70"/>
    <w:rsid w:val="00482E20"/>
    <w:rsid w:val="004848FC"/>
    <w:rsid w:val="004848FE"/>
    <w:rsid w:val="00486AB3"/>
    <w:rsid w:val="004904AB"/>
    <w:rsid w:val="004A36F8"/>
    <w:rsid w:val="004A3D2D"/>
    <w:rsid w:val="004B10BD"/>
    <w:rsid w:val="004B175F"/>
    <w:rsid w:val="004B215E"/>
    <w:rsid w:val="004B313B"/>
    <w:rsid w:val="004B6D7F"/>
    <w:rsid w:val="004B7996"/>
    <w:rsid w:val="004C06BC"/>
    <w:rsid w:val="004C2301"/>
    <w:rsid w:val="004C2AFF"/>
    <w:rsid w:val="004C4E67"/>
    <w:rsid w:val="004D4410"/>
    <w:rsid w:val="004E1DBE"/>
    <w:rsid w:val="004E3639"/>
    <w:rsid w:val="004E3FA1"/>
    <w:rsid w:val="004E7764"/>
    <w:rsid w:val="004F1D1F"/>
    <w:rsid w:val="004F2730"/>
    <w:rsid w:val="004F667D"/>
    <w:rsid w:val="004F7C9F"/>
    <w:rsid w:val="00501C72"/>
    <w:rsid w:val="00505FC3"/>
    <w:rsid w:val="005063BA"/>
    <w:rsid w:val="005072B0"/>
    <w:rsid w:val="00507377"/>
    <w:rsid w:val="00515500"/>
    <w:rsid w:val="005200E4"/>
    <w:rsid w:val="00521626"/>
    <w:rsid w:val="00526034"/>
    <w:rsid w:val="0052752C"/>
    <w:rsid w:val="005343AE"/>
    <w:rsid w:val="00535946"/>
    <w:rsid w:val="00535B87"/>
    <w:rsid w:val="00537187"/>
    <w:rsid w:val="00537556"/>
    <w:rsid w:val="00537934"/>
    <w:rsid w:val="00537BE2"/>
    <w:rsid w:val="00543DE5"/>
    <w:rsid w:val="0054606E"/>
    <w:rsid w:val="00553927"/>
    <w:rsid w:val="00554BF1"/>
    <w:rsid w:val="00561165"/>
    <w:rsid w:val="00561C02"/>
    <w:rsid w:val="00562461"/>
    <w:rsid w:val="005636AF"/>
    <w:rsid w:val="00563F39"/>
    <w:rsid w:val="00567916"/>
    <w:rsid w:val="00570F0F"/>
    <w:rsid w:val="005713DD"/>
    <w:rsid w:val="00572A28"/>
    <w:rsid w:val="00573499"/>
    <w:rsid w:val="00573E05"/>
    <w:rsid w:val="0058060A"/>
    <w:rsid w:val="005809FB"/>
    <w:rsid w:val="0058361C"/>
    <w:rsid w:val="0058440F"/>
    <w:rsid w:val="00594FD7"/>
    <w:rsid w:val="00595A57"/>
    <w:rsid w:val="00597597"/>
    <w:rsid w:val="005A1EC3"/>
    <w:rsid w:val="005B1030"/>
    <w:rsid w:val="005B3A6F"/>
    <w:rsid w:val="005B665E"/>
    <w:rsid w:val="005C3EF2"/>
    <w:rsid w:val="005C5FD9"/>
    <w:rsid w:val="005C671E"/>
    <w:rsid w:val="005D0601"/>
    <w:rsid w:val="005D2B06"/>
    <w:rsid w:val="005D3423"/>
    <w:rsid w:val="005D50D3"/>
    <w:rsid w:val="005D5622"/>
    <w:rsid w:val="005D66FF"/>
    <w:rsid w:val="005D78B8"/>
    <w:rsid w:val="005E059E"/>
    <w:rsid w:val="005E2042"/>
    <w:rsid w:val="005E4128"/>
    <w:rsid w:val="005E7559"/>
    <w:rsid w:val="005F0B9C"/>
    <w:rsid w:val="005F288B"/>
    <w:rsid w:val="0060163A"/>
    <w:rsid w:val="0060180A"/>
    <w:rsid w:val="00601A6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0B27"/>
    <w:rsid w:val="00641AD5"/>
    <w:rsid w:val="006437FD"/>
    <w:rsid w:val="00643892"/>
    <w:rsid w:val="00644A95"/>
    <w:rsid w:val="00645885"/>
    <w:rsid w:val="00651938"/>
    <w:rsid w:val="00652D32"/>
    <w:rsid w:val="00657359"/>
    <w:rsid w:val="00662969"/>
    <w:rsid w:val="0066307D"/>
    <w:rsid w:val="00663899"/>
    <w:rsid w:val="00664002"/>
    <w:rsid w:val="006662C4"/>
    <w:rsid w:val="00670B58"/>
    <w:rsid w:val="006779E6"/>
    <w:rsid w:val="00681879"/>
    <w:rsid w:val="006866F0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B40CF"/>
    <w:rsid w:val="006B715C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42"/>
    <w:rsid w:val="006D19D9"/>
    <w:rsid w:val="006D2F58"/>
    <w:rsid w:val="006D2F72"/>
    <w:rsid w:val="006E0687"/>
    <w:rsid w:val="006E1F48"/>
    <w:rsid w:val="006E6660"/>
    <w:rsid w:val="006F0B97"/>
    <w:rsid w:val="006F5C08"/>
    <w:rsid w:val="006F6857"/>
    <w:rsid w:val="00701C4C"/>
    <w:rsid w:val="00702875"/>
    <w:rsid w:val="00702E4B"/>
    <w:rsid w:val="007058E5"/>
    <w:rsid w:val="0070616B"/>
    <w:rsid w:val="0071171F"/>
    <w:rsid w:val="0071340D"/>
    <w:rsid w:val="0072026C"/>
    <w:rsid w:val="00722A43"/>
    <w:rsid w:val="007236F8"/>
    <w:rsid w:val="00723A64"/>
    <w:rsid w:val="00732B8C"/>
    <w:rsid w:val="00733E9B"/>
    <w:rsid w:val="007347FD"/>
    <w:rsid w:val="00734ED9"/>
    <w:rsid w:val="007352B6"/>
    <w:rsid w:val="007365BF"/>
    <w:rsid w:val="00736E78"/>
    <w:rsid w:val="00737DD0"/>
    <w:rsid w:val="00741031"/>
    <w:rsid w:val="00742BA2"/>
    <w:rsid w:val="00743705"/>
    <w:rsid w:val="00744C7F"/>
    <w:rsid w:val="00750C00"/>
    <w:rsid w:val="00751D9F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4D63"/>
    <w:rsid w:val="00766492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A06B8"/>
    <w:rsid w:val="007A07D3"/>
    <w:rsid w:val="007A16CE"/>
    <w:rsid w:val="007A3786"/>
    <w:rsid w:val="007A5DEB"/>
    <w:rsid w:val="007A70FA"/>
    <w:rsid w:val="007B1585"/>
    <w:rsid w:val="007B15E4"/>
    <w:rsid w:val="007B4DCE"/>
    <w:rsid w:val="007B6A79"/>
    <w:rsid w:val="007C23C7"/>
    <w:rsid w:val="007C27C7"/>
    <w:rsid w:val="007C4694"/>
    <w:rsid w:val="007C59E6"/>
    <w:rsid w:val="007D03D9"/>
    <w:rsid w:val="007D4437"/>
    <w:rsid w:val="007D478C"/>
    <w:rsid w:val="007D4D3E"/>
    <w:rsid w:val="007E0B47"/>
    <w:rsid w:val="007E41DF"/>
    <w:rsid w:val="007F0F84"/>
    <w:rsid w:val="007F268B"/>
    <w:rsid w:val="007F49BA"/>
    <w:rsid w:val="007F4C29"/>
    <w:rsid w:val="008030CD"/>
    <w:rsid w:val="00804D05"/>
    <w:rsid w:val="0080743E"/>
    <w:rsid w:val="00807F10"/>
    <w:rsid w:val="00813C41"/>
    <w:rsid w:val="00814E74"/>
    <w:rsid w:val="008150E1"/>
    <w:rsid w:val="00815934"/>
    <w:rsid w:val="008202BA"/>
    <w:rsid w:val="00820578"/>
    <w:rsid w:val="00821E41"/>
    <w:rsid w:val="0082223D"/>
    <w:rsid w:val="0082364D"/>
    <w:rsid w:val="00824535"/>
    <w:rsid w:val="00824F41"/>
    <w:rsid w:val="00827FF5"/>
    <w:rsid w:val="00830532"/>
    <w:rsid w:val="00832FF3"/>
    <w:rsid w:val="008343DC"/>
    <w:rsid w:val="00834A76"/>
    <w:rsid w:val="0083562C"/>
    <w:rsid w:val="00837096"/>
    <w:rsid w:val="00837A85"/>
    <w:rsid w:val="008404C8"/>
    <w:rsid w:val="008424F5"/>
    <w:rsid w:val="0084496F"/>
    <w:rsid w:val="00844F92"/>
    <w:rsid w:val="0084533D"/>
    <w:rsid w:val="0084681C"/>
    <w:rsid w:val="00846FD1"/>
    <w:rsid w:val="00847917"/>
    <w:rsid w:val="008552E2"/>
    <w:rsid w:val="00856F2E"/>
    <w:rsid w:val="00861FEB"/>
    <w:rsid w:val="00864DE6"/>
    <w:rsid w:val="00866B97"/>
    <w:rsid w:val="00867588"/>
    <w:rsid w:val="008714BB"/>
    <w:rsid w:val="0087307E"/>
    <w:rsid w:val="008737A3"/>
    <w:rsid w:val="00873CA1"/>
    <w:rsid w:val="00873E7F"/>
    <w:rsid w:val="008744FE"/>
    <w:rsid w:val="00875677"/>
    <w:rsid w:val="00876599"/>
    <w:rsid w:val="00876BEE"/>
    <w:rsid w:val="00877DD4"/>
    <w:rsid w:val="00880BB9"/>
    <w:rsid w:val="00881435"/>
    <w:rsid w:val="00882814"/>
    <w:rsid w:val="00885ABB"/>
    <w:rsid w:val="00891F01"/>
    <w:rsid w:val="00892B79"/>
    <w:rsid w:val="00893DDE"/>
    <w:rsid w:val="008A34F0"/>
    <w:rsid w:val="008A3DDA"/>
    <w:rsid w:val="008A52BA"/>
    <w:rsid w:val="008A5A26"/>
    <w:rsid w:val="008B0E1A"/>
    <w:rsid w:val="008B1411"/>
    <w:rsid w:val="008B2453"/>
    <w:rsid w:val="008B4732"/>
    <w:rsid w:val="008C18EF"/>
    <w:rsid w:val="008C3D35"/>
    <w:rsid w:val="008C55FD"/>
    <w:rsid w:val="008C589D"/>
    <w:rsid w:val="008D10E9"/>
    <w:rsid w:val="008D14B6"/>
    <w:rsid w:val="008D6F27"/>
    <w:rsid w:val="008E14D1"/>
    <w:rsid w:val="008E4DFD"/>
    <w:rsid w:val="008F002A"/>
    <w:rsid w:val="008F02C8"/>
    <w:rsid w:val="008F1C63"/>
    <w:rsid w:val="008F3163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16610"/>
    <w:rsid w:val="0092690B"/>
    <w:rsid w:val="00926D3F"/>
    <w:rsid w:val="009312E0"/>
    <w:rsid w:val="009322A5"/>
    <w:rsid w:val="00933A5F"/>
    <w:rsid w:val="0093556B"/>
    <w:rsid w:val="00937C30"/>
    <w:rsid w:val="009411B2"/>
    <w:rsid w:val="00945596"/>
    <w:rsid w:val="00946ED4"/>
    <w:rsid w:val="009527C3"/>
    <w:rsid w:val="00953C05"/>
    <w:rsid w:val="0095415E"/>
    <w:rsid w:val="00954346"/>
    <w:rsid w:val="009544AF"/>
    <w:rsid w:val="00957F1F"/>
    <w:rsid w:val="00960BF0"/>
    <w:rsid w:val="00960D4C"/>
    <w:rsid w:val="0096116E"/>
    <w:rsid w:val="0096193A"/>
    <w:rsid w:val="00961F12"/>
    <w:rsid w:val="009657F5"/>
    <w:rsid w:val="00965ECB"/>
    <w:rsid w:val="0096614B"/>
    <w:rsid w:val="00970403"/>
    <w:rsid w:val="00970516"/>
    <w:rsid w:val="0097202E"/>
    <w:rsid w:val="0097218C"/>
    <w:rsid w:val="0097241B"/>
    <w:rsid w:val="00974FBB"/>
    <w:rsid w:val="009806C8"/>
    <w:rsid w:val="00982F1A"/>
    <w:rsid w:val="00984D13"/>
    <w:rsid w:val="009858EC"/>
    <w:rsid w:val="0099210C"/>
    <w:rsid w:val="00996DB8"/>
    <w:rsid w:val="009A36A8"/>
    <w:rsid w:val="009A4646"/>
    <w:rsid w:val="009A6F7E"/>
    <w:rsid w:val="009A75A5"/>
    <w:rsid w:val="009A7F48"/>
    <w:rsid w:val="009B0C81"/>
    <w:rsid w:val="009B78E0"/>
    <w:rsid w:val="009B79F1"/>
    <w:rsid w:val="009C02D7"/>
    <w:rsid w:val="009C079D"/>
    <w:rsid w:val="009C0E4B"/>
    <w:rsid w:val="009C3F00"/>
    <w:rsid w:val="009C6384"/>
    <w:rsid w:val="009D2B94"/>
    <w:rsid w:val="009D4F04"/>
    <w:rsid w:val="009D57DC"/>
    <w:rsid w:val="009E2483"/>
    <w:rsid w:val="009E5AF9"/>
    <w:rsid w:val="009E6276"/>
    <w:rsid w:val="009E76DC"/>
    <w:rsid w:val="009E7765"/>
    <w:rsid w:val="009E77AF"/>
    <w:rsid w:val="009E7B97"/>
    <w:rsid w:val="009E7DCF"/>
    <w:rsid w:val="009F5249"/>
    <w:rsid w:val="009F6C90"/>
    <w:rsid w:val="00A02D6C"/>
    <w:rsid w:val="00A06DB5"/>
    <w:rsid w:val="00A07F3E"/>
    <w:rsid w:val="00A12AE3"/>
    <w:rsid w:val="00A12C98"/>
    <w:rsid w:val="00A14F29"/>
    <w:rsid w:val="00A162C2"/>
    <w:rsid w:val="00A201D4"/>
    <w:rsid w:val="00A204EE"/>
    <w:rsid w:val="00A26A52"/>
    <w:rsid w:val="00A31857"/>
    <w:rsid w:val="00A345A9"/>
    <w:rsid w:val="00A348AF"/>
    <w:rsid w:val="00A35B47"/>
    <w:rsid w:val="00A35E52"/>
    <w:rsid w:val="00A41A56"/>
    <w:rsid w:val="00A447D6"/>
    <w:rsid w:val="00A454C2"/>
    <w:rsid w:val="00A477ED"/>
    <w:rsid w:val="00A538A5"/>
    <w:rsid w:val="00A55012"/>
    <w:rsid w:val="00A56414"/>
    <w:rsid w:val="00A566E5"/>
    <w:rsid w:val="00A5792F"/>
    <w:rsid w:val="00A60357"/>
    <w:rsid w:val="00A606DA"/>
    <w:rsid w:val="00A613A9"/>
    <w:rsid w:val="00A645DB"/>
    <w:rsid w:val="00A64614"/>
    <w:rsid w:val="00A7102E"/>
    <w:rsid w:val="00A71249"/>
    <w:rsid w:val="00A712F5"/>
    <w:rsid w:val="00A74A54"/>
    <w:rsid w:val="00A77397"/>
    <w:rsid w:val="00A77C2F"/>
    <w:rsid w:val="00A81B58"/>
    <w:rsid w:val="00A82548"/>
    <w:rsid w:val="00A82C4D"/>
    <w:rsid w:val="00A90EF6"/>
    <w:rsid w:val="00A91BDB"/>
    <w:rsid w:val="00A94959"/>
    <w:rsid w:val="00A954F3"/>
    <w:rsid w:val="00A9737B"/>
    <w:rsid w:val="00AA1CEC"/>
    <w:rsid w:val="00AA3642"/>
    <w:rsid w:val="00AB0C15"/>
    <w:rsid w:val="00AB0D93"/>
    <w:rsid w:val="00AB27C6"/>
    <w:rsid w:val="00AB376F"/>
    <w:rsid w:val="00AB6D52"/>
    <w:rsid w:val="00AC0900"/>
    <w:rsid w:val="00AC2EF6"/>
    <w:rsid w:val="00AC458F"/>
    <w:rsid w:val="00AC78D2"/>
    <w:rsid w:val="00AD4C77"/>
    <w:rsid w:val="00AD50BF"/>
    <w:rsid w:val="00AD5408"/>
    <w:rsid w:val="00AD629D"/>
    <w:rsid w:val="00AE71FD"/>
    <w:rsid w:val="00AF22D6"/>
    <w:rsid w:val="00AF2D7B"/>
    <w:rsid w:val="00AF3B83"/>
    <w:rsid w:val="00AF49D3"/>
    <w:rsid w:val="00AF519A"/>
    <w:rsid w:val="00AF6E32"/>
    <w:rsid w:val="00AF7C99"/>
    <w:rsid w:val="00B06EDB"/>
    <w:rsid w:val="00B07826"/>
    <w:rsid w:val="00B11275"/>
    <w:rsid w:val="00B12DD1"/>
    <w:rsid w:val="00B1315F"/>
    <w:rsid w:val="00B132CA"/>
    <w:rsid w:val="00B16493"/>
    <w:rsid w:val="00B204B4"/>
    <w:rsid w:val="00B20A2F"/>
    <w:rsid w:val="00B20CAE"/>
    <w:rsid w:val="00B247A7"/>
    <w:rsid w:val="00B25487"/>
    <w:rsid w:val="00B25E0E"/>
    <w:rsid w:val="00B26F95"/>
    <w:rsid w:val="00B27255"/>
    <w:rsid w:val="00B31033"/>
    <w:rsid w:val="00B33345"/>
    <w:rsid w:val="00B34CA3"/>
    <w:rsid w:val="00B42B01"/>
    <w:rsid w:val="00B4427C"/>
    <w:rsid w:val="00B442BE"/>
    <w:rsid w:val="00B46C02"/>
    <w:rsid w:val="00B476CB"/>
    <w:rsid w:val="00B524DF"/>
    <w:rsid w:val="00B5269E"/>
    <w:rsid w:val="00B527DA"/>
    <w:rsid w:val="00B52CC9"/>
    <w:rsid w:val="00B56101"/>
    <w:rsid w:val="00B60DAD"/>
    <w:rsid w:val="00B62516"/>
    <w:rsid w:val="00B672B1"/>
    <w:rsid w:val="00B672D5"/>
    <w:rsid w:val="00B70897"/>
    <w:rsid w:val="00B736CF"/>
    <w:rsid w:val="00B7373E"/>
    <w:rsid w:val="00B759AF"/>
    <w:rsid w:val="00B762B2"/>
    <w:rsid w:val="00B8095B"/>
    <w:rsid w:val="00B8120A"/>
    <w:rsid w:val="00B81E38"/>
    <w:rsid w:val="00B86C35"/>
    <w:rsid w:val="00B86CDB"/>
    <w:rsid w:val="00B9421F"/>
    <w:rsid w:val="00B953E6"/>
    <w:rsid w:val="00BA5C64"/>
    <w:rsid w:val="00BA6E6A"/>
    <w:rsid w:val="00BB0CAE"/>
    <w:rsid w:val="00BB0D95"/>
    <w:rsid w:val="00BB25E9"/>
    <w:rsid w:val="00BB3B82"/>
    <w:rsid w:val="00BB6B1C"/>
    <w:rsid w:val="00BC0F72"/>
    <w:rsid w:val="00BC176C"/>
    <w:rsid w:val="00BC3263"/>
    <w:rsid w:val="00BC7025"/>
    <w:rsid w:val="00BC78F1"/>
    <w:rsid w:val="00BD0FC6"/>
    <w:rsid w:val="00BD2F88"/>
    <w:rsid w:val="00BD54B1"/>
    <w:rsid w:val="00BD73BC"/>
    <w:rsid w:val="00BE12B3"/>
    <w:rsid w:val="00BE274D"/>
    <w:rsid w:val="00BF1D0D"/>
    <w:rsid w:val="00BF27CC"/>
    <w:rsid w:val="00BF46EA"/>
    <w:rsid w:val="00BF7D01"/>
    <w:rsid w:val="00C01CB0"/>
    <w:rsid w:val="00C02127"/>
    <w:rsid w:val="00C053C1"/>
    <w:rsid w:val="00C13283"/>
    <w:rsid w:val="00C137F4"/>
    <w:rsid w:val="00C1760E"/>
    <w:rsid w:val="00C201D7"/>
    <w:rsid w:val="00C23F4E"/>
    <w:rsid w:val="00C251E9"/>
    <w:rsid w:val="00C26567"/>
    <w:rsid w:val="00C31DEF"/>
    <w:rsid w:val="00C353C2"/>
    <w:rsid w:val="00C37076"/>
    <w:rsid w:val="00C379B3"/>
    <w:rsid w:val="00C40A84"/>
    <w:rsid w:val="00C40B70"/>
    <w:rsid w:val="00C4121A"/>
    <w:rsid w:val="00C419A6"/>
    <w:rsid w:val="00C41D12"/>
    <w:rsid w:val="00C44C16"/>
    <w:rsid w:val="00C458BC"/>
    <w:rsid w:val="00C46D85"/>
    <w:rsid w:val="00C47232"/>
    <w:rsid w:val="00C56E11"/>
    <w:rsid w:val="00C60F74"/>
    <w:rsid w:val="00C62BF9"/>
    <w:rsid w:val="00C63822"/>
    <w:rsid w:val="00C66843"/>
    <w:rsid w:val="00C67397"/>
    <w:rsid w:val="00C715C3"/>
    <w:rsid w:val="00C718DE"/>
    <w:rsid w:val="00C71E23"/>
    <w:rsid w:val="00C748AE"/>
    <w:rsid w:val="00C772CE"/>
    <w:rsid w:val="00C777F1"/>
    <w:rsid w:val="00C82F90"/>
    <w:rsid w:val="00C873B7"/>
    <w:rsid w:val="00C91B0B"/>
    <w:rsid w:val="00C92B06"/>
    <w:rsid w:val="00C94AB9"/>
    <w:rsid w:val="00C9595C"/>
    <w:rsid w:val="00C962C4"/>
    <w:rsid w:val="00CA0DD2"/>
    <w:rsid w:val="00CA27B3"/>
    <w:rsid w:val="00CA2FCE"/>
    <w:rsid w:val="00CA3404"/>
    <w:rsid w:val="00CA3484"/>
    <w:rsid w:val="00CA3756"/>
    <w:rsid w:val="00CA72F5"/>
    <w:rsid w:val="00CB0D1E"/>
    <w:rsid w:val="00CB1102"/>
    <w:rsid w:val="00CB152B"/>
    <w:rsid w:val="00CB5A55"/>
    <w:rsid w:val="00CB5A60"/>
    <w:rsid w:val="00CB61E4"/>
    <w:rsid w:val="00CB79AB"/>
    <w:rsid w:val="00CB7BB5"/>
    <w:rsid w:val="00CC467D"/>
    <w:rsid w:val="00CC597B"/>
    <w:rsid w:val="00CC7B63"/>
    <w:rsid w:val="00CD01E6"/>
    <w:rsid w:val="00CD651D"/>
    <w:rsid w:val="00CD7A2B"/>
    <w:rsid w:val="00CD7A3D"/>
    <w:rsid w:val="00CD7EEC"/>
    <w:rsid w:val="00CE32EE"/>
    <w:rsid w:val="00CE367F"/>
    <w:rsid w:val="00CE47E7"/>
    <w:rsid w:val="00CE4D66"/>
    <w:rsid w:val="00CE5265"/>
    <w:rsid w:val="00CE7583"/>
    <w:rsid w:val="00CE7B56"/>
    <w:rsid w:val="00CE7F3B"/>
    <w:rsid w:val="00CF01D6"/>
    <w:rsid w:val="00CF0D94"/>
    <w:rsid w:val="00CF24F0"/>
    <w:rsid w:val="00CF5C68"/>
    <w:rsid w:val="00CF5E23"/>
    <w:rsid w:val="00D01314"/>
    <w:rsid w:val="00D029E0"/>
    <w:rsid w:val="00D05414"/>
    <w:rsid w:val="00D05C72"/>
    <w:rsid w:val="00D1693F"/>
    <w:rsid w:val="00D200AF"/>
    <w:rsid w:val="00D20D7D"/>
    <w:rsid w:val="00D22E02"/>
    <w:rsid w:val="00D307ED"/>
    <w:rsid w:val="00D30D63"/>
    <w:rsid w:val="00D31CAE"/>
    <w:rsid w:val="00D33A82"/>
    <w:rsid w:val="00D35B3C"/>
    <w:rsid w:val="00D364B8"/>
    <w:rsid w:val="00D42814"/>
    <w:rsid w:val="00D43EE2"/>
    <w:rsid w:val="00D52F81"/>
    <w:rsid w:val="00D531DE"/>
    <w:rsid w:val="00D53520"/>
    <w:rsid w:val="00D56529"/>
    <w:rsid w:val="00D567EE"/>
    <w:rsid w:val="00D578E6"/>
    <w:rsid w:val="00D61894"/>
    <w:rsid w:val="00D64F43"/>
    <w:rsid w:val="00D67A33"/>
    <w:rsid w:val="00D70FDD"/>
    <w:rsid w:val="00D7403F"/>
    <w:rsid w:val="00D75364"/>
    <w:rsid w:val="00D811A7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A68C0"/>
    <w:rsid w:val="00DB0A41"/>
    <w:rsid w:val="00DB12A3"/>
    <w:rsid w:val="00DB207C"/>
    <w:rsid w:val="00DB6525"/>
    <w:rsid w:val="00DB7D27"/>
    <w:rsid w:val="00DB7FDA"/>
    <w:rsid w:val="00DC4600"/>
    <w:rsid w:val="00DC7726"/>
    <w:rsid w:val="00DC77F2"/>
    <w:rsid w:val="00DD190F"/>
    <w:rsid w:val="00DD3499"/>
    <w:rsid w:val="00DD488B"/>
    <w:rsid w:val="00DD6ABC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DF756F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1E51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36AB"/>
    <w:rsid w:val="00E55957"/>
    <w:rsid w:val="00E55A45"/>
    <w:rsid w:val="00E55AA5"/>
    <w:rsid w:val="00E60240"/>
    <w:rsid w:val="00E604C2"/>
    <w:rsid w:val="00E60684"/>
    <w:rsid w:val="00E6278B"/>
    <w:rsid w:val="00E62F08"/>
    <w:rsid w:val="00E63897"/>
    <w:rsid w:val="00E64483"/>
    <w:rsid w:val="00E6691B"/>
    <w:rsid w:val="00E71455"/>
    <w:rsid w:val="00E825E1"/>
    <w:rsid w:val="00E83938"/>
    <w:rsid w:val="00E84171"/>
    <w:rsid w:val="00E86DB0"/>
    <w:rsid w:val="00E87E60"/>
    <w:rsid w:val="00E94557"/>
    <w:rsid w:val="00E95163"/>
    <w:rsid w:val="00E96206"/>
    <w:rsid w:val="00EA2A77"/>
    <w:rsid w:val="00EA556D"/>
    <w:rsid w:val="00EA6273"/>
    <w:rsid w:val="00EB4012"/>
    <w:rsid w:val="00EC2CF4"/>
    <w:rsid w:val="00EC3A4A"/>
    <w:rsid w:val="00EC3A5E"/>
    <w:rsid w:val="00EC5BE5"/>
    <w:rsid w:val="00ED0752"/>
    <w:rsid w:val="00ED08BD"/>
    <w:rsid w:val="00ED1BA6"/>
    <w:rsid w:val="00ED449C"/>
    <w:rsid w:val="00ED4B45"/>
    <w:rsid w:val="00ED62D1"/>
    <w:rsid w:val="00ED706D"/>
    <w:rsid w:val="00EE1829"/>
    <w:rsid w:val="00EE2CCF"/>
    <w:rsid w:val="00EE2E54"/>
    <w:rsid w:val="00EE76F7"/>
    <w:rsid w:val="00EF3A81"/>
    <w:rsid w:val="00EF75ED"/>
    <w:rsid w:val="00F04B04"/>
    <w:rsid w:val="00F0704F"/>
    <w:rsid w:val="00F10651"/>
    <w:rsid w:val="00F111EE"/>
    <w:rsid w:val="00F115A4"/>
    <w:rsid w:val="00F11954"/>
    <w:rsid w:val="00F13CA7"/>
    <w:rsid w:val="00F14B4B"/>
    <w:rsid w:val="00F14D57"/>
    <w:rsid w:val="00F15F19"/>
    <w:rsid w:val="00F17BE7"/>
    <w:rsid w:val="00F209DF"/>
    <w:rsid w:val="00F2151D"/>
    <w:rsid w:val="00F24322"/>
    <w:rsid w:val="00F30B64"/>
    <w:rsid w:val="00F32225"/>
    <w:rsid w:val="00F36DD4"/>
    <w:rsid w:val="00F37709"/>
    <w:rsid w:val="00F4092F"/>
    <w:rsid w:val="00F40949"/>
    <w:rsid w:val="00F46E9F"/>
    <w:rsid w:val="00F51603"/>
    <w:rsid w:val="00F545EF"/>
    <w:rsid w:val="00F54FDD"/>
    <w:rsid w:val="00F5670F"/>
    <w:rsid w:val="00F61EAE"/>
    <w:rsid w:val="00F63AD7"/>
    <w:rsid w:val="00F65ECD"/>
    <w:rsid w:val="00F66202"/>
    <w:rsid w:val="00F66728"/>
    <w:rsid w:val="00F66846"/>
    <w:rsid w:val="00F71E7D"/>
    <w:rsid w:val="00F742A5"/>
    <w:rsid w:val="00F752A2"/>
    <w:rsid w:val="00F7707B"/>
    <w:rsid w:val="00F81552"/>
    <w:rsid w:val="00F84E3F"/>
    <w:rsid w:val="00F8620C"/>
    <w:rsid w:val="00F872C4"/>
    <w:rsid w:val="00F87A81"/>
    <w:rsid w:val="00F90AA7"/>
    <w:rsid w:val="00F90C97"/>
    <w:rsid w:val="00F91603"/>
    <w:rsid w:val="00F93BC7"/>
    <w:rsid w:val="00F95480"/>
    <w:rsid w:val="00F975CE"/>
    <w:rsid w:val="00FA3976"/>
    <w:rsid w:val="00FA5B49"/>
    <w:rsid w:val="00FB1273"/>
    <w:rsid w:val="00FB4733"/>
    <w:rsid w:val="00FB5348"/>
    <w:rsid w:val="00FB7706"/>
    <w:rsid w:val="00FC0FBE"/>
    <w:rsid w:val="00FC134C"/>
    <w:rsid w:val="00FC3068"/>
    <w:rsid w:val="00FC3FEF"/>
    <w:rsid w:val="00FD0219"/>
    <w:rsid w:val="00FD29A8"/>
    <w:rsid w:val="00FD383F"/>
    <w:rsid w:val="00FD42E2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E126536"/>
  <w15:docId w15:val="{F33AAE68-F9FB-4660-ABD6-84AC22AC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99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C7F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700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8431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7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306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mari.melander@telekom.de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GSMALiaisons@gsm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EC1606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EC1606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45CA77CC3CA4484891A819048D71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0C326-0DDA-4A22-9743-C04E5378D845}"/>
      </w:docPartPr>
      <w:docPartBody>
        <w:p w:rsidR="00936184" w:rsidRDefault="00EE2663" w:rsidP="00EE2663">
          <w:pPr>
            <w:pStyle w:val="245CA77CC3CA4484891A819048D7127E"/>
          </w:pPr>
          <w:r w:rsidRPr="00A164DA">
            <w:rPr>
              <w:rStyle w:val="PlaceholderText"/>
            </w:rPr>
            <w:t>[Meeting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46A5"/>
    <w:rsid w:val="0005733E"/>
    <w:rsid w:val="000B0CC5"/>
    <w:rsid w:val="000C059A"/>
    <w:rsid w:val="000D3F4A"/>
    <w:rsid w:val="000D5B35"/>
    <w:rsid w:val="00122675"/>
    <w:rsid w:val="0013461E"/>
    <w:rsid w:val="00176C97"/>
    <w:rsid w:val="001B7BB1"/>
    <w:rsid w:val="00206CB8"/>
    <w:rsid w:val="002244F2"/>
    <w:rsid w:val="002469C5"/>
    <w:rsid w:val="002B4553"/>
    <w:rsid w:val="002F1875"/>
    <w:rsid w:val="00314D9C"/>
    <w:rsid w:val="00316F1A"/>
    <w:rsid w:val="00341C23"/>
    <w:rsid w:val="00344855"/>
    <w:rsid w:val="00353F2A"/>
    <w:rsid w:val="003547FB"/>
    <w:rsid w:val="00355305"/>
    <w:rsid w:val="003B4386"/>
    <w:rsid w:val="003C2702"/>
    <w:rsid w:val="003D5723"/>
    <w:rsid w:val="003E05F2"/>
    <w:rsid w:val="00412B40"/>
    <w:rsid w:val="00504BAB"/>
    <w:rsid w:val="005542B9"/>
    <w:rsid w:val="00563FEB"/>
    <w:rsid w:val="00581807"/>
    <w:rsid w:val="005B7FB2"/>
    <w:rsid w:val="00602C89"/>
    <w:rsid w:val="00611D10"/>
    <w:rsid w:val="00612293"/>
    <w:rsid w:val="00624C13"/>
    <w:rsid w:val="0067180B"/>
    <w:rsid w:val="00735765"/>
    <w:rsid w:val="00745793"/>
    <w:rsid w:val="007711C6"/>
    <w:rsid w:val="00781619"/>
    <w:rsid w:val="00783227"/>
    <w:rsid w:val="007B167B"/>
    <w:rsid w:val="007B7A47"/>
    <w:rsid w:val="007C0199"/>
    <w:rsid w:val="008138CD"/>
    <w:rsid w:val="00827AA6"/>
    <w:rsid w:val="009057D8"/>
    <w:rsid w:val="00906282"/>
    <w:rsid w:val="00936184"/>
    <w:rsid w:val="00960080"/>
    <w:rsid w:val="0098084D"/>
    <w:rsid w:val="00992AC4"/>
    <w:rsid w:val="00994118"/>
    <w:rsid w:val="009D4EFD"/>
    <w:rsid w:val="00A03213"/>
    <w:rsid w:val="00A250B0"/>
    <w:rsid w:val="00AC37C4"/>
    <w:rsid w:val="00AE4265"/>
    <w:rsid w:val="00B06BE3"/>
    <w:rsid w:val="00B2195F"/>
    <w:rsid w:val="00B41CE4"/>
    <w:rsid w:val="00B47399"/>
    <w:rsid w:val="00BA623F"/>
    <w:rsid w:val="00BE1D5C"/>
    <w:rsid w:val="00BF5F96"/>
    <w:rsid w:val="00C418E9"/>
    <w:rsid w:val="00C41BA3"/>
    <w:rsid w:val="00C8211B"/>
    <w:rsid w:val="00C83B21"/>
    <w:rsid w:val="00CE6C95"/>
    <w:rsid w:val="00D00445"/>
    <w:rsid w:val="00D44118"/>
    <w:rsid w:val="00D96815"/>
    <w:rsid w:val="00DB52B6"/>
    <w:rsid w:val="00E07CCF"/>
    <w:rsid w:val="00E34DBC"/>
    <w:rsid w:val="00EA130A"/>
    <w:rsid w:val="00EA5448"/>
    <w:rsid w:val="00EA6C39"/>
    <w:rsid w:val="00EC1606"/>
    <w:rsid w:val="00EC5A67"/>
    <w:rsid w:val="00EC7988"/>
    <w:rsid w:val="00EE2663"/>
    <w:rsid w:val="00F54879"/>
    <w:rsid w:val="00F64402"/>
    <w:rsid w:val="00F847BC"/>
    <w:rsid w:val="00F95388"/>
    <w:rsid w:val="00FB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EE2663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245CA77CC3CA4484891A819048D7127E">
    <w:name w:val="245CA77CC3CA4484891A819048D7127E"/>
    <w:rsid w:val="00EE2663"/>
    <w:pPr>
      <w:spacing w:after="160" w:line="259" w:lineRule="auto"/>
    </w:pPr>
    <w:rPr>
      <w:lang w:val="en-GB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3B6312F1CBF5449CB0D62B63F238D6" ma:contentTypeVersion="13" ma:contentTypeDescription="Create a new document." ma:contentTypeScope="" ma:versionID="e4c93cb91271689455223ad3d6e34ec6">
  <xsd:schema xmlns:xsd="http://www.w3.org/2001/XMLSchema" xmlns:xs="http://www.w3.org/2001/XMLSchema" xmlns:p="http://schemas.microsoft.com/office/2006/metadata/properties" xmlns:ns3="687fde28-bf59-4a54-b998-f3ae2373b755" xmlns:ns4="f646558e-845a-4df0-814a-f8d789623ec2" targetNamespace="http://schemas.microsoft.com/office/2006/metadata/properties" ma:root="true" ma:fieldsID="9c6ef7cba7e0e353107759e71ca66ce5" ns3:_="" ns4:_="">
    <xsd:import namespace="687fde28-bf59-4a54-b998-f3ae2373b755"/>
    <xsd:import namespace="f646558e-845a-4df0-814a-f8d789623ec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fde28-bf59-4a54-b998-f3ae2373b7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46558e-845a-4df0-814a-f8d789623ec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30ECBD-34C8-4240-9601-168EAEF048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7fde28-bf59-4a54-b998-f3ae2373b755"/>
    <ds:schemaRef ds:uri="f646558e-845a-4df0-814a-f8d789623e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7486739-BE2C-4468-AF72-5C23DEE1E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6</TotalTime>
  <Pages>2</Pages>
  <Words>164</Words>
  <Characters>1146</Characters>
  <Application>Microsoft Office Word</Application>
  <DocSecurity>0</DocSecurity>
  <Lines>9</Lines>
  <Paragraphs>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reply to SA2 on PLMN Selection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1308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reply to SA2 on PLMN Selection</dc:title>
  <dc:creator>Dalluege, Stefan, Vodafone DE</dc:creator>
  <cp:lastModifiedBy>MCC_modification_NEWTEST</cp:lastModifiedBy>
  <cp:revision>3</cp:revision>
  <cp:lastPrinted>2006-09-14T07:39:00Z</cp:lastPrinted>
  <dcterms:created xsi:type="dcterms:W3CDTF">2020-04-06T05:42:00Z</dcterms:created>
  <dcterms:modified xsi:type="dcterms:W3CDTF">2020-04-06T05:42:00Z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0x010100483B6312F1CBF5449CB0D62B63F238D6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1537963876</vt:lpwstr>
  </property>
  <property fmtid="{D5CDD505-2E9C-101B-9397-08002B2CF9AE}" pid="19" name="GSMAKBCategory">
    <vt:lpwstr/>
  </property>
  <property fmtid="{D5CDD505-2E9C-101B-9397-08002B2CF9AE}" pid="20" name="_dlc_DocIdItemGuid">
    <vt:lpwstr>d94a5483-df23-47de-8f6f-5860ddce04ef</vt:lpwstr>
  </property>
</Properties>
</file>