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BE6D7" w14:textId="624D6E4E" w:rsidR="00276DFD" w:rsidRDefault="00276DFD" w:rsidP="00276DFD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7E3443">
        <w:rPr>
          <w:b/>
          <w:noProof/>
          <w:sz w:val="24"/>
        </w:rPr>
        <w:t>3GPP TSG SA WG2#13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Pr="000469F5">
        <w:rPr>
          <w:b/>
          <w:noProof/>
          <w:sz w:val="24"/>
        </w:rPr>
        <w:t>S2-</w:t>
      </w:r>
      <w:r w:rsidRPr="00520644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15464C">
        <w:rPr>
          <w:b/>
          <w:noProof/>
          <w:sz w:val="24"/>
        </w:rPr>
        <w:t>0</w:t>
      </w:r>
      <w:r w:rsidR="00BB0C09" w:rsidRPr="00BB0C09">
        <w:rPr>
          <w:b/>
          <w:noProof/>
          <w:sz w:val="24"/>
        </w:rPr>
        <w:t>3825</w:t>
      </w:r>
    </w:p>
    <w:p w14:paraId="3243ABC9" w14:textId="00F610DD" w:rsidR="00276DFD" w:rsidRDefault="00276DFD" w:rsidP="00276DF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Pr="00107D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Pr="00107DD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107DDE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Pr="00107D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Xi’an</w:t>
      </w:r>
      <w:r w:rsidRPr="00107DDE">
        <w:rPr>
          <w:b/>
          <w:noProof/>
          <w:sz w:val="24"/>
        </w:rPr>
        <w:t>, China</w:t>
      </w:r>
      <w:r w:rsidRPr="004C5BD3">
        <w:rPr>
          <w:b/>
          <w:noProof/>
          <w:color w:val="0000FF"/>
        </w:rPr>
        <w:tab/>
      </w:r>
      <w:r w:rsidRPr="00E81F4A">
        <w:rPr>
          <w:b/>
          <w:noProof/>
          <w:color w:val="0000FF"/>
          <w:lang w:val="en-GB"/>
        </w:rPr>
        <w:t>(revision of S2-19xxxxx)</w:t>
      </w:r>
    </w:p>
    <w:p w14:paraId="1AEA8B93" w14:textId="2C98299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7B37B9">
        <w:rPr>
          <w:rFonts w:ascii="Arial" w:hAnsi="Arial" w:cs="Arial"/>
          <w:b/>
        </w:rPr>
        <w:t xml:space="preserve">Motorola Mobility, </w:t>
      </w:r>
      <w:r w:rsidR="007B37B9" w:rsidRPr="007B37B9">
        <w:rPr>
          <w:rFonts w:ascii="Arial" w:hAnsi="Arial" w:cs="Arial"/>
          <w:b/>
        </w:rPr>
        <w:t>Lenovo</w:t>
      </w:r>
    </w:p>
    <w:p w14:paraId="32F950E2" w14:textId="3A3087DB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7B37B9">
        <w:rPr>
          <w:rFonts w:ascii="Arial" w:hAnsi="Arial" w:cs="Arial"/>
          <w:b/>
        </w:rPr>
        <w:t xml:space="preserve">How to classify the </w:t>
      </w:r>
      <w:r w:rsidR="007B37B9" w:rsidRPr="007B37B9">
        <w:rPr>
          <w:rFonts w:ascii="Arial" w:hAnsi="Arial" w:cs="Arial"/>
          <w:b/>
        </w:rPr>
        <w:t>Suggested Number of Downlink Packets</w:t>
      </w:r>
    </w:p>
    <w:bookmarkEnd w:id="0"/>
    <w:p w14:paraId="21A0B6B6" w14:textId="322643C4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Discussion</w:t>
      </w:r>
      <w:r w:rsidR="00E108DC">
        <w:rPr>
          <w:rFonts w:ascii="Arial" w:hAnsi="Arial" w:cs="Arial"/>
          <w:b/>
        </w:rPr>
        <w:t xml:space="preserve"> and decision</w:t>
      </w:r>
    </w:p>
    <w:p w14:paraId="2D8E17F8" w14:textId="51700B7E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7B37B9">
        <w:rPr>
          <w:rFonts w:ascii="Arial" w:hAnsi="Arial" w:cs="Arial"/>
          <w:b/>
        </w:rPr>
        <w:t>6.9</w:t>
      </w:r>
    </w:p>
    <w:p w14:paraId="3F3A533F" w14:textId="6CFEB345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7B37B9" w:rsidRPr="007B37B9">
        <w:rPr>
          <w:rFonts w:ascii="Arial" w:hAnsi="Arial" w:cs="Arial"/>
          <w:b/>
          <w:lang w:eastAsia="zh-CN"/>
        </w:rPr>
        <w:t xml:space="preserve">5G_CIoT </w:t>
      </w:r>
      <w:r w:rsidR="004B55A2">
        <w:rPr>
          <w:rFonts w:ascii="Arial" w:hAnsi="Arial" w:cs="Arial"/>
          <w:b/>
          <w:lang w:eastAsia="zh-CN"/>
        </w:rPr>
        <w:t>/</w:t>
      </w:r>
      <w:r w:rsidR="007B37B9">
        <w:rPr>
          <w:rFonts w:ascii="Arial" w:hAnsi="Arial" w:cs="Arial"/>
          <w:b/>
          <w:lang w:eastAsia="zh-CN"/>
        </w:rPr>
        <w:t xml:space="preserve"> </w:t>
      </w:r>
      <w:r w:rsidR="004B55A2">
        <w:rPr>
          <w:rFonts w:ascii="Arial" w:hAnsi="Arial" w:cs="Arial"/>
          <w:b/>
          <w:lang w:eastAsia="zh-CN"/>
        </w:rPr>
        <w:t>Rel-16</w:t>
      </w:r>
    </w:p>
    <w:p w14:paraId="3B985CAC" w14:textId="1F95900D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5D466F">
        <w:rPr>
          <w:rFonts w:ascii="Arial" w:hAnsi="Arial" w:cs="Arial"/>
          <w:i/>
          <w:lang w:eastAsia="zh-CN"/>
        </w:rPr>
        <w:t xml:space="preserve"> this paper </w:t>
      </w:r>
      <w:r w:rsidR="00BD145D">
        <w:rPr>
          <w:rFonts w:ascii="Arial" w:hAnsi="Arial" w:cs="Arial"/>
          <w:i/>
          <w:lang w:eastAsia="zh-CN"/>
        </w:rPr>
        <w:t xml:space="preserve">discusses and </w:t>
      </w:r>
      <w:bookmarkEnd w:id="1"/>
      <w:r w:rsidR="007B37B9">
        <w:rPr>
          <w:rFonts w:ascii="Arial" w:hAnsi="Arial" w:cs="Arial"/>
          <w:i/>
          <w:lang w:eastAsia="zh-CN"/>
        </w:rPr>
        <w:t xml:space="preserve">proposes a way forward how to classify </w:t>
      </w:r>
      <w:r w:rsidR="00DE09CB">
        <w:rPr>
          <w:rFonts w:ascii="Arial" w:hAnsi="Arial" w:cs="Arial"/>
          <w:i/>
          <w:lang w:eastAsia="zh-CN"/>
        </w:rPr>
        <w:t xml:space="preserve">in the UDM </w:t>
      </w:r>
      <w:r w:rsidR="007B37B9">
        <w:rPr>
          <w:rFonts w:ascii="Arial" w:hAnsi="Arial" w:cs="Arial"/>
          <w:i/>
          <w:lang w:eastAsia="zh-CN"/>
        </w:rPr>
        <w:t xml:space="preserve">the parameter </w:t>
      </w:r>
      <w:r w:rsidR="007B37B9" w:rsidRPr="007B37B9">
        <w:rPr>
          <w:rFonts w:ascii="Arial" w:hAnsi="Arial" w:cs="Arial"/>
          <w:i/>
          <w:lang w:eastAsia="zh-CN"/>
        </w:rPr>
        <w:t>Suggested Number of Downlink Packets</w:t>
      </w:r>
      <w:r w:rsidR="00290861">
        <w:rPr>
          <w:rFonts w:ascii="Arial" w:hAnsi="Arial" w:cs="Arial"/>
          <w:i/>
          <w:lang w:eastAsia="zh-CN"/>
        </w:rPr>
        <w:t>.</w:t>
      </w:r>
    </w:p>
    <w:p w14:paraId="18960BD7" w14:textId="78909AFE" w:rsidR="00553704" w:rsidRDefault="00431174" w:rsidP="00553704">
      <w:pPr>
        <w:pStyle w:val="Heading1"/>
        <w:jc w:val="both"/>
      </w:pPr>
      <w:r>
        <w:t>1.</w:t>
      </w:r>
      <w:r w:rsidR="00553704">
        <w:tab/>
        <w:t>Discussion</w:t>
      </w:r>
    </w:p>
    <w:p w14:paraId="4F011DD6" w14:textId="6037380C" w:rsidR="00DF078D" w:rsidRDefault="007B37B9" w:rsidP="002E4DEB">
      <w:r>
        <w:t xml:space="preserve">During the SA2#131 meeting in Kochi the CR in Tdoc </w:t>
      </w:r>
      <w:r w:rsidRPr="007B37B9">
        <w:t xml:space="preserve">S2-1901280 </w:t>
      </w:r>
      <w:r>
        <w:t xml:space="preserve">(CR </w:t>
      </w:r>
      <w:r w:rsidRPr="007B37B9">
        <w:t>0977</w:t>
      </w:r>
      <w:r>
        <w:t xml:space="preserve"> against 23.502) was agreed. This CR has the following Editor'</w:t>
      </w:r>
      <w:r w:rsidR="00DE09CB">
        <w:t>s</w:t>
      </w:r>
      <w:r>
        <w:t xml:space="preserve"> Note:</w:t>
      </w:r>
    </w:p>
    <w:p w14:paraId="6AC3882B" w14:textId="3C1CABAB" w:rsidR="00DF078D" w:rsidRPr="009E0DE1" w:rsidRDefault="00216A83" w:rsidP="00DF078D">
      <w:pPr>
        <w:pStyle w:val="NO"/>
      </w:pPr>
      <w:r w:rsidRPr="007B37B9">
        <w:rPr>
          <w:i/>
        </w:rPr>
        <w:t>"</w:t>
      </w:r>
      <w:r w:rsidR="007B37B9" w:rsidRPr="007B37B9">
        <w:rPr>
          <w:i/>
        </w:rPr>
        <w:t>Editor’s Note:</w:t>
      </w:r>
      <w:r w:rsidR="007B37B9" w:rsidRPr="007B37B9">
        <w:rPr>
          <w:i/>
        </w:rPr>
        <w:tab/>
        <w:t>It is FFS whether the Suggested Number of Downlink Packets parameter is classified as AMF-, SMF-, or PCF-Associated parameters.</w:t>
      </w:r>
      <w:r>
        <w:t>"</w:t>
      </w:r>
    </w:p>
    <w:p w14:paraId="3F4A0DAA" w14:textId="56333B96" w:rsidR="00B00CF4" w:rsidRDefault="00AC3BB2" w:rsidP="007B37B9">
      <w:r>
        <w:t xml:space="preserve">The </w:t>
      </w:r>
      <w:r w:rsidRPr="00AC3BB2">
        <w:t xml:space="preserve">Suggested Number of Downlink Packets </w:t>
      </w:r>
      <w:r>
        <w:t xml:space="preserve">parameter is part of the </w:t>
      </w:r>
      <w:r w:rsidRPr="00AC3BB2">
        <w:t>Network Configuration parameters</w:t>
      </w:r>
      <w:r>
        <w:t xml:space="preserve"> and was </w:t>
      </w:r>
      <w:r w:rsidR="00B00CF4">
        <w:t xml:space="preserve">initially </w:t>
      </w:r>
      <w:r>
        <w:t xml:space="preserve">introduced in TS 23.682 within the </w:t>
      </w:r>
      <w:r w:rsidR="00B00CF4">
        <w:t xml:space="preserve">Network Parameter Configuration API via the SCEF. According to the definition, the </w:t>
      </w:r>
      <w:r w:rsidR="00B00CF4" w:rsidRPr="007B37B9">
        <w:t>Suggested Number of Downlink Packets</w:t>
      </w:r>
      <w:r w:rsidR="00B00CF4">
        <w:t xml:space="preserve"> </w:t>
      </w:r>
      <w:r w:rsidR="00B00CF4" w:rsidRPr="007B37B9">
        <w:t>identifies the number of packets that the core network shall buffer in case the UE is not reachable</w:t>
      </w:r>
      <w:r w:rsidR="00B00CF4">
        <w:t>.</w:t>
      </w:r>
    </w:p>
    <w:p w14:paraId="51A21325" w14:textId="76E1B00A" w:rsidR="00B00CF4" w:rsidRDefault="00B00CF4" w:rsidP="00F4183E">
      <w:r>
        <w:t xml:space="preserve">In EPS, after a PDN connection is activated, the </w:t>
      </w:r>
      <w:r w:rsidRPr="007B37B9">
        <w:t>Suggested Number of Downlink Packets</w:t>
      </w:r>
      <w:r>
        <w:t xml:space="preserve"> </w:t>
      </w:r>
      <w:r w:rsidRPr="00E42491">
        <w:t>indicat</w:t>
      </w:r>
      <w:r>
        <w:t>es</w:t>
      </w:r>
      <w:r w:rsidRPr="00E42491">
        <w:t xml:space="preserve"> the number of packets that the Serving Gateway </w:t>
      </w:r>
      <w:r w:rsidR="00F4183E">
        <w:t xml:space="preserve">(S-GW) </w:t>
      </w:r>
      <w:r w:rsidRPr="00E42491">
        <w:t>shall buffer in case the UE is not reachable</w:t>
      </w:r>
      <w:r>
        <w:t xml:space="preserve">. </w:t>
      </w:r>
      <w:r w:rsidR="00F4183E">
        <w:t>For example, the buffering of DL packets in S-GW is used as part of the HLCOM (high-latency communication) feature.</w:t>
      </w:r>
      <w:r w:rsidR="00E75A53">
        <w:t xml:space="preserve"> This is known as extended data buffering feature.</w:t>
      </w:r>
    </w:p>
    <w:p w14:paraId="145649DF" w14:textId="506739F0" w:rsidR="00216A83" w:rsidRPr="007B37B9" w:rsidRDefault="00B00CF4" w:rsidP="00E75A53">
      <w:r>
        <w:t xml:space="preserve">In 5GS, the HLCOM feature </w:t>
      </w:r>
      <w:r w:rsidR="00F4183E">
        <w:t xml:space="preserve">uses extended buffering of downlink data in the UPF or SMF or NEF </w:t>
      </w:r>
      <w:r w:rsidR="00F4183E" w:rsidRPr="00990165">
        <w:t xml:space="preserve">when </w:t>
      </w:r>
      <w:r w:rsidR="00F4183E">
        <w:t>a</w:t>
      </w:r>
      <w:r w:rsidR="00F4183E" w:rsidRPr="00990165">
        <w:t xml:space="preserve"> UE is</w:t>
      </w:r>
      <w:r w:rsidR="00F4183E">
        <w:t xml:space="preserve"> not reachable (e.g. due to using</w:t>
      </w:r>
      <w:r w:rsidR="00F4183E" w:rsidRPr="00990165">
        <w:t xml:space="preserve"> powe</w:t>
      </w:r>
      <w:r w:rsidR="00F4183E" w:rsidRPr="004E42EA">
        <w:t xml:space="preserve">r saving </w:t>
      </w:r>
      <w:r w:rsidR="00F4183E">
        <w:t xml:space="preserve">functions). </w:t>
      </w:r>
      <w:r w:rsidR="00E75A53">
        <w:t xml:space="preserve">The </w:t>
      </w:r>
      <w:r w:rsidR="00E75A53">
        <w:rPr>
          <w:lang w:eastAsia="zh-CN"/>
        </w:rPr>
        <w:t xml:space="preserve">DL data is buffered in the NEF in case of data transfer via APIs/N33.  </w:t>
      </w:r>
      <w:r w:rsidR="00E75A53">
        <w:t xml:space="preserve">The decision which NF performs the buffering is taken in the SMF based on network configuration or NF capabilities. </w:t>
      </w:r>
      <w:r w:rsidR="00E75A53">
        <w:rPr>
          <w:lang w:eastAsia="zh-CN"/>
        </w:rPr>
        <w:t>For data transfer via NEF, the NEF uses the same interactions with the SMF as the UPF (e.g. similar to N4 interaction).</w:t>
      </w:r>
    </w:p>
    <w:p w14:paraId="78BE45C8" w14:textId="2A236E96" w:rsidR="007B37B9" w:rsidRDefault="00E75A53" w:rsidP="00E75A53">
      <w:r w:rsidRPr="00E75A53">
        <w:rPr>
          <w:b/>
          <w:u w:val="single"/>
        </w:rPr>
        <w:t>Observation</w:t>
      </w:r>
      <w:r>
        <w:rPr>
          <w:b/>
          <w:u w:val="single"/>
        </w:rPr>
        <w:t xml:space="preserve"> 1</w:t>
      </w:r>
      <w:r>
        <w:t xml:space="preserve">: the extended DL data buffering </w:t>
      </w:r>
      <w:r w:rsidR="00DE09CB">
        <w:t xml:space="preserve">feature </w:t>
      </w:r>
      <w:r>
        <w:t>is controlled by the SMF and may be configured in the SMF itself or in the UPF or in</w:t>
      </w:r>
      <w:r w:rsidR="00DE09CB">
        <w:t xml:space="preserve"> the</w:t>
      </w:r>
      <w:r>
        <w:t xml:space="preserve"> NEF. With this, the parameter </w:t>
      </w:r>
      <w:r w:rsidRPr="007B37B9">
        <w:t>Suggested Number of Downlink Packets</w:t>
      </w:r>
      <w:r>
        <w:t xml:space="preserve"> is </w:t>
      </w:r>
      <w:r w:rsidR="00DE09CB">
        <w:t>needed</w:t>
      </w:r>
      <w:r>
        <w:t xml:space="preserve"> in the SMF</w:t>
      </w:r>
      <w:r w:rsidR="00DE09CB">
        <w:t xml:space="preserve"> and can be stored in the UE's SM context in the SMF</w:t>
      </w:r>
      <w:r>
        <w:t xml:space="preserve">. </w:t>
      </w:r>
    </w:p>
    <w:p w14:paraId="5ADCDA8B" w14:textId="30DAC3E2" w:rsidR="00E75A53" w:rsidRDefault="00E75A53" w:rsidP="00E75A53">
      <w:r w:rsidRPr="00E75A53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  <w:r>
        <w:t xml:space="preserve">: if the </w:t>
      </w:r>
      <w:r w:rsidRPr="007B37B9">
        <w:t>Suggested Number of Downlink Packets</w:t>
      </w:r>
      <w:r>
        <w:t xml:space="preserve"> would be sent to AMF, the AMF needs to </w:t>
      </w:r>
      <w:r w:rsidR="00643F5B">
        <w:t xml:space="preserve">1) </w:t>
      </w:r>
      <w:r>
        <w:t xml:space="preserve">store the </w:t>
      </w:r>
      <w:r w:rsidR="00643F5B">
        <w:t xml:space="preserve">parameter associated with particular DNN and S-NSSAI; and 2) forward the parameter to the selected SMF upon PDU Session establishment. </w:t>
      </w:r>
      <w:r w:rsidR="00DE09CB">
        <w:t>T</w:t>
      </w:r>
      <w:r w:rsidR="00643F5B">
        <w:t xml:space="preserve">he AMF cannot make </w:t>
      </w:r>
      <w:r w:rsidR="00DE09CB">
        <w:t>use of the parameter by itself and only stores the parameter for further forwarding.</w:t>
      </w:r>
    </w:p>
    <w:p w14:paraId="5FB1A09C" w14:textId="39BDD46E" w:rsidR="00090005" w:rsidRDefault="00090005" w:rsidP="001B70C1">
      <w:pPr>
        <w:pStyle w:val="Heading1"/>
      </w:pPr>
      <w:r>
        <w:t>Proposal</w:t>
      </w:r>
    </w:p>
    <w:p w14:paraId="11A37C52" w14:textId="77777777" w:rsidR="00B27900" w:rsidRDefault="00E75A53" w:rsidP="00CA1D61">
      <w:r>
        <w:t>Based on the Observation 1</w:t>
      </w:r>
      <w:r w:rsidR="00643F5B">
        <w:t xml:space="preserve"> and Observation 2</w:t>
      </w:r>
      <w:r>
        <w:t>, it</w:t>
      </w:r>
      <w:r w:rsidR="00AF08A3">
        <w:t xml:space="preserve"> is proposed </w:t>
      </w:r>
      <w:r w:rsidR="00CF2C1C">
        <w:t>to</w:t>
      </w:r>
      <w:r w:rsidR="00DE2970">
        <w:t xml:space="preserve"> </w:t>
      </w:r>
      <w:r>
        <w:t xml:space="preserve">classify the </w:t>
      </w:r>
      <w:r w:rsidRPr="007B37B9">
        <w:t>Suggested Number of Downlink Packets</w:t>
      </w:r>
      <w:r>
        <w:t xml:space="preserve"> as SMF-</w:t>
      </w:r>
      <w:r w:rsidRPr="00E75A53">
        <w:t>Associated parameter</w:t>
      </w:r>
      <w:r>
        <w:t xml:space="preserve"> in the UDM</w:t>
      </w:r>
      <w:r w:rsidR="005B3EAF">
        <w:t>.</w:t>
      </w:r>
      <w:r>
        <w:t xml:space="preserve"> The UDM stores the sends the </w:t>
      </w:r>
      <w:r w:rsidRPr="007B37B9">
        <w:t>Suggested Number of Downlink Packets</w:t>
      </w:r>
      <w:r>
        <w:t xml:space="preserve"> to the SMF upon PDU Session establishment</w:t>
      </w:r>
      <w:r w:rsidR="00D911BB">
        <w:t xml:space="preserve"> or upon parameters update in the UDM</w:t>
      </w:r>
      <w:r>
        <w:t>.</w:t>
      </w:r>
      <w:r w:rsidR="00B27900">
        <w:t xml:space="preserve"> </w:t>
      </w:r>
    </w:p>
    <w:p w14:paraId="41F5C35F" w14:textId="4827918F" w:rsidR="00A06CB8" w:rsidRPr="007A3567" w:rsidRDefault="00B27900" w:rsidP="00CA1D61">
      <w:r>
        <w:t xml:space="preserve">This is implemented in the CR in Tdoc </w:t>
      </w:r>
      <w:r w:rsidRPr="00B27900">
        <w:t>S2-1903826</w:t>
      </w:r>
      <w:r>
        <w:t>.</w:t>
      </w:r>
      <w:bookmarkStart w:id="2" w:name="_GoBack"/>
      <w:bookmarkEnd w:id="2"/>
    </w:p>
    <w:sectPr w:rsidR="00A06CB8" w:rsidRPr="007A3567" w:rsidSect="00B508D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0FA46" w14:textId="77777777" w:rsidR="00AB78B2" w:rsidRDefault="00AB78B2">
      <w:r>
        <w:separator/>
      </w:r>
    </w:p>
    <w:p w14:paraId="6D3E1EA0" w14:textId="77777777" w:rsidR="00AB78B2" w:rsidRDefault="00AB78B2"/>
  </w:endnote>
  <w:endnote w:type="continuationSeparator" w:id="0">
    <w:p w14:paraId="78872893" w14:textId="77777777" w:rsidR="00AB78B2" w:rsidRDefault="00AB78B2">
      <w:r>
        <w:continuationSeparator/>
      </w:r>
    </w:p>
    <w:p w14:paraId="742C7528" w14:textId="77777777" w:rsidR="00AB78B2" w:rsidRDefault="00AB7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F7944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0BDFFF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9D1F9D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8225F" w14:textId="77777777" w:rsidR="00AB78B2" w:rsidRDefault="00AB78B2">
      <w:r>
        <w:separator/>
      </w:r>
    </w:p>
    <w:p w14:paraId="6E7B468A" w14:textId="77777777" w:rsidR="00AB78B2" w:rsidRDefault="00AB78B2"/>
  </w:footnote>
  <w:footnote w:type="continuationSeparator" w:id="0">
    <w:p w14:paraId="6E5D668C" w14:textId="77777777" w:rsidR="00AB78B2" w:rsidRDefault="00AB78B2">
      <w:r>
        <w:continuationSeparator/>
      </w:r>
    </w:p>
    <w:p w14:paraId="1033EC38" w14:textId="77777777" w:rsidR="00AB78B2" w:rsidRDefault="00AB78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054D" w14:textId="77777777" w:rsidR="000A0786" w:rsidRDefault="000A0786"/>
  <w:p w14:paraId="1C9B19FD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F55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12F9B12" w14:textId="615D6D5C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790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CEE69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04456"/>
    <w:multiLevelType w:val="hybridMultilevel"/>
    <w:tmpl w:val="DE5C06C8"/>
    <w:lvl w:ilvl="0" w:tplc="2338724A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7B161F3"/>
    <w:multiLevelType w:val="hybridMultilevel"/>
    <w:tmpl w:val="04CC7B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74C71"/>
    <w:multiLevelType w:val="hybridMultilevel"/>
    <w:tmpl w:val="BB02DB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B564C"/>
    <w:multiLevelType w:val="hybridMultilevel"/>
    <w:tmpl w:val="B5F85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F03E3"/>
    <w:multiLevelType w:val="hybridMultilevel"/>
    <w:tmpl w:val="99F26C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73F4908"/>
    <w:multiLevelType w:val="hybridMultilevel"/>
    <w:tmpl w:val="FE7EC7F8"/>
    <w:lvl w:ilvl="0" w:tplc="32B236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2E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838F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00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C0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0F9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F6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D8B7181"/>
    <w:multiLevelType w:val="hybridMultilevel"/>
    <w:tmpl w:val="7020F2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645EF"/>
    <w:multiLevelType w:val="hybridMultilevel"/>
    <w:tmpl w:val="4B440586"/>
    <w:lvl w:ilvl="0" w:tplc="62B2D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63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E18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4B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04C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7D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2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6CC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13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01056"/>
    <w:multiLevelType w:val="hybridMultilevel"/>
    <w:tmpl w:val="81AAB882"/>
    <w:lvl w:ilvl="0" w:tplc="ACB8A6E8">
      <w:numFmt w:val="bullet"/>
      <w:lvlText w:val="-"/>
      <w:lvlJc w:val="left"/>
      <w:pPr>
        <w:ind w:left="1665" w:hanging="1305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0"/>
  </w:num>
  <w:num w:numId="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A5"/>
    <w:rsid w:val="000010E5"/>
    <w:rsid w:val="00001210"/>
    <w:rsid w:val="00003543"/>
    <w:rsid w:val="00006970"/>
    <w:rsid w:val="00007CBF"/>
    <w:rsid w:val="000104DE"/>
    <w:rsid w:val="00011CD6"/>
    <w:rsid w:val="00011D37"/>
    <w:rsid w:val="00012119"/>
    <w:rsid w:val="00013E05"/>
    <w:rsid w:val="00016250"/>
    <w:rsid w:val="000222BA"/>
    <w:rsid w:val="00026167"/>
    <w:rsid w:val="00026274"/>
    <w:rsid w:val="00031090"/>
    <w:rsid w:val="000333EC"/>
    <w:rsid w:val="00033C46"/>
    <w:rsid w:val="00036FC7"/>
    <w:rsid w:val="000374E9"/>
    <w:rsid w:val="000419A6"/>
    <w:rsid w:val="0004414A"/>
    <w:rsid w:val="00046CF5"/>
    <w:rsid w:val="00051D1B"/>
    <w:rsid w:val="000523E9"/>
    <w:rsid w:val="0005325C"/>
    <w:rsid w:val="000533F0"/>
    <w:rsid w:val="00054377"/>
    <w:rsid w:val="00055432"/>
    <w:rsid w:val="000560BA"/>
    <w:rsid w:val="00056D6C"/>
    <w:rsid w:val="000571A6"/>
    <w:rsid w:val="0006207C"/>
    <w:rsid w:val="0006256B"/>
    <w:rsid w:val="00066C03"/>
    <w:rsid w:val="0007155D"/>
    <w:rsid w:val="00072A8B"/>
    <w:rsid w:val="00072B12"/>
    <w:rsid w:val="00073D18"/>
    <w:rsid w:val="00075FC1"/>
    <w:rsid w:val="000761B8"/>
    <w:rsid w:val="0007693E"/>
    <w:rsid w:val="00077D47"/>
    <w:rsid w:val="00081FCA"/>
    <w:rsid w:val="000837E0"/>
    <w:rsid w:val="000850FC"/>
    <w:rsid w:val="00085A84"/>
    <w:rsid w:val="00087773"/>
    <w:rsid w:val="00090005"/>
    <w:rsid w:val="00090B80"/>
    <w:rsid w:val="00091801"/>
    <w:rsid w:val="00091909"/>
    <w:rsid w:val="000919B7"/>
    <w:rsid w:val="000921F0"/>
    <w:rsid w:val="00094211"/>
    <w:rsid w:val="0009485A"/>
    <w:rsid w:val="00097EEA"/>
    <w:rsid w:val="000A025C"/>
    <w:rsid w:val="000A0786"/>
    <w:rsid w:val="000A3AC9"/>
    <w:rsid w:val="000A5410"/>
    <w:rsid w:val="000A716F"/>
    <w:rsid w:val="000B1BA6"/>
    <w:rsid w:val="000B2621"/>
    <w:rsid w:val="000B42DE"/>
    <w:rsid w:val="000B4885"/>
    <w:rsid w:val="000B75BA"/>
    <w:rsid w:val="000C350D"/>
    <w:rsid w:val="000C4072"/>
    <w:rsid w:val="000C4C06"/>
    <w:rsid w:val="000D07C6"/>
    <w:rsid w:val="000D095D"/>
    <w:rsid w:val="000D2008"/>
    <w:rsid w:val="000D323A"/>
    <w:rsid w:val="000D33CC"/>
    <w:rsid w:val="000D45A3"/>
    <w:rsid w:val="000E030C"/>
    <w:rsid w:val="000E2531"/>
    <w:rsid w:val="000E5264"/>
    <w:rsid w:val="000E53A4"/>
    <w:rsid w:val="000F2382"/>
    <w:rsid w:val="000F2B17"/>
    <w:rsid w:val="000F5EE9"/>
    <w:rsid w:val="001014AB"/>
    <w:rsid w:val="00101BE2"/>
    <w:rsid w:val="00103218"/>
    <w:rsid w:val="001036C4"/>
    <w:rsid w:val="00104C3C"/>
    <w:rsid w:val="0010512F"/>
    <w:rsid w:val="00105E82"/>
    <w:rsid w:val="00106A4A"/>
    <w:rsid w:val="00110888"/>
    <w:rsid w:val="00111174"/>
    <w:rsid w:val="001147CF"/>
    <w:rsid w:val="0012114C"/>
    <w:rsid w:val="001223C3"/>
    <w:rsid w:val="00125B3D"/>
    <w:rsid w:val="00126B4B"/>
    <w:rsid w:val="001274BD"/>
    <w:rsid w:val="001277FD"/>
    <w:rsid w:val="00131CFA"/>
    <w:rsid w:val="0013204E"/>
    <w:rsid w:val="00135F17"/>
    <w:rsid w:val="0013795B"/>
    <w:rsid w:val="00137D5A"/>
    <w:rsid w:val="00140D73"/>
    <w:rsid w:val="00141CC7"/>
    <w:rsid w:val="001452FC"/>
    <w:rsid w:val="001461D4"/>
    <w:rsid w:val="00150553"/>
    <w:rsid w:val="00154348"/>
    <w:rsid w:val="00154FE9"/>
    <w:rsid w:val="00155190"/>
    <w:rsid w:val="00157BB4"/>
    <w:rsid w:val="00160271"/>
    <w:rsid w:val="00160D5C"/>
    <w:rsid w:val="001614AD"/>
    <w:rsid w:val="001616E7"/>
    <w:rsid w:val="001649CC"/>
    <w:rsid w:val="0016700C"/>
    <w:rsid w:val="001678CA"/>
    <w:rsid w:val="00167A94"/>
    <w:rsid w:val="00170007"/>
    <w:rsid w:val="00170785"/>
    <w:rsid w:val="0017195E"/>
    <w:rsid w:val="00171A48"/>
    <w:rsid w:val="00175A6E"/>
    <w:rsid w:val="00175E12"/>
    <w:rsid w:val="00180EC1"/>
    <w:rsid w:val="0018179A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92BDC"/>
    <w:rsid w:val="00194CE7"/>
    <w:rsid w:val="001B02C0"/>
    <w:rsid w:val="001B0CA1"/>
    <w:rsid w:val="001B0E76"/>
    <w:rsid w:val="001B19AF"/>
    <w:rsid w:val="001B2818"/>
    <w:rsid w:val="001B2F06"/>
    <w:rsid w:val="001B3146"/>
    <w:rsid w:val="001B33EB"/>
    <w:rsid w:val="001B52A0"/>
    <w:rsid w:val="001B58D8"/>
    <w:rsid w:val="001B6835"/>
    <w:rsid w:val="001B70C1"/>
    <w:rsid w:val="001C61A4"/>
    <w:rsid w:val="001C7619"/>
    <w:rsid w:val="001D0A24"/>
    <w:rsid w:val="001D191E"/>
    <w:rsid w:val="001D1ED4"/>
    <w:rsid w:val="001D3103"/>
    <w:rsid w:val="001D4391"/>
    <w:rsid w:val="001D46C6"/>
    <w:rsid w:val="001D4C38"/>
    <w:rsid w:val="001D6D88"/>
    <w:rsid w:val="001E17F1"/>
    <w:rsid w:val="001E1EF8"/>
    <w:rsid w:val="001E5509"/>
    <w:rsid w:val="001E795E"/>
    <w:rsid w:val="001F1301"/>
    <w:rsid w:val="001F2E4F"/>
    <w:rsid w:val="001F5177"/>
    <w:rsid w:val="001F66E7"/>
    <w:rsid w:val="001F7B32"/>
    <w:rsid w:val="001F7C2B"/>
    <w:rsid w:val="00203075"/>
    <w:rsid w:val="00210A24"/>
    <w:rsid w:val="00210A4E"/>
    <w:rsid w:val="0021418B"/>
    <w:rsid w:val="002154EF"/>
    <w:rsid w:val="00216A83"/>
    <w:rsid w:val="00216BE9"/>
    <w:rsid w:val="00216E2E"/>
    <w:rsid w:val="002177BE"/>
    <w:rsid w:val="00222DE6"/>
    <w:rsid w:val="00225AC6"/>
    <w:rsid w:val="00225F65"/>
    <w:rsid w:val="00226A54"/>
    <w:rsid w:val="00226ED6"/>
    <w:rsid w:val="00230B27"/>
    <w:rsid w:val="002321F8"/>
    <w:rsid w:val="0023490B"/>
    <w:rsid w:val="0023741D"/>
    <w:rsid w:val="002472B8"/>
    <w:rsid w:val="00247971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626D7"/>
    <w:rsid w:val="002643D3"/>
    <w:rsid w:val="002669C9"/>
    <w:rsid w:val="00275027"/>
    <w:rsid w:val="00275062"/>
    <w:rsid w:val="00276563"/>
    <w:rsid w:val="00276DFD"/>
    <w:rsid w:val="00280FFC"/>
    <w:rsid w:val="0028105E"/>
    <w:rsid w:val="002834F8"/>
    <w:rsid w:val="00283A7B"/>
    <w:rsid w:val="0028590D"/>
    <w:rsid w:val="00287EF5"/>
    <w:rsid w:val="00290861"/>
    <w:rsid w:val="00291A4B"/>
    <w:rsid w:val="002937C2"/>
    <w:rsid w:val="002938F8"/>
    <w:rsid w:val="00295A4A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C7E6E"/>
    <w:rsid w:val="002D0297"/>
    <w:rsid w:val="002D12B3"/>
    <w:rsid w:val="002D27E3"/>
    <w:rsid w:val="002D2EE2"/>
    <w:rsid w:val="002D3362"/>
    <w:rsid w:val="002D7934"/>
    <w:rsid w:val="002E03CC"/>
    <w:rsid w:val="002E260E"/>
    <w:rsid w:val="002E2639"/>
    <w:rsid w:val="002E427F"/>
    <w:rsid w:val="002E4DEB"/>
    <w:rsid w:val="002E7AA8"/>
    <w:rsid w:val="002F0447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20F9"/>
    <w:rsid w:val="00303D1A"/>
    <w:rsid w:val="003043D3"/>
    <w:rsid w:val="00306636"/>
    <w:rsid w:val="00310335"/>
    <w:rsid w:val="00310A29"/>
    <w:rsid w:val="00311D11"/>
    <w:rsid w:val="00312932"/>
    <w:rsid w:val="00313F4C"/>
    <w:rsid w:val="00316663"/>
    <w:rsid w:val="00317C3D"/>
    <w:rsid w:val="00320FF2"/>
    <w:rsid w:val="003225F5"/>
    <w:rsid w:val="0032281D"/>
    <w:rsid w:val="003248FB"/>
    <w:rsid w:val="003257D2"/>
    <w:rsid w:val="00325F20"/>
    <w:rsid w:val="0033074C"/>
    <w:rsid w:val="00330C3E"/>
    <w:rsid w:val="00331DF1"/>
    <w:rsid w:val="00332149"/>
    <w:rsid w:val="00332B7C"/>
    <w:rsid w:val="0033588A"/>
    <w:rsid w:val="00335E89"/>
    <w:rsid w:val="0033698F"/>
    <w:rsid w:val="00336BA2"/>
    <w:rsid w:val="00336CBE"/>
    <w:rsid w:val="00340ADD"/>
    <w:rsid w:val="00342736"/>
    <w:rsid w:val="00342A42"/>
    <w:rsid w:val="00342F8F"/>
    <w:rsid w:val="00345F21"/>
    <w:rsid w:val="00346C62"/>
    <w:rsid w:val="00347E31"/>
    <w:rsid w:val="003532E1"/>
    <w:rsid w:val="0035357A"/>
    <w:rsid w:val="00353869"/>
    <w:rsid w:val="00354D22"/>
    <w:rsid w:val="003553E9"/>
    <w:rsid w:val="00357380"/>
    <w:rsid w:val="0036053E"/>
    <w:rsid w:val="00370904"/>
    <w:rsid w:val="003722EF"/>
    <w:rsid w:val="003730BC"/>
    <w:rsid w:val="00374292"/>
    <w:rsid w:val="00374DB7"/>
    <w:rsid w:val="0038385D"/>
    <w:rsid w:val="00385039"/>
    <w:rsid w:val="003851D3"/>
    <w:rsid w:val="00385EA1"/>
    <w:rsid w:val="00390B22"/>
    <w:rsid w:val="00392618"/>
    <w:rsid w:val="00393862"/>
    <w:rsid w:val="00393D0A"/>
    <w:rsid w:val="00393D1E"/>
    <w:rsid w:val="0039622D"/>
    <w:rsid w:val="003963D3"/>
    <w:rsid w:val="003A313F"/>
    <w:rsid w:val="003A4994"/>
    <w:rsid w:val="003A52BF"/>
    <w:rsid w:val="003A7242"/>
    <w:rsid w:val="003A7C29"/>
    <w:rsid w:val="003B1D94"/>
    <w:rsid w:val="003B2BF4"/>
    <w:rsid w:val="003B3399"/>
    <w:rsid w:val="003B41CB"/>
    <w:rsid w:val="003B480C"/>
    <w:rsid w:val="003B6A36"/>
    <w:rsid w:val="003B7960"/>
    <w:rsid w:val="003C2A86"/>
    <w:rsid w:val="003C33FC"/>
    <w:rsid w:val="003C3D91"/>
    <w:rsid w:val="003C4216"/>
    <w:rsid w:val="003C5090"/>
    <w:rsid w:val="003C6F36"/>
    <w:rsid w:val="003C73E3"/>
    <w:rsid w:val="003D0F51"/>
    <w:rsid w:val="003D2A23"/>
    <w:rsid w:val="003D2D52"/>
    <w:rsid w:val="003D4491"/>
    <w:rsid w:val="003D49AC"/>
    <w:rsid w:val="003D571E"/>
    <w:rsid w:val="003D796C"/>
    <w:rsid w:val="003E2F46"/>
    <w:rsid w:val="003E322C"/>
    <w:rsid w:val="003E4E2E"/>
    <w:rsid w:val="003E5186"/>
    <w:rsid w:val="003E5237"/>
    <w:rsid w:val="003E58DC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0227"/>
    <w:rsid w:val="00402F26"/>
    <w:rsid w:val="004077CF"/>
    <w:rsid w:val="00411C48"/>
    <w:rsid w:val="00413E65"/>
    <w:rsid w:val="00415FD4"/>
    <w:rsid w:val="004165B9"/>
    <w:rsid w:val="004178EE"/>
    <w:rsid w:val="0042051B"/>
    <w:rsid w:val="00420A23"/>
    <w:rsid w:val="004211FE"/>
    <w:rsid w:val="004215EC"/>
    <w:rsid w:val="004219CC"/>
    <w:rsid w:val="00421CFF"/>
    <w:rsid w:val="00422128"/>
    <w:rsid w:val="00427FAF"/>
    <w:rsid w:val="004306A6"/>
    <w:rsid w:val="0043094C"/>
    <w:rsid w:val="00431174"/>
    <w:rsid w:val="004315AA"/>
    <w:rsid w:val="00431A5C"/>
    <w:rsid w:val="00434953"/>
    <w:rsid w:val="00435AD9"/>
    <w:rsid w:val="00435DB2"/>
    <w:rsid w:val="00435F92"/>
    <w:rsid w:val="004404D2"/>
    <w:rsid w:val="00440983"/>
    <w:rsid w:val="00440B05"/>
    <w:rsid w:val="00442B53"/>
    <w:rsid w:val="004437A0"/>
    <w:rsid w:val="00445EAC"/>
    <w:rsid w:val="00446EEB"/>
    <w:rsid w:val="00447AF4"/>
    <w:rsid w:val="00447CB6"/>
    <w:rsid w:val="004507B8"/>
    <w:rsid w:val="00451366"/>
    <w:rsid w:val="0045386A"/>
    <w:rsid w:val="00454096"/>
    <w:rsid w:val="00454F50"/>
    <w:rsid w:val="00460ACA"/>
    <w:rsid w:val="00460ED8"/>
    <w:rsid w:val="004611B1"/>
    <w:rsid w:val="00461AC9"/>
    <w:rsid w:val="00464325"/>
    <w:rsid w:val="00464BD7"/>
    <w:rsid w:val="00464D2E"/>
    <w:rsid w:val="00465A11"/>
    <w:rsid w:val="00466C1D"/>
    <w:rsid w:val="00467443"/>
    <w:rsid w:val="004701CB"/>
    <w:rsid w:val="00470A19"/>
    <w:rsid w:val="004712B2"/>
    <w:rsid w:val="004717C6"/>
    <w:rsid w:val="004738F7"/>
    <w:rsid w:val="00473CDD"/>
    <w:rsid w:val="0047460A"/>
    <w:rsid w:val="004749EE"/>
    <w:rsid w:val="00474B2E"/>
    <w:rsid w:val="00475AA1"/>
    <w:rsid w:val="00475D24"/>
    <w:rsid w:val="004770EA"/>
    <w:rsid w:val="004777F3"/>
    <w:rsid w:val="00480568"/>
    <w:rsid w:val="004813E6"/>
    <w:rsid w:val="00481AA2"/>
    <w:rsid w:val="00482E93"/>
    <w:rsid w:val="004846DE"/>
    <w:rsid w:val="00486D03"/>
    <w:rsid w:val="00487CA5"/>
    <w:rsid w:val="00492A22"/>
    <w:rsid w:val="00494138"/>
    <w:rsid w:val="00497884"/>
    <w:rsid w:val="004A0C1D"/>
    <w:rsid w:val="004A12E8"/>
    <w:rsid w:val="004A29D9"/>
    <w:rsid w:val="004A29FC"/>
    <w:rsid w:val="004A2E8B"/>
    <w:rsid w:val="004A43B9"/>
    <w:rsid w:val="004A7047"/>
    <w:rsid w:val="004A7A3A"/>
    <w:rsid w:val="004B1956"/>
    <w:rsid w:val="004B458C"/>
    <w:rsid w:val="004B55A2"/>
    <w:rsid w:val="004B7441"/>
    <w:rsid w:val="004C1170"/>
    <w:rsid w:val="004C34C8"/>
    <w:rsid w:val="004C4F48"/>
    <w:rsid w:val="004D52F3"/>
    <w:rsid w:val="004D5ADB"/>
    <w:rsid w:val="004D61FD"/>
    <w:rsid w:val="004D700F"/>
    <w:rsid w:val="004D7E44"/>
    <w:rsid w:val="004D7EA0"/>
    <w:rsid w:val="004D7F5F"/>
    <w:rsid w:val="004D7FB4"/>
    <w:rsid w:val="004E050D"/>
    <w:rsid w:val="004E0CDD"/>
    <w:rsid w:val="004E24D9"/>
    <w:rsid w:val="004E2EDF"/>
    <w:rsid w:val="004E364B"/>
    <w:rsid w:val="004E3F94"/>
    <w:rsid w:val="004E4ADE"/>
    <w:rsid w:val="004E79FA"/>
    <w:rsid w:val="004F3590"/>
    <w:rsid w:val="004F4951"/>
    <w:rsid w:val="004F7E7F"/>
    <w:rsid w:val="004F7F74"/>
    <w:rsid w:val="00502B81"/>
    <w:rsid w:val="00505258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5E6"/>
    <w:rsid w:val="005326B5"/>
    <w:rsid w:val="0053289E"/>
    <w:rsid w:val="00533A87"/>
    <w:rsid w:val="005355A9"/>
    <w:rsid w:val="00535B2A"/>
    <w:rsid w:val="00537409"/>
    <w:rsid w:val="00537784"/>
    <w:rsid w:val="00546BCC"/>
    <w:rsid w:val="00546D8E"/>
    <w:rsid w:val="005509C5"/>
    <w:rsid w:val="00550F6B"/>
    <w:rsid w:val="00552D6B"/>
    <w:rsid w:val="00553704"/>
    <w:rsid w:val="00553FA3"/>
    <w:rsid w:val="005552EA"/>
    <w:rsid w:val="00555410"/>
    <w:rsid w:val="00555524"/>
    <w:rsid w:val="0055589B"/>
    <w:rsid w:val="00555BB9"/>
    <w:rsid w:val="005607B3"/>
    <w:rsid w:val="00564657"/>
    <w:rsid w:val="005660A9"/>
    <w:rsid w:val="005721C9"/>
    <w:rsid w:val="0057357B"/>
    <w:rsid w:val="00573C08"/>
    <w:rsid w:val="00573D26"/>
    <w:rsid w:val="00575AF7"/>
    <w:rsid w:val="005772E0"/>
    <w:rsid w:val="005774E9"/>
    <w:rsid w:val="005805A5"/>
    <w:rsid w:val="00586002"/>
    <w:rsid w:val="0058603F"/>
    <w:rsid w:val="005909A1"/>
    <w:rsid w:val="00591EAD"/>
    <w:rsid w:val="0059336D"/>
    <w:rsid w:val="00594C15"/>
    <w:rsid w:val="005A06FE"/>
    <w:rsid w:val="005A15AC"/>
    <w:rsid w:val="005A229C"/>
    <w:rsid w:val="005A4A04"/>
    <w:rsid w:val="005A4BB2"/>
    <w:rsid w:val="005A6D92"/>
    <w:rsid w:val="005A710B"/>
    <w:rsid w:val="005A74D7"/>
    <w:rsid w:val="005B2C9D"/>
    <w:rsid w:val="005B3EAF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2E6E"/>
    <w:rsid w:val="005D466F"/>
    <w:rsid w:val="005D478E"/>
    <w:rsid w:val="005D4CB8"/>
    <w:rsid w:val="005E1A90"/>
    <w:rsid w:val="005E2C40"/>
    <w:rsid w:val="005E2FD5"/>
    <w:rsid w:val="005E3452"/>
    <w:rsid w:val="005E44C2"/>
    <w:rsid w:val="005E63A2"/>
    <w:rsid w:val="005E7B58"/>
    <w:rsid w:val="005E7F99"/>
    <w:rsid w:val="005F0987"/>
    <w:rsid w:val="005F280C"/>
    <w:rsid w:val="006000EE"/>
    <w:rsid w:val="0060257A"/>
    <w:rsid w:val="00602998"/>
    <w:rsid w:val="0060342A"/>
    <w:rsid w:val="006041C9"/>
    <w:rsid w:val="006044BF"/>
    <w:rsid w:val="00604BF4"/>
    <w:rsid w:val="00617E57"/>
    <w:rsid w:val="0062061E"/>
    <w:rsid w:val="00621598"/>
    <w:rsid w:val="00623A57"/>
    <w:rsid w:val="006240AF"/>
    <w:rsid w:val="006242E8"/>
    <w:rsid w:val="00624501"/>
    <w:rsid w:val="006265A1"/>
    <w:rsid w:val="00630361"/>
    <w:rsid w:val="006326B5"/>
    <w:rsid w:val="00632B52"/>
    <w:rsid w:val="006344BD"/>
    <w:rsid w:val="00634C96"/>
    <w:rsid w:val="006365C3"/>
    <w:rsid w:val="006369B1"/>
    <w:rsid w:val="00636BC7"/>
    <w:rsid w:val="00636C3E"/>
    <w:rsid w:val="00642364"/>
    <w:rsid w:val="00643319"/>
    <w:rsid w:val="0064341B"/>
    <w:rsid w:val="00643F5B"/>
    <w:rsid w:val="006443B1"/>
    <w:rsid w:val="00645C50"/>
    <w:rsid w:val="00650B6A"/>
    <w:rsid w:val="00650C89"/>
    <w:rsid w:val="006519FE"/>
    <w:rsid w:val="00651E4A"/>
    <w:rsid w:val="006535C5"/>
    <w:rsid w:val="006536D6"/>
    <w:rsid w:val="00653703"/>
    <w:rsid w:val="00653B33"/>
    <w:rsid w:val="00653F38"/>
    <w:rsid w:val="006548AA"/>
    <w:rsid w:val="00655E53"/>
    <w:rsid w:val="00660504"/>
    <w:rsid w:val="00660B33"/>
    <w:rsid w:val="006612B2"/>
    <w:rsid w:val="00661783"/>
    <w:rsid w:val="00662198"/>
    <w:rsid w:val="00662A0B"/>
    <w:rsid w:val="00670589"/>
    <w:rsid w:val="006709A6"/>
    <w:rsid w:val="00670E70"/>
    <w:rsid w:val="00676D98"/>
    <w:rsid w:val="00677959"/>
    <w:rsid w:val="00677D34"/>
    <w:rsid w:val="00677E6F"/>
    <w:rsid w:val="00681534"/>
    <w:rsid w:val="00683031"/>
    <w:rsid w:val="006839F8"/>
    <w:rsid w:val="00685BE8"/>
    <w:rsid w:val="006860BF"/>
    <w:rsid w:val="006868ED"/>
    <w:rsid w:val="006876A4"/>
    <w:rsid w:val="00687972"/>
    <w:rsid w:val="00692A03"/>
    <w:rsid w:val="00695335"/>
    <w:rsid w:val="00695B8B"/>
    <w:rsid w:val="006969FB"/>
    <w:rsid w:val="00697C20"/>
    <w:rsid w:val="006A209D"/>
    <w:rsid w:val="006A469C"/>
    <w:rsid w:val="006A55B5"/>
    <w:rsid w:val="006A5A24"/>
    <w:rsid w:val="006A6EB9"/>
    <w:rsid w:val="006B147F"/>
    <w:rsid w:val="006B4329"/>
    <w:rsid w:val="006B46B3"/>
    <w:rsid w:val="006B5F25"/>
    <w:rsid w:val="006B7AAC"/>
    <w:rsid w:val="006C00B2"/>
    <w:rsid w:val="006C0570"/>
    <w:rsid w:val="006C0823"/>
    <w:rsid w:val="006C21E1"/>
    <w:rsid w:val="006C2A65"/>
    <w:rsid w:val="006C2BE4"/>
    <w:rsid w:val="006C4EC5"/>
    <w:rsid w:val="006C6244"/>
    <w:rsid w:val="006C654A"/>
    <w:rsid w:val="006C69CD"/>
    <w:rsid w:val="006D1120"/>
    <w:rsid w:val="006D2790"/>
    <w:rsid w:val="006D55EF"/>
    <w:rsid w:val="006D5A42"/>
    <w:rsid w:val="006D5ADF"/>
    <w:rsid w:val="006D5CEC"/>
    <w:rsid w:val="006D5D4A"/>
    <w:rsid w:val="006E049B"/>
    <w:rsid w:val="006E0EC6"/>
    <w:rsid w:val="006E16A7"/>
    <w:rsid w:val="006E1DA8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5C01"/>
    <w:rsid w:val="006F6893"/>
    <w:rsid w:val="006F6B6A"/>
    <w:rsid w:val="006F746D"/>
    <w:rsid w:val="007001CD"/>
    <w:rsid w:val="007005E2"/>
    <w:rsid w:val="007018A4"/>
    <w:rsid w:val="007023A1"/>
    <w:rsid w:val="007040FC"/>
    <w:rsid w:val="00704480"/>
    <w:rsid w:val="00707CD5"/>
    <w:rsid w:val="00710209"/>
    <w:rsid w:val="00720210"/>
    <w:rsid w:val="00720ADC"/>
    <w:rsid w:val="00720ED4"/>
    <w:rsid w:val="007214D2"/>
    <w:rsid w:val="00721816"/>
    <w:rsid w:val="00721E20"/>
    <w:rsid w:val="007310DF"/>
    <w:rsid w:val="0073482C"/>
    <w:rsid w:val="0073542A"/>
    <w:rsid w:val="007358D5"/>
    <w:rsid w:val="007409B9"/>
    <w:rsid w:val="00740BA1"/>
    <w:rsid w:val="00741D4C"/>
    <w:rsid w:val="00741EB9"/>
    <w:rsid w:val="00742A8A"/>
    <w:rsid w:val="00746DBC"/>
    <w:rsid w:val="00750EC5"/>
    <w:rsid w:val="007518BC"/>
    <w:rsid w:val="00752C36"/>
    <w:rsid w:val="00752CC0"/>
    <w:rsid w:val="00756A99"/>
    <w:rsid w:val="007621D9"/>
    <w:rsid w:val="00763228"/>
    <w:rsid w:val="007632EC"/>
    <w:rsid w:val="0076380E"/>
    <w:rsid w:val="007646FA"/>
    <w:rsid w:val="00765D73"/>
    <w:rsid w:val="00771EDE"/>
    <w:rsid w:val="00773DE3"/>
    <w:rsid w:val="0077472C"/>
    <w:rsid w:val="00776587"/>
    <w:rsid w:val="0077680C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2F48"/>
    <w:rsid w:val="007937CE"/>
    <w:rsid w:val="00795101"/>
    <w:rsid w:val="007A0C66"/>
    <w:rsid w:val="007A1A71"/>
    <w:rsid w:val="007A2490"/>
    <w:rsid w:val="007A3567"/>
    <w:rsid w:val="007A3929"/>
    <w:rsid w:val="007A43BB"/>
    <w:rsid w:val="007A4C79"/>
    <w:rsid w:val="007A4DF3"/>
    <w:rsid w:val="007A58F2"/>
    <w:rsid w:val="007A72A9"/>
    <w:rsid w:val="007A7CB5"/>
    <w:rsid w:val="007B09F1"/>
    <w:rsid w:val="007B0F4D"/>
    <w:rsid w:val="007B185E"/>
    <w:rsid w:val="007B37B9"/>
    <w:rsid w:val="007B3CC3"/>
    <w:rsid w:val="007B49C6"/>
    <w:rsid w:val="007B4AA5"/>
    <w:rsid w:val="007B4EF8"/>
    <w:rsid w:val="007C0E66"/>
    <w:rsid w:val="007C1560"/>
    <w:rsid w:val="007C58F7"/>
    <w:rsid w:val="007C593B"/>
    <w:rsid w:val="007D0BBE"/>
    <w:rsid w:val="007D361A"/>
    <w:rsid w:val="007D67E9"/>
    <w:rsid w:val="007D6DD4"/>
    <w:rsid w:val="007D7E09"/>
    <w:rsid w:val="007E4AC3"/>
    <w:rsid w:val="007E5CC3"/>
    <w:rsid w:val="007E74D2"/>
    <w:rsid w:val="007F0B68"/>
    <w:rsid w:val="007F10FF"/>
    <w:rsid w:val="007F23E4"/>
    <w:rsid w:val="007F29FB"/>
    <w:rsid w:val="007F3079"/>
    <w:rsid w:val="007F3DE6"/>
    <w:rsid w:val="007F5986"/>
    <w:rsid w:val="007F65D1"/>
    <w:rsid w:val="007F7E1F"/>
    <w:rsid w:val="0080288A"/>
    <w:rsid w:val="008105EC"/>
    <w:rsid w:val="00811AD0"/>
    <w:rsid w:val="00812601"/>
    <w:rsid w:val="00821E28"/>
    <w:rsid w:val="00822907"/>
    <w:rsid w:val="00823468"/>
    <w:rsid w:val="00823728"/>
    <w:rsid w:val="00823C2A"/>
    <w:rsid w:val="00825443"/>
    <w:rsid w:val="00826EA5"/>
    <w:rsid w:val="008279EF"/>
    <w:rsid w:val="00827EF1"/>
    <w:rsid w:val="0083027D"/>
    <w:rsid w:val="00834C69"/>
    <w:rsid w:val="008369CB"/>
    <w:rsid w:val="0084059E"/>
    <w:rsid w:val="00841460"/>
    <w:rsid w:val="00841D98"/>
    <w:rsid w:val="00842121"/>
    <w:rsid w:val="00842347"/>
    <w:rsid w:val="00843B4B"/>
    <w:rsid w:val="00843EF9"/>
    <w:rsid w:val="00845E7C"/>
    <w:rsid w:val="00847E00"/>
    <w:rsid w:val="0085066F"/>
    <w:rsid w:val="00850BE3"/>
    <w:rsid w:val="0085203E"/>
    <w:rsid w:val="00852843"/>
    <w:rsid w:val="008537BB"/>
    <w:rsid w:val="008554A9"/>
    <w:rsid w:val="008555C0"/>
    <w:rsid w:val="008557C5"/>
    <w:rsid w:val="00855C85"/>
    <w:rsid w:val="00857536"/>
    <w:rsid w:val="008605BC"/>
    <w:rsid w:val="0086071A"/>
    <w:rsid w:val="0086390B"/>
    <w:rsid w:val="00863B8B"/>
    <w:rsid w:val="00866C48"/>
    <w:rsid w:val="00866F55"/>
    <w:rsid w:val="008709B2"/>
    <w:rsid w:val="00870DC8"/>
    <w:rsid w:val="008713A7"/>
    <w:rsid w:val="00872802"/>
    <w:rsid w:val="00872D6C"/>
    <w:rsid w:val="008734BA"/>
    <w:rsid w:val="00873859"/>
    <w:rsid w:val="00876A0B"/>
    <w:rsid w:val="0087783F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54B8"/>
    <w:rsid w:val="00896548"/>
    <w:rsid w:val="00896618"/>
    <w:rsid w:val="008973EA"/>
    <w:rsid w:val="008A0670"/>
    <w:rsid w:val="008A0D59"/>
    <w:rsid w:val="008A1065"/>
    <w:rsid w:val="008A15E7"/>
    <w:rsid w:val="008A17AE"/>
    <w:rsid w:val="008A1F25"/>
    <w:rsid w:val="008A2F23"/>
    <w:rsid w:val="008A3D6D"/>
    <w:rsid w:val="008A5D28"/>
    <w:rsid w:val="008B0DEC"/>
    <w:rsid w:val="008B23FA"/>
    <w:rsid w:val="008B395F"/>
    <w:rsid w:val="008B590E"/>
    <w:rsid w:val="008B62F5"/>
    <w:rsid w:val="008B747D"/>
    <w:rsid w:val="008C37B7"/>
    <w:rsid w:val="008C5E40"/>
    <w:rsid w:val="008C731B"/>
    <w:rsid w:val="008D10CA"/>
    <w:rsid w:val="008D1236"/>
    <w:rsid w:val="008D34F8"/>
    <w:rsid w:val="008E1DEF"/>
    <w:rsid w:val="008E20C9"/>
    <w:rsid w:val="008E2F40"/>
    <w:rsid w:val="008E36C0"/>
    <w:rsid w:val="008E39F4"/>
    <w:rsid w:val="008E5815"/>
    <w:rsid w:val="008E5871"/>
    <w:rsid w:val="008E79BE"/>
    <w:rsid w:val="008F0B6D"/>
    <w:rsid w:val="008F0D5E"/>
    <w:rsid w:val="008F4A29"/>
    <w:rsid w:val="008F69DD"/>
    <w:rsid w:val="0090040D"/>
    <w:rsid w:val="00901B30"/>
    <w:rsid w:val="00902275"/>
    <w:rsid w:val="0090339C"/>
    <w:rsid w:val="009037C2"/>
    <w:rsid w:val="00905C89"/>
    <w:rsid w:val="0090780A"/>
    <w:rsid w:val="009103FA"/>
    <w:rsid w:val="009111C1"/>
    <w:rsid w:val="009123AE"/>
    <w:rsid w:val="0091379C"/>
    <w:rsid w:val="00913D23"/>
    <w:rsid w:val="00914252"/>
    <w:rsid w:val="00914516"/>
    <w:rsid w:val="00917F81"/>
    <w:rsid w:val="00921226"/>
    <w:rsid w:val="0092259D"/>
    <w:rsid w:val="00922CC5"/>
    <w:rsid w:val="009247D6"/>
    <w:rsid w:val="0092557F"/>
    <w:rsid w:val="00927A26"/>
    <w:rsid w:val="00927C25"/>
    <w:rsid w:val="00927CBB"/>
    <w:rsid w:val="00930516"/>
    <w:rsid w:val="009323F3"/>
    <w:rsid w:val="00933646"/>
    <w:rsid w:val="0093534B"/>
    <w:rsid w:val="0093584E"/>
    <w:rsid w:val="00940126"/>
    <w:rsid w:val="009407F9"/>
    <w:rsid w:val="00942E6B"/>
    <w:rsid w:val="00945A73"/>
    <w:rsid w:val="00946F93"/>
    <w:rsid w:val="009519C2"/>
    <w:rsid w:val="00952B50"/>
    <w:rsid w:val="009534C5"/>
    <w:rsid w:val="009557EE"/>
    <w:rsid w:val="0095603B"/>
    <w:rsid w:val="00957E87"/>
    <w:rsid w:val="00960604"/>
    <w:rsid w:val="00960802"/>
    <w:rsid w:val="00962400"/>
    <w:rsid w:val="009632FE"/>
    <w:rsid w:val="00964F7B"/>
    <w:rsid w:val="00970995"/>
    <w:rsid w:val="00971500"/>
    <w:rsid w:val="00971C1C"/>
    <w:rsid w:val="00971C4D"/>
    <w:rsid w:val="009729EB"/>
    <w:rsid w:val="00973517"/>
    <w:rsid w:val="0097379E"/>
    <w:rsid w:val="009756B8"/>
    <w:rsid w:val="00975D8E"/>
    <w:rsid w:val="00976A9D"/>
    <w:rsid w:val="0097799E"/>
    <w:rsid w:val="00981096"/>
    <w:rsid w:val="009813C3"/>
    <w:rsid w:val="0098324E"/>
    <w:rsid w:val="00987221"/>
    <w:rsid w:val="0098729F"/>
    <w:rsid w:val="00990AC6"/>
    <w:rsid w:val="00991271"/>
    <w:rsid w:val="00992CB3"/>
    <w:rsid w:val="00994664"/>
    <w:rsid w:val="00995BBC"/>
    <w:rsid w:val="0099711C"/>
    <w:rsid w:val="009A29EA"/>
    <w:rsid w:val="009A3142"/>
    <w:rsid w:val="009A3AE8"/>
    <w:rsid w:val="009A49EA"/>
    <w:rsid w:val="009A6915"/>
    <w:rsid w:val="009A73AA"/>
    <w:rsid w:val="009A79F4"/>
    <w:rsid w:val="009B1BA2"/>
    <w:rsid w:val="009B2117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C6EA3"/>
    <w:rsid w:val="009D2321"/>
    <w:rsid w:val="009D3AA7"/>
    <w:rsid w:val="009D41CA"/>
    <w:rsid w:val="009D4C01"/>
    <w:rsid w:val="009D5D26"/>
    <w:rsid w:val="009D6B46"/>
    <w:rsid w:val="009D717E"/>
    <w:rsid w:val="009E11E4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5B1"/>
    <w:rsid w:val="009F7B84"/>
    <w:rsid w:val="009F7FF8"/>
    <w:rsid w:val="00A0239B"/>
    <w:rsid w:val="00A02A49"/>
    <w:rsid w:val="00A06CB8"/>
    <w:rsid w:val="00A138BF"/>
    <w:rsid w:val="00A147C5"/>
    <w:rsid w:val="00A14AA8"/>
    <w:rsid w:val="00A16689"/>
    <w:rsid w:val="00A17ECC"/>
    <w:rsid w:val="00A17F23"/>
    <w:rsid w:val="00A21FE2"/>
    <w:rsid w:val="00A23561"/>
    <w:rsid w:val="00A24B1C"/>
    <w:rsid w:val="00A25240"/>
    <w:rsid w:val="00A25499"/>
    <w:rsid w:val="00A30237"/>
    <w:rsid w:val="00A31253"/>
    <w:rsid w:val="00A31682"/>
    <w:rsid w:val="00A32437"/>
    <w:rsid w:val="00A32DDC"/>
    <w:rsid w:val="00A368DF"/>
    <w:rsid w:val="00A37FC1"/>
    <w:rsid w:val="00A400E1"/>
    <w:rsid w:val="00A41677"/>
    <w:rsid w:val="00A42491"/>
    <w:rsid w:val="00A42805"/>
    <w:rsid w:val="00A43506"/>
    <w:rsid w:val="00A43C50"/>
    <w:rsid w:val="00A45441"/>
    <w:rsid w:val="00A46753"/>
    <w:rsid w:val="00A46CC7"/>
    <w:rsid w:val="00A5003B"/>
    <w:rsid w:val="00A50EAC"/>
    <w:rsid w:val="00A51EE2"/>
    <w:rsid w:val="00A5269B"/>
    <w:rsid w:val="00A54D04"/>
    <w:rsid w:val="00A56079"/>
    <w:rsid w:val="00A56667"/>
    <w:rsid w:val="00A60EBB"/>
    <w:rsid w:val="00A61EF8"/>
    <w:rsid w:val="00A624AB"/>
    <w:rsid w:val="00A62722"/>
    <w:rsid w:val="00A65542"/>
    <w:rsid w:val="00A6655F"/>
    <w:rsid w:val="00A665BF"/>
    <w:rsid w:val="00A70156"/>
    <w:rsid w:val="00A711E7"/>
    <w:rsid w:val="00A72329"/>
    <w:rsid w:val="00A735ED"/>
    <w:rsid w:val="00A73CB6"/>
    <w:rsid w:val="00A73F2B"/>
    <w:rsid w:val="00A75201"/>
    <w:rsid w:val="00A75F55"/>
    <w:rsid w:val="00A760C3"/>
    <w:rsid w:val="00A76188"/>
    <w:rsid w:val="00A770FA"/>
    <w:rsid w:val="00A77BCE"/>
    <w:rsid w:val="00A81807"/>
    <w:rsid w:val="00A81941"/>
    <w:rsid w:val="00A82146"/>
    <w:rsid w:val="00A826D4"/>
    <w:rsid w:val="00A82DD6"/>
    <w:rsid w:val="00A83478"/>
    <w:rsid w:val="00A8367C"/>
    <w:rsid w:val="00A83745"/>
    <w:rsid w:val="00A84EB5"/>
    <w:rsid w:val="00A8555E"/>
    <w:rsid w:val="00A90CC9"/>
    <w:rsid w:val="00A931B0"/>
    <w:rsid w:val="00A95A29"/>
    <w:rsid w:val="00A964F1"/>
    <w:rsid w:val="00A967C1"/>
    <w:rsid w:val="00AA344E"/>
    <w:rsid w:val="00AA3EAA"/>
    <w:rsid w:val="00AA718F"/>
    <w:rsid w:val="00AB2782"/>
    <w:rsid w:val="00AB37CF"/>
    <w:rsid w:val="00AB3B12"/>
    <w:rsid w:val="00AB5FEF"/>
    <w:rsid w:val="00AB6720"/>
    <w:rsid w:val="00AB78B2"/>
    <w:rsid w:val="00AC02B0"/>
    <w:rsid w:val="00AC3B93"/>
    <w:rsid w:val="00AC3BB2"/>
    <w:rsid w:val="00AC43EB"/>
    <w:rsid w:val="00AC5148"/>
    <w:rsid w:val="00AC54A0"/>
    <w:rsid w:val="00AC72FC"/>
    <w:rsid w:val="00AC79A9"/>
    <w:rsid w:val="00AD134A"/>
    <w:rsid w:val="00AD1593"/>
    <w:rsid w:val="00AD249E"/>
    <w:rsid w:val="00AD32C0"/>
    <w:rsid w:val="00AD5B9F"/>
    <w:rsid w:val="00AD6ED9"/>
    <w:rsid w:val="00AE1051"/>
    <w:rsid w:val="00AE24B9"/>
    <w:rsid w:val="00AE2AAC"/>
    <w:rsid w:val="00AE3961"/>
    <w:rsid w:val="00AE3EFF"/>
    <w:rsid w:val="00AE4D21"/>
    <w:rsid w:val="00AE5DFB"/>
    <w:rsid w:val="00AE702D"/>
    <w:rsid w:val="00AF08A3"/>
    <w:rsid w:val="00AF093A"/>
    <w:rsid w:val="00AF0C3D"/>
    <w:rsid w:val="00AF18EC"/>
    <w:rsid w:val="00AF6554"/>
    <w:rsid w:val="00AF71BB"/>
    <w:rsid w:val="00AF7284"/>
    <w:rsid w:val="00AF7EDC"/>
    <w:rsid w:val="00B0039A"/>
    <w:rsid w:val="00B00CF4"/>
    <w:rsid w:val="00B065D7"/>
    <w:rsid w:val="00B06B89"/>
    <w:rsid w:val="00B0744A"/>
    <w:rsid w:val="00B119AA"/>
    <w:rsid w:val="00B15A4E"/>
    <w:rsid w:val="00B16551"/>
    <w:rsid w:val="00B20060"/>
    <w:rsid w:val="00B2161A"/>
    <w:rsid w:val="00B22B92"/>
    <w:rsid w:val="00B2351A"/>
    <w:rsid w:val="00B27032"/>
    <w:rsid w:val="00B27435"/>
    <w:rsid w:val="00B27621"/>
    <w:rsid w:val="00B27900"/>
    <w:rsid w:val="00B3443C"/>
    <w:rsid w:val="00B35F56"/>
    <w:rsid w:val="00B36499"/>
    <w:rsid w:val="00B3724E"/>
    <w:rsid w:val="00B37F9B"/>
    <w:rsid w:val="00B40A2B"/>
    <w:rsid w:val="00B42C3B"/>
    <w:rsid w:val="00B43921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6E60"/>
    <w:rsid w:val="00B5767E"/>
    <w:rsid w:val="00B579CF"/>
    <w:rsid w:val="00B57DF2"/>
    <w:rsid w:val="00B61D86"/>
    <w:rsid w:val="00B6230D"/>
    <w:rsid w:val="00B6619C"/>
    <w:rsid w:val="00B71E13"/>
    <w:rsid w:val="00B71F13"/>
    <w:rsid w:val="00B73DA3"/>
    <w:rsid w:val="00B747D5"/>
    <w:rsid w:val="00B75ADB"/>
    <w:rsid w:val="00B772F9"/>
    <w:rsid w:val="00B77F0A"/>
    <w:rsid w:val="00B8209D"/>
    <w:rsid w:val="00B82410"/>
    <w:rsid w:val="00B839DB"/>
    <w:rsid w:val="00B84AA7"/>
    <w:rsid w:val="00B85EA1"/>
    <w:rsid w:val="00B87A9C"/>
    <w:rsid w:val="00B90637"/>
    <w:rsid w:val="00B906ED"/>
    <w:rsid w:val="00B91FDC"/>
    <w:rsid w:val="00B92DB1"/>
    <w:rsid w:val="00B93821"/>
    <w:rsid w:val="00B96141"/>
    <w:rsid w:val="00B964EC"/>
    <w:rsid w:val="00BA0FED"/>
    <w:rsid w:val="00BA1A40"/>
    <w:rsid w:val="00BA23A1"/>
    <w:rsid w:val="00BA4F36"/>
    <w:rsid w:val="00BA651C"/>
    <w:rsid w:val="00BA6823"/>
    <w:rsid w:val="00BA6D16"/>
    <w:rsid w:val="00BB0011"/>
    <w:rsid w:val="00BB0C09"/>
    <w:rsid w:val="00BB196E"/>
    <w:rsid w:val="00BB2BC2"/>
    <w:rsid w:val="00BB3215"/>
    <w:rsid w:val="00BB36B7"/>
    <w:rsid w:val="00BB39FC"/>
    <w:rsid w:val="00BB6A46"/>
    <w:rsid w:val="00BC05C7"/>
    <w:rsid w:val="00BC0801"/>
    <w:rsid w:val="00BC1182"/>
    <w:rsid w:val="00BC1262"/>
    <w:rsid w:val="00BC1978"/>
    <w:rsid w:val="00BC1C36"/>
    <w:rsid w:val="00BC1E5F"/>
    <w:rsid w:val="00BC2E3D"/>
    <w:rsid w:val="00BC3196"/>
    <w:rsid w:val="00BC49C4"/>
    <w:rsid w:val="00BC62BF"/>
    <w:rsid w:val="00BC7270"/>
    <w:rsid w:val="00BC7BCA"/>
    <w:rsid w:val="00BD145D"/>
    <w:rsid w:val="00BD2A2D"/>
    <w:rsid w:val="00BD3CA6"/>
    <w:rsid w:val="00BD3E38"/>
    <w:rsid w:val="00BD65A1"/>
    <w:rsid w:val="00BE27AC"/>
    <w:rsid w:val="00BE33DE"/>
    <w:rsid w:val="00BE4982"/>
    <w:rsid w:val="00BE4D37"/>
    <w:rsid w:val="00BE6DE8"/>
    <w:rsid w:val="00BE6F59"/>
    <w:rsid w:val="00BF00C6"/>
    <w:rsid w:val="00BF0AC1"/>
    <w:rsid w:val="00BF105E"/>
    <w:rsid w:val="00BF1B10"/>
    <w:rsid w:val="00BF1EE9"/>
    <w:rsid w:val="00BF2472"/>
    <w:rsid w:val="00BF2616"/>
    <w:rsid w:val="00BF3C11"/>
    <w:rsid w:val="00BF466B"/>
    <w:rsid w:val="00BF4954"/>
    <w:rsid w:val="00BF4BBE"/>
    <w:rsid w:val="00BF53BB"/>
    <w:rsid w:val="00BF5CC5"/>
    <w:rsid w:val="00C0015D"/>
    <w:rsid w:val="00C00DD0"/>
    <w:rsid w:val="00C03C39"/>
    <w:rsid w:val="00C04811"/>
    <w:rsid w:val="00C05DA4"/>
    <w:rsid w:val="00C05EEB"/>
    <w:rsid w:val="00C07084"/>
    <w:rsid w:val="00C11BCD"/>
    <w:rsid w:val="00C15175"/>
    <w:rsid w:val="00C179DB"/>
    <w:rsid w:val="00C20BCA"/>
    <w:rsid w:val="00C22699"/>
    <w:rsid w:val="00C22C18"/>
    <w:rsid w:val="00C238AD"/>
    <w:rsid w:val="00C26083"/>
    <w:rsid w:val="00C278CA"/>
    <w:rsid w:val="00C307DA"/>
    <w:rsid w:val="00C30DC8"/>
    <w:rsid w:val="00C33685"/>
    <w:rsid w:val="00C346BD"/>
    <w:rsid w:val="00C37E84"/>
    <w:rsid w:val="00C40641"/>
    <w:rsid w:val="00C422AE"/>
    <w:rsid w:val="00C43750"/>
    <w:rsid w:val="00C45BA8"/>
    <w:rsid w:val="00C4641C"/>
    <w:rsid w:val="00C46D52"/>
    <w:rsid w:val="00C46E10"/>
    <w:rsid w:val="00C47B70"/>
    <w:rsid w:val="00C50D87"/>
    <w:rsid w:val="00C52708"/>
    <w:rsid w:val="00C52F26"/>
    <w:rsid w:val="00C5516D"/>
    <w:rsid w:val="00C55177"/>
    <w:rsid w:val="00C563D8"/>
    <w:rsid w:val="00C57379"/>
    <w:rsid w:val="00C57877"/>
    <w:rsid w:val="00C603A4"/>
    <w:rsid w:val="00C633D8"/>
    <w:rsid w:val="00C634B5"/>
    <w:rsid w:val="00C63788"/>
    <w:rsid w:val="00C647D7"/>
    <w:rsid w:val="00C647FC"/>
    <w:rsid w:val="00C651F2"/>
    <w:rsid w:val="00C657AE"/>
    <w:rsid w:val="00C65B19"/>
    <w:rsid w:val="00C665D2"/>
    <w:rsid w:val="00C67DBC"/>
    <w:rsid w:val="00C72FBC"/>
    <w:rsid w:val="00C73CC0"/>
    <w:rsid w:val="00C74D8C"/>
    <w:rsid w:val="00C753BA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9776F"/>
    <w:rsid w:val="00CA136C"/>
    <w:rsid w:val="00CA1D61"/>
    <w:rsid w:val="00CA20D8"/>
    <w:rsid w:val="00CA3E91"/>
    <w:rsid w:val="00CA457F"/>
    <w:rsid w:val="00CA4A10"/>
    <w:rsid w:val="00CA5103"/>
    <w:rsid w:val="00CA5B28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C6147"/>
    <w:rsid w:val="00CC7A05"/>
    <w:rsid w:val="00CD0F68"/>
    <w:rsid w:val="00CD0F9E"/>
    <w:rsid w:val="00CD1658"/>
    <w:rsid w:val="00CD167A"/>
    <w:rsid w:val="00CD21E5"/>
    <w:rsid w:val="00CD288F"/>
    <w:rsid w:val="00CD348F"/>
    <w:rsid w:val="00CD3F0E"/>
    <w:rsid w:val="00CD5CA1"/>
    <w:rsid w:val="00CD610C"/>
    <w:rsid w:val="00CD61FF"/>
    <w:rsid w:val="00CE217F"/>
    <w:rsid w:val="00CE2E68"/>
    <w:rsid w:val="00CE607E"/>
    <w:rsid w:val="00CE6331"/>
    <w:rsid w:val="00CE6D5C"/>
    <w:rsid w:val="00CF050B"/>
    <w:rsid w:val="00CF0907"/>
    <w:rsid w:val="00CF0A2A"/>
    <w:rsid w:val="00CF14AA"/>
    <w:rsid w:val="00CF1AE5"/>
    <w:rsid w:val="00CF2C1C"/>
    <w:rsid w:val="00CF538B"/>
    <w:rsid w:val="00CF548A"/>
    <w:rsid w:val="00CF7288"/>
    <w:rsid w:val="00D0116E"/>
    <w:rsid w:val="00D03159"/>
    <w:rsid w:val="00D03AF5"/>
    <w:rsid w:val="00D06DEF"/>
    <w:rsid w:val="00D07817"/>
    <w:rsid w:val="00D10A01"/>
    <w:rsid w:val="00D118AB"/>
    <w:rsid w:val="00D11BC9"/>
    <w:rsid w:val="00D13241"/>
    <w:rsid w:val="00D141C3"/>
    <w:rsid w:val="00D162A4"/>
    <w:rsid w:val="00D16652"/>
    <w:rsid w:val="00D206DE"/>
    <w:rsid w:val="00D22E77"/>
    <w:rsid w:val="00D22F3A"/>
    <w:rsid w:val="00D2424D"/>
    <w:rsid w:val="00D269B1"/>
    <w:rsid w:val="00D31BDD"/>
    <w:rsid w:val="00D32070"/>
    <w:rsid w:val="00D33A10"/>
    <w:rsid w:val="00D4076D"/>
    <w:rsid w:val="00D408AA"/>
    <w:rsid w:val="00D417D8"/>
    <w:rsid w:val="00D424F3"/>
    <w:rsid w:val="00D446D7"/>
    <w:rsid w:val="00D5081E"/>
    <w:rsid w:val="00D521A0"/>
    <w:rsid w:val="00D52D19"/>
    <w:rsid w:val="00D54321"/>
    <w:rsid w:val="00D568B2"/>
    <w:rsid w:val="00D57646"/>
    <w:rsid w:val="00D62008"/>
    <w:rsid w:val="00D629EA"/>
    <w:rsid w:val="00D63E1C"/>
    <w:rsid w:val="00D6687F"/>
    <w:rsid w:val="00D668A6"/>
    <w:rsid w:val="00D66923"/>
    <w:rsid w:val="00D66ED2"/>
    <w:rsid w:val="00D67943"/>
    <w:rsid w:val="00D705E5"/>
    <w:rsid w:val="00D70715"/>
    <w:rsid w:val="00D707CD"/>
    <w:rsid w:val="00D70899"/>
    <w:rsid w:val="00D72549"/>
    <w:rsid w:val="00D72A4A"/>
    <w:rsid w:val="00D73253"/>
    <w:rsid w:val="00D75504"/>
    <w:rsid w:val="00D81292"/>
    <w:rsid w:val="00D83194"/>
    <w:rsid w:val="00D83783"/>
    <w:rsid w:val="00D850FF"/>
    <w:rsid w:val="00D8774A"/>
    <w:rsid w:val="00D911BB"/>
    <w:rsid w:val="00D91AFE"/>
    <w:rsid w:val="00D91B40"/>
    <w:rsid w:val="00D91F37"/>
    <w:rsid w:val="00D92878"/>
    <w:rsid w:val="00D95979"/>
    <w:rsid w:val="00D9768C"/>
    <w:rsid w:val="00DA0606"/>
    <w:rsid w:val="00DA1E62"/>
    <w:rsid w:val="00DA24BE"/>
    <w:rsid w:val="00DA3BF7"/>
    <w:rsid w:val="00DA46A6"/>
    <w:rsid w:val="00DA5535"/>
    <w:rsid w:val="00DA6B60"/>
    <w:rsid w:val="00DB05E2"/>
    <w:rsid w:val="00DB310C"/>
    <w:rsid w:val="00DB3872"/>
    <w:rsid w:val="00DB552D"/>
    <w:rsid w:val="00DB6B32"/>
    <w:rsid w:val="00DC17BE"/>
    <w:rsid w:val="00DC37F6"/>
    <w:rsid w:val="00DC3C7D"/>
    <w:rsid w:val="00DC4274"/>
    <w:rsid w:val="00DD094E"/>
    <w:rsid w:val="00DD1852"/>
    <w:rsid w:val="00DD2D45"/>
    <w:rsid w:val="00DD30CD"/>
    <w:rsid w:val="00DD3704"/>
    <w:rsid w:val="00DD4DEF"/>
    <w:rsid w:val="00DD6580"/>
    <w:rsid w:val="00DD7403"/>
    <w:rsid w:val="00DD7E48"/>
    <w:rsid w:val="00DE09CB"/>
    <w:rsid w:val="00DE1E99"/>
    <w:rsid w:val="00DE236F"/>
    <w:rsid w:val="00DE2970"/>
    <w:rsid w:val="00DE29FF"/>
    <w:rsid w:val="00DE2C91"/>
    <w:rsid w:val="00DE2D69"/>
    <w:rsid w:val="00DE3D52"/>
    <w:rsid w:val="00DE4229"/>
    <w:rsid w:val="00DE46D4"/>
    <w:rsid w:val="00DE58CC"/>
    <w:rsid w:val="00DE6C01"/>
    <w:rsid w:val="00DF078D"/>
    <w:rsid w:val="00DF093D"/>
    <w:rsid w:val="00DF0B77"/>
    <w:rsid w:val="00DF0C6D"/>
    <w:rsid w:val="00DF148C"/>
    <w:rsid w:val="00DF422C"/>
    <w:rsid w:val="00DF4B48"/>
    <w:rsid w:val="00DF7FB6"/>
    <w:rsid w:val="00E02325"/>
    <w:rsid w:val="00E03567"/>
    <w:rsid w:val="00E03EBF"/>
    <w:rsid w:val="00E048BB"/>
    <w:rsid w:val="00E04EAC"/>
    <w:rsid w:val="00E059E4"/>
    <w:rsid w:val="00E05B3A"/>
    <w:rsid w:val="00E05B65"/>
    <w:rsid w:val="00E05BDE"/>
    <w:rsid w:val="00E108DC"/>
    <w:rsid w:val="00E15956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46725"/>
    <w:rsid w:val="00E51A3F"/>
    <w:rsid w:val="00E55D74"/>
    <w:rsid w:val="00E56099"/>
    <w:rsid w:val="00E564EB"/>
    <w:rsid w:val="00E62018"/>
    <w:rsid w:val="00E64614"/>
    <w:rsid w:val="00E647EC"/>
    <w:rsid w:val="00E6609F"/>
    <w:rsid w:val="00E67749"/>
    <w:rsid w:val="00E67848"/>
    <w:rsid w:val="00E7064A"/>
    <w:rsid w:val="00E70A82"/>
    <w:rsid w:val="00E71B5B"/>
    <w:rsid w:val="00E71DC6"/>
    <w:rsid w:val="00E74A3A"/>
    <w:rsid w:val="00E759F0"/>
    <w:rsid w:val="00E75A53"/>
    <w:rsid w:val="00E75E1E"/>
    <w:rsid w:val="00E76E05"/>
    <w:rsid w:val="00E80ECE"/>
    <w:rsid w:val="00E813E6"/>
    <w:rsid w:val="00E815C7"/>
    <w:rsid w:val="00E81779"/>
    <w:rsid w:val="00E81A8F"/>
    <w:rsid w:val="00E85C37"/>
    <w:rsid w:val="00E86133"/>
    <w:rsid w:val="00E865C4"/>
    <w:rsid w:val="00E923AF"/>
    <w:rsid w:val="00E9271C"/>
    <w:rsid w:val="00E93CBC"/>
    <w:rsid w:val="00E93FCA"/>
    <w:rsid w:val="00E94EF5"/>
    <w:rsid w:val="00E95B46"/>
    <w:rsid w:val="00E96A25"/>
    <w:rsid w:val="00E975ED"/>
    <w:rsid w:val="00EA0668"/>
    <w:rsid w:val="00EA1479"/>
    <w:rsid w:val="00EA299C"/>
    <w:rsid w:val="00EA4DCA"/>
    <w:rsid w:val="00EA5E47"/>
    <w:rsid w:val="00EA772B"/>
    <w:rsid w:val="00EA7D97"/>
    <w:rsid w:val="00EB16F7"/>
    <w:rsid w:val="00EB1B38"/>
    <w:rsid w:val="00EB31D0"/>
    <w:rsid w:val="00EB4C2C"/>
    <w:rsid w:val="00EB5384"/>
    <w:rsid w:val="00EC03C8"/>
    <w:rsid w:val="00EC2363"/>
    <w:rsid w:val="00EC4BED"/>
    <w:rsid w:val="00EC7B8F"/>
    <w:rsid w:val="00ED1FCB"/>
    <w:rsid w:val="00ED2D37"/>
    <w:rsid w:val="00ED6ABF"/>
    <w:rsid w:val="00EE3B2E"/>
    <w:rsid w:val="00EE724A"/>
    <w:rsid w:val="00EF0401"/>
    <w:rsid w:val="00EF210F"/>
    <w:rsid w:val="00EF4C51"/>
    <w:rsid w:val="00EF547D"/>
    <w:rsid w:val="00EF5CDE"/>
    <w:rsid w:val="00EF6575"/>
    <w:rsid w:val="00F013A7"/>
    <w:rsid w:val="00F01541"/>
    <w:rsid w:val="00F03C0F"/>
    <w:rsid w:val="00F05241"/>
    <w:rsid w:val="00F068C8"/>
    <w:rsid w:val="00F1059C"/>
    <w:rsid w:val="00F1148D"/>
    <w:rsid w:val="00F1149B"/>
    <w:rsid w:val="00F169D2"/>
    <w:rsid w:val="00F205FA"/>
    <w:rsid w:val="00F206AA"/>
    <w:rsid w:val="00F20D0B"/>
    <w:rsid w:val="00F21C9A"/>
    <w:rsid w:val="00F23137"/>
    <w:rsid w:val="00F23D5B"/>
    <w:rsid w:val="00F2435B"/>
    <w:rsid w:val="00F2571C"/>
    <w:rsid w:val="00F3081D"/>
    <w:rsid w:val="00F30CAC"/>
    <w:rsid w:val="00F317BD"/>
    <w:rsid w:val="00F3348B"/>
    <w:rsid w:val="00F34057"/>
    <w:rsid w:val="00F34768"/>
    <w:rsid w:val="00F352DF"/>
    <w:rsid w:val="00F35935"/>
    <w:rsid w:val="00F35CE5"/>
    <w:rsid w:val="00F35E30"/>
    <w:rsid w:val="00F37397"/>
    <w:rsid w:val="00F401E1"/>
    <w:rsid w:val="00F40886"/>
    <w:rsid w:val="00F4183E"/>
    <w:rsid w:val="00F41C0D"/>
    <w:rsid w:val="00F45FC3"/>
    <w:rsid w:val="00F47185"/>
    <w:rsid w:val="00F478AE"/>
    <w:rsid w:val="00F50D47"/>
    <w:rsid w:val="00F562F9"/>
    <w:rsid w:val="00F56DF1"/>
    <w:rsid w:val="00F6041B"/>
    <w:rsid w:val="00F61291"/>
    <w:rsid w:val="00F62704"/>
    <w:rsid w:val="00F631AD"/>
    <w:rsid w:val="00F65345"/>
    <w:rsid w:val="00F66506"/>
    <w:rsid w:val="00F66752"/>
    <w:rsid w:val="00F66934"/>
    <w:rsid w:val="00F70DB4"/>
    <w:rsid w:val="00F728E6"/>
    <w:rsid w:val="00F7317F"/>
    <w:rsid w:val="00F739A4"/>
    <w:rsid w:val="00F74191"/>
    <w:rsid w:val="00F74339"/>
    <w:rsid w:val="00F814DA"/>
    <w:rsid w:val="00F81F16"/>
    <w:rsid w:val="00F83C71"/>
    <w:rsid w:val="00F8437F"/>
    <w:rsid w:val="00F85520"/>
    <w:rsid w:val="00F8556C"/>
    <w:rsid w:val="00F873D5"/>
    <w:rsid w:val="00F9126D"/>
    <w:rsid w:val="00F91F03"/>
    <w:rsid w:val="00F924EC"/>
    <w:rsid w:val="00F94209"/>
    <w:rsid w:val="00F953F0"/>
    <w:rsid w:val="00FA10C9"/>
    <w:rsid w:val="00FA17CC"/>
    <w:rsid w:val="00FA23D2"/>
    <w:rsid w:val="00FA2FAB"/>
    <w:rsid w:val="00FA30E9"/>
    <w:rsid w:val="00FA3A2C"/>
    <w:rsid w:val="00FA3DFB"/>
    <w:rsid w:val="00FA5946"/>
    <w:rsid w:val="00FA5F85"/>
    <w:rsid w:val="00FB408D"/>
    <w:rsid w:val="00FB4690"/>
    <w:rsid w:val="00FC08D3"/>
    <w:rsid w:val="00FC0F81"/>
    <w:rsid w:val="00FC137A"/>
    <w:rsid w:val="00FC3EC8"/>
    <w:rsid w:val="00FC41F0"/>
    <w:rsid w:val="00FC4297"/>
    <w:rsid w:val="00FC68FB"/>
    <w:rsid w:val="00FC6C3D"/>
    <w:rsid w:val="00FD48B6"/>
    <w:rsid w:val="00FD6C0F"/>
    <w:rsid w:val="00FE0234"/>
    <w:rsid w:val="00FE1CC4"/>
    <w:rsid w:val="00FE1D26"/>
    <w:rsid w:val="00FE417E"/>
    <w:rsid w:val="00FE4807"/>
    <w:rsid w:val="00FE5CD9"/>
    <w:rsid w:val="00FE6993"/>
    <w:rsid w:val="00FE6C3F"/>
    <w:rsid w:val="00FE758F"/>
    <w:rsid w:val="00FE7CFF"/>
    <w:rsid w:val="00FF2B61"/>
    <w:rsid w:val="00FF2D65"/>
    <w:rsid w:val="00FF34AF"/>
    <w:rsid w:val="00FF6BA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F951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276DFD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76DF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519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41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1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24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7" ma:contentTypeDescription="Create a new document." ma:contentTypeScope="" ma:versionID="52b9b8f2d731091afa965e4a61bcb83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4f2b573e0381b5143563cd16bcb08b3d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A3F8D-3B7A-4145-B834-2F67D10A9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F86BBC-3914-49D1-B128-9CBF3B1EFE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75F12-D474-4AAA-A460-FD20F535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D8C85F-9E17-45A9-8A9F-6D1BD125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gvelev@lenovo.com</dc:creator>
  <cp:lastModifiedBy>Moto_01</cp:lastModifiedBy>
  <cp:revision>5</cp:revision>
  <cp:lastPrinted>2018-04-24T20:10:00Z</cp:lastPrinted>
  <dcterms:created xsi:type="dcterms:W3CDTF">2019-04-02T12:05:00Z</dcterms:created>
  <dcterms:modified xsi:type="dcterms:W3CDTF">2019-04-02T13:55:00Z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  <property fmtid="{D5CDD505-2E9C-101B-9397-08002B2CF9AE}" pid="20" name="ContentTypeId">
    <vt:lpwstr>0x010100DCBEDC692EFEDB4F8736363E6653DB76</vt:lpwstr>
  </property>
</Properties>
</file>