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4A6B8EBE"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56051">
        <w:rPr>
          <w:rFonts w:eastAsiaTheme="minorEastAsia"/>
          <w:b/>
          <w:noProof/>
          <w:sz w:val="24"/>
          <w:lang w:eastAsia="zh-CN"/>
        </w:rPr>
        <w:t>7</w:t>
      </w:r>
      <w:r w:rsidRPr="000C41B8">
        <w:rPr>
          <w:b/>
          <w:noProof/>
          <w:sz w:val="24"/>
        </w:rPr>
        <w:t>e</w:t>
      </w:r>
      <w:r w:rsidRPr="000C41B8">
        <w:rPr>
          <w:b/>
          <w:i/>
          <w:noProof/>
          <w:sz w:val="28"/>
        </w:rPr>
        <w:tab/>
      </w:r>
      <w:r w:rsidR="00727D48" w:rsidRPr="000C41B8">
        <w:rPr>
          <w:b/>
          <w:i/>
          <w:noProof/>
          <w:sz w:val="28"/>
        </w:rPr>
        <w:t>S1-</w:t>
      </w:r>
      <w:r w:rsidR="00DF453F">
        <w:rPr>
          <w:b/>
          <w:i/>
          <w:noProof/>
          <w:sz w:val="28"/>
        </w:rPr>
        <w:t>220</w:t>
      </w:r>
      <w:r w:rsidR="001211FE">
        <w:rPr>
          <w:b/>
          <w:i/>
          <w:noProof/>
          <w:sz w:val="28"/>
        </w:rPr>
        <w:t>167</w:t>
      </w:r>
    </w:p>
    <w:p w14:paraId="7AA43CEF" w14:textId="20794078"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0012A6">
        <w:rPr>
          <w:rFonts w:ascii="Arial" w:hAnsi="Arial"/>
          <w:b/>
          <w:noProof/>
          <w:sz w:val="24"/>
        </w:rPr>
        <w:t>14 – 24 February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240FC2"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6BF55A16" w:rsidR="001C1613" w:rsidRPr="000C41B8" w:rsidRDefault="00232E45" w:rsidP="002B3147">
            <w:pPr>
              <w:pStyle w:val="CRCoverPage"/>
              <w:spacing w:after="0"/>
              <w:rPr>
                <w:b/>
                <w:noProof/>
                <w:sz w:val="28"/>
              </w:rPr>
            </w:pPr>
            <w:r>
              <w:rPr>
                <w:b/>
                <w:noProof/>
                <w:sz w:val="28"/>
              </w:rPr>
              <w:t>0638</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12E8D4B" w:rsidR="001C1613" w:rsidRPr="000C41B8" w:rsidRDefault="002C5BAC"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F6C7B">
              <w:rPr>
                <w:rFonts w:eastAsiaTheme="minorEastAsia"/>
                <w:b/>
                <w:noProof/>
                <w:sz w:val="28"/>
                <w:lang w:eastAsia="zh-CN"/>
              </w:rPr>
              <w:t>5</w:t>
            </w:r>
            <w:r w:rsidR="007F21B6" w:rsidRPr="000C41B8">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1" w:name="_Hlt497126619"/>
              <w:r w:rsidRPr="000C41B8">
                <w:rPr>
                  <w:rStyle w:val="Hyperlink"/>
                  <w:rFonts w:cs="Arial"/>
                  <w:b/>
                  <w:i/>
                  <w:noProof/>
                  <w:color w:val="FF0000"/>
                </w:rPr>
                <w:t>L</w:t>
              </w:r>
              <w:bookmarkEnd w:id="1"/>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D14E5EB" w:rsidR="001C1613" w:rsidRPr="000C41B8" w:rsidRDefault="00B96FF3" w:rsidP="00563FFA">
            <w:pPr>
              <w:pStyle w:val="CRCoverPage"/>
              <w:spacing w:after="0"/>
              <w:ind w:left="100"/>
              <w:rPr>
                <w:rFonts w:eastAsiaTheme="minorEastAsia"/>
                <w:noProof/>
                <w:lang w:eastAsia="zh-CN"/>
              </w:rPr>
            </w:pPr>
            <w:r w:rsidRPr="00B96FF3">
              <w:rPr>
                <w:rFonts w:eastAsiaTheme="minorEastAsia"/>
                <w:noProof/>
                <w:lang w:eastAsia="zh-CN"/>
              </w:rPr>
              <w:t>Usage of Non-3GPP NTN (Satellite access network) for Multicast Broadcast Services in 5GS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6AAF3EB5" w:rsidR="001C1613" w:rsidRPr="000C41B8" w:rsidRDefault="001F6C7B" w:rsidP="00FC5DEC">
            <w:pPr>
              <w:pStyle w:val="CRCoverPage"/>
              <w:spacing w:after="0"/>
              <w:ind w:left="100"/>
              <w:rPr>
                <w:rFonts w:eastAsiaTheme="minorEastAsia"/>
                <w:noProof/>
                <w:lang w:eastAsia="zh-CN"/>
              </w:rPr>
            </w:pPr>
            <w:proofErr w:type="spellStart"/>
            <w:r>
              <w:rPr>
                <w:rFonts w:eastAsiaTheme="minorEastAsia"/>
                <w:lang w:eastAsia="zh-CN"/>
              </w:rPr>
              <w:t>Saankhya</w:t>
            </w:r>
            <w:proofErr w:type="spellEnd"/>
            <w:r>
              <w:rPr>
                <w:rFonts w:eastAsiaTheme="minorEastAsia"/>
                <w:lang w:eastAsia="zh-CN"/>
              </w:rPr>
              <w:t xml:space="preserve"> Labs</w:t>
            </w:r>
            <w:r w:rsidR="00A30BAB">
              <w:rPr>
                <w:rFonts w:eastAsiaTheme="minorEastAsia"/>
                <w:lang w:eastAsia="zh-CN"/>
              </w:rPr>
              <w:t>, IIT Bombay</w:t>
            </w:r>
            <w:r w:rsidR="001A099F">
              <w:rPr>
                <w:rFonts w:eastAsiaTheme="minorEastAsia"/>
                <w:lang w:eastAsia="zh-CN"/>
              </w:rPr>
              <w:t xml:space="preserve">, </w:t>
            </w:r>
            <w:proofErr w:type="spellStart"/>
            <w:r w:rsidR="001A099F" w:rsidRPr="001A099F">
              <w:rPr>
                <w:rFonts w:eastAsiaTheme="minorEastAsia"/>
                <w:lang w:eastAsia="zh-CN"/>
              </w:rPr>
              <w:t>Ligado</w:t>
            </w:r>
            <w:proofErr w:type="spellEnd"/>
            <w:r w:rsidR="001A099F" w:rsidRPr="001A099F">
              <w:rPr>
                <w:rFonts w:eastAsiaTheme="minorEastAsia"/>
                <w:lang w:eastAsia="zh-CN"/>
              </w:rPr>
              <w:t xml:space="preserve"> Networks, One Media 3.0, Fraunhofer IIS, </w:t>
            </w:r>
            <w:proofErr w:type="spellStart"/>
            <w:r w:rsidR="001A099F" w:rsidRPr="001A099F">
              <w:rPr>
                <w:rFonts w:eastAsiaTheme="minorEastAsia"/>
                <w:lang w:eastAsia="zh-CN"/>
              </w:rPr>
              <w:t>CEWiT</w:t>
            </w:r>
            <w:proofErr w:type="spellEnd"/>
            <w:r w:rsidR="001A099F" w:rsidRPr="001A099F">
              <w:rPr>
                <w:rFonts w:eastAsiaTheme="minorEastAsia"/>
                <w:lang w:eastAsia="zh-CN"/>
              </w:rPr>
              <w:t xml:space="preserve">, </w:t>
            </w:r>
            <w:proofErr w:type="spellStart"/>
            <w:r w:rsidR="001A099F" w:rsidRPr="001A099F">
              <w:rPr>
                <w:rFonts w:eastAsiaTheme="minorEastAsia"/>
                <w:lang w:eastAsia="zh-CN"/>
              </w:rPr>
              <w:t>Tejas</w:t>
            </w:r>
            <w:proofErr w:type="spellEnd"/>
            <w:r w:rsidR="001A099F" w:rsidRPr="001A099F">
              <w:rPr>
                <w:rFonts w:eastAsiaTheme="minorEastAsia"/>
                <w:lang w:eastAsia="zh-CN"/>
              </w:rPr>
              <w:t xml:space="preserve"> Networks, IIT Kanpur, IIT Madras, IIT Hyderabad, IIT Kharagpur</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EF1B019" w:rsidR="001C1613" w:rsidRPr="000C41B8" w:rsidRDefault="001211FE" w:rsidP="004F6A02">
            <w:pPr>
              <w:pStyle w:val="CRCoverPage"/>
              <w:spacing w:after="0"/>
              <w:ind w:left="100"/>
              <w:rPr>
                <w:rFonts w:eastAsiaTheme="minorEastAsia"/>
                <w:noProof/>
                <w:lang w:eastAsia="zh-CN"/>
              </w:rPr>
            </w:pPr>
            <w:r>
              <w:rPr>
                <w:rFonts w:eastAsiaTheme="minorEastAsia"/>
                <w:lang w:eastAsia="zh-CN"/>
              </w:rPr>
              <w:t>5GSAT</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03100EB0"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02</w:t>
            </w:r>
            <w:r w:rsidRPr="000C41B8">
              <w:rPr>
                <w:noProof/>
              </w:rPr>
              <w:t>-</w:t>
            </w:r>
            <w:r>
              <w:rPr>
                <w:rFonts w:eastAsiaTheme="minorEastAsia"/>
                <w:noProof/>
                <w:lang w:eastAsia="zh-CN"/>
              </w:rPr>
              <w:t>04</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114B88C" w14:textId="77777777"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TS 22.261 highlights the need for a flexible and dynamic allocation of radio resources between unicast and multicast services within the 5GS as well as support for a stand-alone deployment of multicast/broadcast network due to “the proliferation of video services, ad-hoc multicast/broadcast streams, software delivery over wireless, group communications and broadcast multicast IoT applications.”</w:t>
            </w:r>
          </w:p>
          <w:p w14:paraId="52F89971" w14:textId="77777777" w:rsidR="000205FF" w:rsidRPr="000205FF" w:rsidRDefault="000205FF" w:rsidP="000205FF">
            <w:pPr>
              <w:pStyle w:val="CRCoverPage"/>
              <w:spacing w:after="0"/>
              <w:ind w:left="100"/>
              <w:rPr>
                <w:rFonts w:eastAsiaTheme="minorEastAsia"/>
                <w:noProof/>
                <w:lang w:eastAsia="zh-CN"/>
              </w:rPr>
            </w:pPr>
          </w:p>
          <w:p w14:paraId="262361F0" w14:textId="082C094A"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TS 22.261 also specifies that the 5GS shall support the delivery of multicast broadcast services (MBS) via satellite access networks. While TS 22.261 mentions the usage of a 5G satellite access network for multicast broadcast services, it does not clearly specify if non-3GPP satellite access can be used for multicast broadcast services in 5GS even though it supports the usage of non-3GPP satellite access </w:t>
            </w:r>
            <w:r w:rsidR="00105BE2">
              <w:rPr>
                <w:rFonts w:eastAsiaTheme="minorEastAsia"/>
                <w:noProof/>
                <w:lang w:eastAsia="zh-CN"/>
              </w:rPr>
              <w:t xml:space="preserve">network </w:t>
            </w:r>
            <w:r w:rsidRPr="000205FF">
              <w:rPr>
                <w:rFonts w:eastAsiaTheme="minorEastAsia"/>
                <w:noProof/>
                <w:lang w:eastAsia="zh-CN"/>
              </w:rPr>
              <w:t>in general.</w:t>
            </w:r>
          </w:p>
          <w:p w14:paraId="3670FE84" w14:textId="77777777" w:rsidR="000205FF" w:rsidRPr="000205FF" w:rsidRDefault="000205FF" w:rsidP="000205FF">
            <w:pPr>
              <w:pStyle w:val="CRCoverPage"/>
              <w:spacing w:after="0"/>
              <w:ind w:left="100"/>
              <w:rPr>
                <w:rFonts w:eastAsiaTheme="minorEastAsia"/>
                <w:noProof/>
                <w:lang w:eastAsia="zh-CN"/>
              </w:rPr>
            </w:pPr>
          </w:p>
          <w:p w14:paraId="033E79B8" w14:textId="093725BA" w:rsid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Usage of non-3GPP satellite access for multicast broadcast services in 5GS appears quite promising as there might be many different types of non-3GPP satellite access, both legacy and new such as, OneWeb, Telesat, Space, Starlink, and Amazon’s Kuiper, etc. which could be used for this purpose. Therefore, it is proposed that the usage of non-3GPP satellite access </w:t>
            </w:r>
            <w:r w:rsidR="00D50515">
              <w:rPr>
                <w:rFonts w:eastAsiaTheme="minorEastAsia"/>
                <w:noProof/>
                <w:lang w:eastAsia="zh-CN"/>
              </w:rPr>
              <w:t xml:space="preserve">network </w:t>
            </w:r>
            <w:r w:rsidRPr="000205FF">
              <w:rPr>
                <w:rFonts w:eastAsiaTheme="minorEastAsia"/>
                <w:noProof/>
                <w:lang w:eastAsia="zh-CN"/>
              </w:rPr>
              <w:t>for delivery of multicast broadcast services in 5GS be allowed.</w:t>
            </w:r>
          </w:p>
          <w:p w14:paraId="37CD5895" w14:textId="5AAC00D1" w:rsidR="007141A7" w:rsidRPr="00364B76" w:rsidRDefault="007141A7" w:rsidP="00364B76">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66C5A9C" w:rsidR="007F21B6" w:rsidRPr="000C41B8" w:rsidRDefault="000205FF" w:rsidP="007F21B6">
            <w:pPr>
              <w:pStyle w:val="CRCoverPage"/>
              <w:spacing w:after="0"/>
              <w:ind w:left="100"/>
            </w:pPr>
            <w:r>
              <w:t>S</w:t>
            </w:r>
            <w:r w:rsidR="004F6A02" w:rsidRPr="000C41B8">
              <w:t xml:space="preserve">tage 1 specification </w:t>
            </w:r>
            <w:r w:rsidR="008A71AA">
              <w:t xml:space="preserve">to </w:t>
            </w:r>
            <w:r w:rsidR="00D47F73">
              <w:t xml:space="preserve">be updated </w:t>
            </w:r>
            <w:r w:rsidR="004F6A02" w:rsidRPr="000C41B8">
              <w:t xml:space="preserve">to </w:t>
            </w:r>
            <w:r w:rsidR="00D47F73">
              <w:t xml:space="preserve">clearly specify the </w:t>
            </w:r>
            <w:r w:rsidR="00D47F73" w:rsidRPr="00D47F73">
              <w:t xml:space="preserve">usage of non-3GPP satellite access </w:t>
            </w:r>
            <w:r w:rsidR="00D50515">
              <w:t xml:space="preserve">network </w:t>
            </w:r>
            <w:r w:rsidR="00D47F73" w:rsidRPr="00D47F73">
              <w:t xml:space="preserve">(NTN) for </w:t>
            </w:r>
            <w:r>
              <w:t xml:space="preserve">multicast broadcast </w:t>
            </w:r>
            <w:r w:rsidR="00D47F73" w:rsidRPr="00D47F73">
              <w:t>service</w:t>
            </w:r>
            <w:r w:rsidR="008A71AA">
              <w:t>s</w:t>
            </w:r>
            <w:r w:rsidR="00D47F73" w:rsidRPr="00D47F73">
              <w:t xml:space="preserve"> in 5GS</w:t>
            </w:r>
            <w:r w:rsidR="00EE6297">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583568B4"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use </w:t>
            </w:r>
            <w:r w:rsidR="00D47F73">
              <w:rPr>
                <w:rFonts w:eastAsiaTheme="minorEastAsia"/>
                <w:noProof/>
                <w:lang w:eastAsia="zh-CN"/>
              </w:rPr>
              <w:t xml:space="preserve">legacy </w:t>
            </w:r>
            <w:r w:rsidR="00BA3A21">
              <w:rPr>
                <w:rFonts w:eastAsiaTheme="minorEastAsia"/>
                <w:noProof/>
                <w:lang w:eastAsia="zh-CN"/>
              </w:rPr>
              <w:t xml:space="preserve">and new </w:t>
            </w:r>
            <w:r w:rsidR="00D47F73">
              <w:rPr>
                <w:rFonts w:eastAsiaTheme="minorEastAsia"/>
                <w:noProof/>
                <w:lang w:eastAsia="zh-CN"/>
              </w:rPr>
              <w:t xml:space="preserve">non-3GPP satellite </w:t>
            </w:r>
            <w:r w:rsidR="00D50515">
              <w:rPr>
                <w:rFonts w:eastAsiaTheme="minorEastAsia"/>
                <w:noProof/>
                <w:lang w:eastAsia="zh-CN"/>
              </w:rPr>
              <w:t xml:space="preserve">access </w:t>
            </w:r>
            <w:r w:rsidR="00D47F73">
              <w:rPr>
                <w:rFonts w:eastAsiaTheme="minorEastAsia"/>
                <w:noProof/>
                <w:lang w:eastAsia="zh-CN"/>
              </w:rPr>
              <w:t>networks, such as</w:t>
            </w:r>
            <w:r w:rsidR="00EE6297">
              <w:rPr>
                <w:rFonts w:eastAsiaTheme="minorEastAsia"/>
                <w:noProof/>
                <w:lang w:eastAsia="zh-CN"/>
              </w:rPr>
              <w:t xml:space="preserve">, </w:t>
            </w:r>
            <w:r w:rsidR="00D47F73" w:rsidRPr="00D47F73">
              <w:rPr>
                <w:rFonts w:eastAsiaTheme="minorEastAsia"/>
                <w:noProof/>
                <w:lang w:eastAsia="zh-CN"/>
              </w:rPr>
              <w:t>Starlink</w:t>
            </w:r>
            <w:r w:rsidR="00EE6297">
              <w:rPr>
                <w:rFonts w:eastAsiaTheme="minorEastAsia"/>
                <w:noProof/>
                <w:lang w:eastAsia="zh-CN"/>
              </w:rPr>
              <w:t xml:space="preserve">, </w:t>
            </w:r>
            <w:r w:rsidR="00D47F73" w:rsidRPr="00D47F73">
              <w:rPr>
                <w:rFonts w:eastAsiaTheme="minorEastAsia"/>
                <w:noProof/>
                <w:lang w:eastAsia="zh-CN"/>
              </w:rPr>
              <w:t>Kuiper, OneWeb,</w:t>
            </w:r>
            <w:r w:rsidR="00EE6297">
              <w:rPr>
                <w:rFonts w:eastAsiaTheme="minorEastAsia"/>
                <w:noProof/>
                <w:lang w:eastAsia="zh-CN"/>
              </w:rPr>
              <w:t xml:space="preserve"> </w:t>
            </w:r>
            <w:r w:rsidR="00D47F73" w:rsidRPr="00D47F73">
              <w:rPr>
                <w:rFonts w:eastAsiaTheme="minorEastAsia"/>
                <w:noProof/>
                <w:lang w:eastAsia="zh-CN"/>
              </w:rPr>
              <w:t>Telesat</w:t>
            </w:r>
            <w:r w:rsidR="00D47F73">
              <w:rPr>
                <w:rFonts w:eastAsiaTheme="minorEastAsia"/>
                <w:noProof/>
                <w:lang w:eastAsia="zh-CN"/>
              </w:rPr>
              <w:t xml:space="preserve"> etc. </w:t>
            </w:r>
            <w:r w:rsidR="00BA3A21">
              <w:rPr>
                <w:rFonts w:eastAsiaTheme="minorEastAsia"/>
                <w:noProof/>
                <w:lang w:eastAsia="zh-CN"/>
              </w:rPr>
              <w:t xml:space="preserve">for multicast/broadcast </w:t>
            </w:r>
            <w:r w:rsidR="00D47F73">
              <w:rPr>
                <w:rFonts w:eastAsiaTheme="minorEastAsia"/>
                <w:noProof/>
                <w:lang w:eastAsia="zh-CN"/>
              </w:rPr>
              <w:t>service delivery</w:t>
            </w:r>
            <w:r w:rsidR="008A71AA">
              <w:rPr>
                <w:rFonts w:eastAsiaTheme="minorEastAsia"/>
                <w:noProof/>
                <w:lang w:eastAsia="zh-CN"/>
              </w:rPr>
              <w:t xml:space="preserve"> </w:t>
            </w:r>
            <w:r w:rsidR="00FF79D0">
              <w:rPr>
                <w:rFonts w:eastAsiaTheme="minorEastAsia"/>
                <w:noProof/>
                <w:lang w:eastAsia="zh-CN"/>
              </w:rPr>
              <w:t>with</w:t>
            </w:r>
            <w:r w:rsidR="008A71AA">
              <w:rPr>
                <w:rFonts w:eastAsiaTheme="minorEastAsia"/>
                <w:noProof/>
                <w:lang w:eastAsia="zh-CN"/>
              </w:rPr>
              <w:t xml:space="preserve">in </w:t>
            </w:r>
            <w:r w:rsidR="008A71AA" w:rsidRPr="000C41B8">
              <w:rPr>
                <w:rFonts w:eastAsiaTheme="minorEastAsia" w:hint="eastAsia"/>
                <w:noProof/>
                <w:lang w:eastAsia="zh-CN"/>
              </w:rPr>
              <w:t xml:space="preserve">5G </w:t>
            </w:r>
            <w:r w:rsidR="008A71AA">
              <w:rPr>
                <w:rFonts w:eastAsiaTheme="minorEastAsia"/>
                <w:noProof/>
                <w:lang w:eastAsia="zh-CN"/>
              </w:rPr>
              <w:t>s</w:t>
            </w:r>
            <w:r w:rsidR="008A71AA" w:rsidRPr="000C41B8">
              <w:rPr>
                <w:rFonts w:eastAsiaTheme="minorEastAsia" w:hint="eastAsia"/>
                <w:noProof/>
                <w:lang w:eastAsia="zh-CN"/>
              </w:rPr>
              <w:t>ystem</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924ED7E" w:rsidR="007F21B6" w:rsidRPr="000C41B8" w:rsidRDefault="0005214F" w:rsidP="007F21B6">
            <w:pPr>
              <w:pStyle w:val="CRCoverPage"/>
              <w:spacing w:after="0"/>
              <w:ind w:left="100"/>
              <w:rPr>
                <w:rFonts w:eastAsiaTheme="minorEastAsia"/>
                <w:noProof/>
                <w:lang w:eastAsia="zh-CN"/>
              </w:rPr>
            </w:pPr>
            <w:r>
              <w:rPr>
                <w:rFonts w:eastAsiaTheme="minorEastAsia"/>
                <w:lang w:eastAsia="zh-CN"/>
              </w:rPr>
              <w:t xml:space="preserve">6.13.2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66218D44" w14:textId="77777777" w:rsidR="00DA3F33" w:rsidRPr="00254DD6" w:rsidRDefault="00DA3F33" w:rsidP="00DA3F33">
      <w:pPr>
        <w:pStyle w:val="Heading3"/>
        <w:rPr>
          <w:lang w:eastAsia="zh-CN"/>
        </w:rPr>
      </w:pPr>
      <w:bookmarkStart w:id="2" w:name="_Toc45387684"/>
      <w:bookmarkStart w:id="3" w:name="_Toc52638729"/>
      <w:bookmarkStart w:id="4" w:name="_Toc59116814"/>
      <w:bookmarkStart w:id="5" w:name="_Toc61885633"/>
      <w:bookmarkStart w:id="6" w:name="_Toc91258779"/>
      <w:r w:rsidRPr="00254DD6">
        <w:rPr>
          <w:lang w:eastAsia="zh-CN"/>
        </w:rPr>
        <w:lastRenderedPageBreak/>
        <w:t>6.</w:t>
      </w:r>
      <w:r>
        <w:rPr>
          <w:lang w:eastAsia="zh-CN"/>
        </w:rPr>
        <w:t>13.2</w:t>
      </w:r>
      <w:r>
        <w:rPr>
          <w:lang w:eastAsia="zh-CN"/>
        </w:rPr>
        <w:tab/>
      </w:r>
      <w:r w:rsidRPr="00254DD6">
        <w:rPr>
          <w:lang w:eastAsia="zh-CN"/>
        </w:rPr>
        <w:t>Requirements</w:t>
      </w:r>
      <w:bookmarkEnd w:id="2"/>
      <w:bookmarkEnd w:id="3"/>
      <w:bookmarkEnd w:id="4"/>
      <w:bookmarkEnd w:id="5"/>
      <w:bookmarkEnd w:id="6"/>
    </w:p>
    <w:p w14:paraId="30355BE5" w14:textId="77777777" w:rsidR="00DA3F33" w:rsidRDefault="00DA3F33" w:rsidP="00DA3F33">
      <w:r w:rsidRPr="002B00CA">
        <w:t>The following set of requirements complement the requirem</w:t>
      </w:r>
      <w:r>
        <w:t>ents listed in 3GPP TS 22.146 [7], TS 22.246 [8] and TS 22.101 [6</w:t>
      </w:r>
      <w:r w:rsidRPr="002B00CA">
        <w:t>], clause 32.</w:t>
      </w:r>
    </w:p>
    <w:p w14:paraId="0A133324" w14:textId="77777777" w:rsidR="00DA3F33" w:rsidRDefault="00DA3F33" w:rsidP="00DA3F33">
      <w:r w:rsidRPr="00672EF8">
        <w:t>The 5G system shall support operation of downlink only broadcast/multicast over a specific geographic area (</w:t>
      </w:r>
      <w:proofErr w:type="gramStart"/>
      <w:r>
        <w:t>e.g.</w:t>
      </w:r>
      <w:proofErr w:type="gramEnd"/>
      <w:r w:rsidRPr="00672EF8">
        <w:t xml:space="preserve"> a cell sector, a cell or a group of cells).</w:t>
      </w:r>
    </w:p>
    <w:p w14:paraId="1D9DA27A" w14:textId="77777777" w:rsidR="00DA3F33" w:rsidRPr="00254DD6" w:rsidRDefault="00DA3F33" w:rsidP="00DA3F33">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436EF737" w14:textId="77777777" w:rsidR="00DA3F33" w:rsidRPr="00FF3908" w:rsidRDefault="00DA3F33" w:rsidP="00DA3F33">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130ECB1B" w14:textId="77777777" w:rsidR="00DA3F33" w:rsidRPr="00FF3908" w:rsidRDefault="00DA3F33" w:rsidP="00DA3F33">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39928148" w14:textId="77777777" w:rsidR="00DA3F33" w:rsidRPr="00FF3908" w:rsidRDefault="00DA3F33" w:rsidP="00DA3F33">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proofErr w:type="gramStart"/>
      <w:r>
        <w:t>e.g.</w:t>
      </w:r>
      <w:proofErr w:type="gramEnd"/>
      <w:r w:rsidRPr="00FF3908">
        <w:t xml:space="preserve"> </w:t>
      </w:r>
      <w:r>
        <w:t>4K</w:t>
      </w:r>
      <w:r w:rsidRPr="00FF3908">
        <w:rPr>
          <w:lang w:eastAsia="zh-CN"/>
        </w:rPr>
        <w:t>/8</w:t>
      </w:r>
      <w:r>
        <w:rPr>
          <w:lang w:eastAsia="zh-CN"/>
        </w:rPr>
        <w:t>K</w:t>
      </w:r>
      <w:r w:rsidRPr="00FF3908">
        <w:t xml:space="preserve"> UHD).</w:t>
      </w:r>
    </w:p>
    <w:p w14:paraId="44768305" w14:textId="77777777" w:rsidR="00DA3F33" w:rsidRPr="00FF3908" w:rsidRDefault="00DA3F33" w:rsidP="00DA3F33">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18D24D2" w14:textId="77777777" w:rsidR="00DA3F33" w:rsidRPr="00FF3908" w:rsidRDefault="00DA3F33" w:rsidP="00DA3F33">
      <w:r w:rsidRPr="00FF3908">
        <w:t xml:space="preserve">The </w:t>
      </w:r>
      <w:r>
        <w:rPr>
          <w:lang w:eastAsia="zh-CN"/>
        </w:rPr>
        <w:t>5G</w:t>
      </w:r>
      <w:r w:rsidRPr="00FF3908">
        <w:t xml:space="preserve"> network shall allow the operator to configure and broadcast multiple quality levels (</w:t>
      </w:r>
      <w:proofErr w:type="gramStart"/>
      <w:r>
        <w:t>i.e.</w:t>
      </w:r>
      <w:proofErr w:type="gramEnd"/>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6ECA4322" w14:textId="77777777" w:rsidR="00DA3F33" w:rsidRDefault="00DA3F33" w:rsidP="00DA3F33">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proofErr w:type="gramStart"/>
      <w:r>
        <w:t>i.e.</w:t>
      </w:r>
      <w:proofErr w:type="gramEnd"/>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607E6E0E" w14:textId="77777777" w:rsidR="00DA3F33" w:rsidRDefault="00DA3F33" w:rsidP="00DA3F33">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6D50EEEB" w14:textId="77777777" w:rsidR="00DA3F33" w:rsidRDefault="00DA3F33" w:rsidP="00DA3F33">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54EA936C" w14:textId="63D067E4" w:rsidR="00DA3F33" w:rsidRDefault="00DA3F33" w:rsidP="00DA3F33">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ins w:id="7" w:author="Pranav Jha" w:date="2022-02-02T22:55:00Z">
        <w:r w:rsidR="00775E73">
          <w:rPr>
            <w:lang w:eastAsia="zh-CN"/>
          </w:rPr>
          <w:t xml:space="preserve"> </w:t>
        </w:r>
        <w:r w:rsidR="00775E73" w:rsidRPr="00775E73">
          <w:rPr>
            <w:lang w:eastAsia="zh-CN"/>
          </w:rPr>
          <w:t>A 5G satellite access network supporting multicast/broadcast may include either a 3GPP satellite NG-RAN or a non-3GPP satellite access network, or both.</w:t>
        </w:r>
      </w:ins>
    </w:p>
    <w:p w14:paraId="46267F5C" w14:textId="77777777" w:rsidR="00DA3F33" w:rsidRDefault="00DA3F33" w:rsidP="00DA3F33">
      <w:pPr>
        <w:rPr>
          <w:lang w:eastAsia="zh-CN"/>
        </w:rPr>
      </w:pPr>
      <w:r>
        <w:rPr>
          <w:lang w:eastAsia="zh-CN"/>
        </w:rPr>
        <w:t>The 5G system shall be able to setup or modify a broadcast/multicast service area within [1s].</w:t>
      </w:r>
    </w:p>
    <w:p w14:paraId="4DF0C031" w14:textId="77777777" w:rsidR="00DA3F33" w:rsidRDefault="00DA3F33" w:rsidP="00DA3F33">
      <w:pPr>
        <w:pStyle w:val="NO"/>
        <w:rPr>
          <w:lang w:eastAsia="zh-CN"/>
        </w:rPr>
      </w:pPr>
      <w:r>
        <w:rPr>
          <w:lang w:eastAsia="zh-CN"/>
        </w:rPr>
        <w:t>NOTE 2: For MCPTT related KPIs see 3GPP TS 22.179 [30], clause 6.15.</w:t>
      </w:r>
    </w:p>
    <w:p w14:paraId="2809F47D" w14:textId="77777777" w:rsidR="00DA3F33" w:rsidRDefault="00DA3F33" w:rsidP="00DA3F33">
      <w:pPr>
        <w:rPr>
          <w:lang w:eastAsia="zh-CN"/>
        </w:rPr>
      </w:pPr>
      <w:r>
        <w:rPr>
          <w:lang w:eastAsia="zh-CN"/>
        </w:rPr>
        <w:t>The 5G system shall be able to apply QoS, priority and pre-emption to a broadcast/multicast service area.</w:t>
      </w:r>
    </w:p>
    <w:p w14:paraId="20F52D56" w14:textId="77777777" w:rsidR="00DA3F33" w:rsidRDefault="00DA3F33" w:rsidP="00DA3F33">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78D9127B" w14:textId="77777777" w:rsidR="00DA3F33" w:rsidRDefault="00DA3F33" w:rsidP="00DA3F33">
      <w:pPr>
        <w:pStyle w:val="NO"/>
        <w:rPr>
          <w:lang w:eastAsia="zh-CN"/>
        </w:rPr>
      </w:pPr>
      <w:r>
        <w:rPr>
          <w:lang w:eastAsia="zh-CN"/>
        </w:rPr>
        <w:t xml:space="preserve">NOTE 3: In this context user perception refers to a difference in delay of typically less than 20 </w:t>
      </w:r>
      <w:proofErr w:type="spellStart"/>
      <w:r>
        <w:rPr>
          <w:lang w:eastAsia="zh-CN"/>
        </w:rPr>
        <w:t>ms</w:t>
      </w:r>
      <w:proofErr w:type="spellEnd"/>
      <w:r>
        <w:rPr>
          <w:lang w:eastAsia="zh-CN"/>
        </w:rPr>
        <w:t>.</w:t>
      </w:r>
    </w:p>
    <w:p w14:paraId="3AA6FB82" w14:textId="77777777" w:rsidR="00DA3F33" w:rsidRDefault="00DA3F33" w:rsidP="00DA3F33">
      <w:pPr>
        <w:rPr>
          <w:lang w:eastAsia="zh-CN"/>
        </w:rPr>
      </w:pPr>
      <w:r>
        <w:rPr>
          <w:lang w:eastAsia="zh-CN"/>
        </w:rPr>
        <w:t>The 5G system shall support a mechanism to inform a media source of relevant changes in conditions in the system (</w:t>
      </w:r>
      <w:proofErr w:type="gramStart"/>
      <w:r>
        <w:rPr>
          <w:lang w:eastAsia="zh-CN"/>
        </w:rPr>
        <w:t>e.g.</w:t>
      </w:r>
      <w:proofErr w:type="gramEnd"/>
      <w:r>
        <w:rPr>
          <w:lang w:eastAsia="zh-CN"/>
        </w:rPr>
        <w:t xml:space="preserve"> capacity, failures).</w:t>
      </w:r>
    </w:p>
    <w:p w14:paraId="330B89C3" w14:textId="77777777" w:rsidR="00DA3F33" w:rsidRDefault="00DA3F33" w:rsidP="00DA3F33">
      <w:pPr>
        <w:rPr>
          <w:lang w:eastAsia="zh-CN"/>
        </w:rPr>
      </w:pPr>
      <w:r>
        <w:rPr>
          <w:lang w:eastAsia="zh-CN"/>
        </w:rPr>
        <w:t>The 5G system shall provide means for a media source to provide QoS requirement requests to the broadcast/multicast service.</w:t>
      </w:r>
    </w:p>
    <w:p w14:paraId="5CB0C804" w14:textId="77777777" w:rsidR="00DA3F33" w:rsidRDefault="00DA3F33" w:rsidP="00DA3F33">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04F63AEA" w14:textId="77777777" w:rsidR="00DA3F33" w:rsidRDefault="00DA3F33" w:rsidP="00DA3F33">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753EE757" w14:textId="77777777" w:rsidR="00DA3F33" w:rsidRPr="00861C0B" w:rsidRDefault="00DA3F33" w:rsidP="00DA3F33">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093DE7A0" w14:textId="77777777" w:rsidR="00DA3F33" w:rsidRPr="00FF3908" w:rsidRDefault="00DA3F33" w:rsidP="00DA3F33">
      <w:pPr>
        <w:rPr>
          <w:lang w:eastAsia="zh-CN"/>
        </w:rPr>
      </w:pPr>
      <w:r w:rsidRPr="00D556EC">
        <w:rPr>
          <w:lang w:eastAsia="zh-CN"/>
        </w:rPr>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26EB91B6" w14:textId="77777777" w:rsidR="00DA3F33" w:rsidRDefault="00DA3F33" w:rsidP="00DA3F33">
      <w:pPr>
        <w:rPr>
          <w:lang w:eastAsia="zh-CN"/>
        </w:rPr>
      </w:pPr>
      <w:r w:rsidRPr="00FF2D98">
        <w:rPr>
          <w:lang w:eastAsia="zh-CN"/>
        </w:rPr>
        <w:lastRenderedPageBreak/>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641A984" w14:textId="77777777" w:rsidR="00DA3F33" w:rsidRDefault="00DA3F33" w:rsidP="00DA3F33">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4D061A53" w14:textId="77777777" w:rsidR="00BA3A21" w:rsidRPr="0093004C" w:rsidRDefault="00BA3A21" w:rsidP="008C47BE"/>
    <w:sectPr w:rsidR="00BA3A21"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6C5BC" w14:textId="77777777" w:rsidR="002C5BAC" w:rsidRDefault="002C5BAC">
      <w:r>
        <w:separator/>
      </w:r>
    </w:p>
  </w:endnote>
  <w:endnote w:type="continuationSeparator" w:id="0">
    <w:p w14:paraId="30EFFF1A" w14:textId="77777777" w:rsidR="002C5BAC" w:rsidRDefault="002C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F305C" w14:textId="77777777" w:rsidR="002C5BAC" w:rsidRDefault="002C5BAC">
      <w:r>
        <w:separator/>
      </w:r>
    </w:p>
  </w:footnote>
  <w:footnote w:type="continuationSeparator" w:id="0">
    <w:p w14:paraId="7FA3F394" w14:textId="77777777" w:rsidR="002C5BAC" w:rsidRDefault="002C5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8D4"/>
    <w:rsid w:val="00411D52"/>
    <w:rsid w:val="00412CCA"/>
    <w:rsid w:val="00415491"/>
    <w:rsid w:val="00415B68"/>
    <w:rsid w:val="00417110"/>
    <w:rsid w:val="00420182"/>
    <w:rsid w:val="004211DC"/>
    <w:rsid w:val="00423334"/>
    <w:rsid w:val="00430B71"/>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519D"/>
    <w:rsid w:val="007D5223"/>
    <w:rsid w:val="007D6A0C"/>
    <w:rsid w:val="007D7B81"/>
    <w:rsid w:val="007E20B3"/>
    <w:rsid w:val="007E30D9"/>
    <w:rsid w:val="007E30DF"/>
    <w:rsid w:val="007E7460"/>
    <w:rsid w:val="007F0F4A"/>
    <w:rsid w:val="007F168B"/>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499F"/>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469"/>
    <w:rsid w:val="00FE08F1"/>
    <w:rsid w:val="00FE0B91"/>
    <w:rsid w:val="00FE1E0A"/>
    <w:rsid w:val="00FE33D7"/>
    <w:rsid w:val="00FE4CC1"/>
    <w:rsid w:val="00FE71FD"/>
    <w:rsid w:val="00FE7681"/>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520931"/>
    <w:rPr>
      <w:rFonts w:eastAsiaTheme="minorEastAsia"/>
      <w:b/>
      <w:bCs/>
      <w:lang w:val="en-GB"/>
    </w:rPr>
  </w:style>
  <w:style w:type="character" w:customStyle="1" w:styleId="CommentSubjectChar">
    <w:name w:val="Comment Subject Char"/>
    <w:basedOn w:val="CommentTextChar"/>
    <w:link w:val="CommentSubject"/>
    <w:semiHidden/>
    <w:rsid w:val="00520931"/>
    <w:rPr>
      <w:rFonts w:eastAsia="Times New Roman"/>
      <w:b/>
      <w:bCs/>
      <w:lang w:val="x-none" w:eastAsia="en-US"/>
    </w:rPr>
  </w:style>
  <w:style w:type="character" w:styleId="FollowedHyperlink">
    <w:name w:val="FollowedHyperlink"/>
    <w:basedOn w:val="DefaultParagraphFon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Pranav Jha</cp:lastModifiedBy>
  <cp:revision>11</cp:revision>
  <cp:lastPrinted>2019-02-25T14:05:00Z</cp:lastPrinted>
  <dcterms:created xsi:type="dcterms:W3CDTF">2022-02-08T16:31:00Z</dcterms:created>
  <dcterms:modified xsi:type="dcterms:W3CDTF">2022-02-09T10:37:00Z</dcterms:modified>
</cp:coreProperties>
</file>