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8F45DF" w14:textId="262A8A3F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F61A19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62BF7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1578607E" w14:textId="207DC357" w:rsidR="00E66326" w:rsidRPr="000D6532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F61A19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F61A19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61A1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&lt;title must reflect document content&gt;</w:t>
      </w:r>
    </w:p>
    <w:p w14:paraId="139BB5A7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</w:p>
    <w:p w14:paraId="57949212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&lt;company name&gt;</w:t>
      </w:r>
    </w:p>
    <w:p w14:paraId="79B4A489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 xml:space="preserve">&lt;name and email address&gt;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77777777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397D09B0" w14:textId="77777777" w:rsidR="00E66326" w:rsidRPr="000D6532" w:rsidRDefault="00E66326" w:rsidP="00E66326"/>
    <w:p w14:paraId="75B41E53" w14:textId="1D50355D" w:rsidR="00E66326" w:rsidRPr="000D6532" w:rsidRDefault="00D06624" w:rsidP="00D06624">
      <w:pPr>
        <w:pStyle w:val="Heading1"/>
      </w:pPr>
      <w:r>
        <w:t>X</w:t>
      </w:r>
      <w:r w:rsidR="00E66326" w:rsidRPr="000D6532">
        <w:tab/>
      </w:r>
      <w:r>
        <w:t>Consolidated Potential Requirements</w:t>
      </w:r>
    </w:p>
    <w:p w14:paraId="19FC3C48" w14:textId="289B0823" w:rsidR="00E66326" w:rsidRPr="000D6532" w:rsidRDefault="00E66326" w:rsidP="00D06624">
      <w:pPr>
        <w:pStyle w:val="Heading2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D6532">
        <w:t>x.1</w:t>
      </w:r>
      <w:r w:rsidRPr="000D6532">
        <w:tab/>
      </w:r>
      <w:r w:rsidR="00D06624">
        <w:t>[name of CPR subclause#1]</w:t>
      </w:r>
    </w:p>
    <w:p w14:paraId="753B5879" w14:textId="76CB653C" w:rsidR="00A27EC1" w:rsidRPr="000D6532" w:rsidRDefault="00A27EC1" w:rsidP="00A27EC1">
      <w:pPr>
        <w:rPr>
          <w:rFonts w:eastAsia="Calibri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5BD41389" w14:textId="759937E7" w:rsidR="00D06624" w:rsidRDefault="00D06624" w:rsidP="00D06624">
      <w:pPr>
        <w:pStyle w:val="TH"/>
        <w:rPr>
          <w:lang w:eastAsia="ko-KR"/>
        </w:rPr>
      </w:pPr>
      <w:r>
        <w:t>Table x.1</w:t>
      </w:r>
      <w:r w:rsidRPr="004F7325">
        <w:rPr>
          <w:rFonts w:eastAsia="DengXian"/>
        </w:rPr>
        <w:t xml:space="preserve">-1 </w:t>
      </w:r>
      <w:r>
        <w:t xml:space="preserve">– </w:t>
      </w:r>
      <w:r w:rsidR="00A27EC1" w:rsidRPr="00A27EC1">
        <w:t>[name of CPR subclause#1]</w:t>
      </w:r>
      <w:r w:rsidR="00A27EC1">
        <w:t xml:space="preserve"> </w:t>
      </w:r>
      <w:r>
        <w:t>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61A19" w:rsidRPr="00457CAE" w14:paraId="7089EEA2" w14:textId="77777777" w:rsidTr="00567CAA">
        <w:trPr>
          <w:cantSplit/>
          <w:tblHeader/>
        </w:trPr>
        <w:tc>
          <w:tcPr>
            <w:tcW w:w="1134" w:type="dxa"/>
          </w:tcPr>
          <w:p w14:paraId="145872FB" w14:textId="0B3F31DB" w:rsidR="00F61A19" w:rsidRPr="00457CAE" w:rsidRDefault="00F61A19" w:rsidP="00F61A19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4AE274CB" w14:textId="4FF3D3D4" w:rsidR="00F61A19" w:rsidRPr="00457CAE" w:rsidRDefault="00F61A19" w:rsidP="00F61A19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4F2EDA7" w14:textId="2E03D6CA" w:rsidR="00F61A19" w:rsidRDefault="00F61A19" w:rsidP="00F61A19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CA77D97" w14:textId="50D70BF7" w:rsidR="00F61A19" w:rsidRDefault="00F61A19" w:rsidP="00F61A19">
            <w:pPr>
              <w:pStyle w:val="TAH"/>
            </w:pPr>
            <w:r>
              <w:t>Comment</w:t>
            </w:r>
          </w:p>
        </w:tc>
      </w:tr>
      <w:tr w:rsidR="00F61A19" w:rsidRPr="00457CAE" w14:paraId="07BC329A" w14:textId="77777777" w:rsidTr="00567CAA">
        <w:trPr>
          <w:cantSplit/>
        </w:trPr>
        <w:tc>
          <w:tcPr>
            <w:tcW w:w="1134" w:type="dxa"/>
          </w:tcPr>
          <w:p w14:paraId="7694A287" w14:textId="32A8BDFE" w:rsidR="00F61A19" w:rsidRPr="00FE04D6" w:rsidRDefault="00F61A19" w:rsidP="00F61A19">
            <w:pPr>
              <w:pStyle w:val="TAC"/>
            </w:pPr>
            <w:r>
              <w:t>CPR x.1-1</w:t>
            </w:r>
          </w:p>
        </w:tc>
        <w:tc>
          <w:tcPr>
            <w:tcW w:w="4536" w:type="dxa"/>
            <w:shd w:val="clear" w:color="auto" w:fill="auto"/>
          </w:tcPr>
          <w:p w14:paraId="1646C585" w14:textId="70E93608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06FFD495" w14:textId="6453E0D1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34143EDB" w14:textId="56940139" w:rsidR="00F61A19" w:rsidRPr="00E07300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8A0BDAD" w14:textId="77777777" w:rsidTr="00567CAA">
        <w:trPr>
          <w:cantSplit/>
        </w:trPr>
        <w:tc>
          <w:tcPr>
            <w:tcW w:w="1134" w:type="dxa"/>
          </w:tcPr>
          <w:p w14:paraId="59EDE5A8" w14:textId="7D1E084A" w:rsidR="00F61A19" w:rsidRPr="00FE04D6" w:rsidRDefault="00F61A19" w:rsidP="00F61A19">
            <w:pPr>
              <w:pStyle w:val="TAC"/>
            </w:pPr>
            <w:r>
              <w:t>CPR x.1-2</w:t>
            </w:r>
          </w:p>
        </w:tc>
        <w:tc>
          <w:tcPr>
            <w:tcW w:w="4536" w:type="dxa"/>
            <w:shd w:val="clear" w:color="auto" w:fill="auto"/>
          </w:tcPr>
          <w:p w14:paraId="02A622E1" w14:textId="3DCAD23C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33D8F006" w14:textId="00E49F2D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proofErr w:type="spellStart"/>
            <w:r>
              <w:t>yyy</w:t>
            </w:r>
            <w:proofErr w:type="spellEnd"/>
          </w:p>
        </w:tc>
        <w:tc>
          <w:tcPr>
            <w:tcW w:w="2268" w:type="dxa"/>
          </w:tcPr>
          <w:p w14:paraId="3A94C6F0" w14:textId="1F8B08AF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718C703" w14:textId="77777777" w:rsidTr="00567CAA">
        <w:trPr>
          <w:cantSplit/>
        </w:trPr>
        <w:tc>
          <w:tcPr>
            <w:tcW w:w="1134" w:type="dxa"/>
          </w:tcPr>
          <w:p w14:paraId="49999A8C" w14:textId="49598E86" w:rsidR="00F61A19" w:rsidRPr="00FE04D6" w:rsidRDefault="00F61A19" w:rsidP="00F61A19">
            <w:pPr>
              <w:pStyle w:val="TAC"/>
            </w:pPr>
            <w:r>
              <w:t>CPR x.1-3</w:t>
            </w:r>
          </w:p>
        </w:tc>
        <w:tc>
          <w:tcPr>
            <w:tcW w:w="4536" w:type="dxa"/>
            <w:shd w:val="clear" w:color="auto" w:fill="auto"/>
          </w:tcPr>
          <w:p w14:paraId="132BF0CC" w14:textId="1BC1ED76" w:rsidR="00F61A19" w:rsidRDefault="00F61A19" w:rsidP="00F61A19">
            <w:pPr>
              <w:pStyle w:val="TAL"/>
              <w:jc w:val="center"/>
            </w:pPr>
            <w:r>
              <w:t>&lt;</w:t>
            </w:r>
            <w:r w:rsidR="00EC1D5A">
              <w:t>add/delete lines as needed</w:t>
            </w:r>
            <w:r>
              <w:t>&gt;</w:t>
            </w:r>
          </w:p>
        </w:tc>
        <w:tc>
          <w:tcPr>
            <w:tcW w:w="1701" w:type="dxa"/>
          </w:tcPr>
          <w:p w14:paraId="691655B8" w14:textId="2EDE286F" w:rsidR="00F61A19" w:rsidRDefault="00EC1D5A" w:rsidP="00F61A19">
            <w:pPr>
              <w:pStyle w:val="TAL"/>
              <w:jc w:val="center"/>
            </w:pPr>
            <w:r>
              <w:t xml:space="preserve">&lt;zero, one or several </w:t>
            </w:r>
            <w:r w:rsidR="00F61A19"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17C18BB1" w14:textId="247CF6D7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505DD2FF" w14:textId="77777777" w:rsidR="00F2431B" w:rsidRDefault="00F2431B" w:rsidP="002B6DF0"/>
    <w:p w14:paraId="5AE1E1AC" w14:textId="562B2601" w:rsidR="00A27EC1" w:rsidRPr="000D6532" w:rsidRDefault="00A27EC1" w:rsidP="00A27EC1">
      <w:pPr>
        <w:pStyle w:val="Heading2"/>
      </w:pPr>
      <w:r w:rsidRPr="000D6532">
        <w:t>x.</w:t>
      </w:r>
      <w:r>
        <w:t>2</w:t>
      </w:r>
      <w:r w:rsidRPr="000D6532">
        <w:tab/>
      </w:r>
      <w:r>
        <w:t>[name of CPR subclause#2]</w:t>
      </w:r>
    </w:p>
    <w:p w14:paraId="1AB700A9" w14:textId="77777777" w:rsidR="00EC1D5A" w:rsidRPr="000D6532" w:rsidRDefault="00EC1D5A" w:rsidP="00EC1D5A">
      <w:pPr>
        <w:rPr>
          <w:rFonts w:eastAsia="Calibri"/>
        </w:rPr>
      </w:pPr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79A115B4" w14:textId="25ADD57A" w:rsidR="00EC1D5A" w:rsidRDefault="00EC1D5A" w:rsidP="00EC1D5A">
      <w:pPr>
        <w:pStyle w:val="TH"/>
        <w:rPr>
          <w:lang w:eastAsia="ko-KR"/>
        </w:rPr>
      </w:pPr>
      <w:r>
        <w:t>Table x.2</w:t>
      </w:r>
      <w:r w:rsidRPr="004F7325">
        <w:rPr>
          <w:rFonts w:eastAsia="DengXian"/>
        </w:rPr>
        <w:t xml:space="preserve">-1 </w:t>
      </w:r>
      <w:r>
        <w:t xml:space="preserve">– </w:t>
      </w:r>
      <w:r w:rsidRPr="00A27EC1">
        <w:t>[name of CPR subclause#</w:t>
      </w:r>
      <w:r>
        <w:t>2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C1D5A" w:rsidRPr="00457CAE" w14:paraId="022A94AD" w14:textId="77777777" w:rsidTr="003A7382">
        <w:trPr>
          <w:cantSplit/>
          <w:tblHeader/>
        </w:trPr>
        <w:tc>
          <w:tcPr>
            <w:tcW w:w="1134" w:type="dxa"/>
          </w:tcPr>
          <w:p w14:paraId="33CA9114" w14:textId="77777777" w:rsidR="00EC1D5A" w:rsidRPr="00457CAE" w:rsidRDefault="00EC1D5A" w:rsidP="003A738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D2C7B50" w14:textId="77777777" w:rsidR="00EC1D5A" w:rsidRPr="00457CAE" w:rsidRDefault="00EC1D5A" w:rsidP="003A738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E839E1B" w14:textId="77777777" w:rsidR="00EC1D5A" w:rsidRDefault="00EC1D5A" w:rsidP="003A738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A5536F9" w14:textId="77777777" w:rsidR="00EC1D5A" w:rsidRDefault="00EC1D5A" w:rsidP="003A7382">
            <w:pPr>
              <w:pStyle w:val="TAH"/>
            </w:pPr>
            <w:r>
              <w:t>Comment</w:t>
            </w:r>
          </w:p>
        </w:tc>
      </w:tr>
      <w:tr w:rsidR="00EC1D5A" w:rsidRPr="00457CAE" w14:paraId="1CEE1D43" w14:textId="77777777" w:rsidTr="003A7382">
        <w:trPr>
          <w:cantSplit/>
        </w:trPr>
        <w:tc>
          <w:tcPr>
            <w:tcW w:w="1134" w:type="dxa"/>
          </w:tcPr>
          <w:p w14:paraId="36965663" w14:textId="6A2EF0AC" w:rsidR="00EC1D5A" w:rsidRPr="00FE04D6" w:rsidRDefault="00EC1D5A" w:rsidP="003A7382">
            <w:pPr>
              <w:pStyle w:val="TAC"/>
            </w:pPr>
            <w:r>
              <w:t>CPR x.2-1</w:t>
            </w:r>
          </w:p>
        </w:tc>
        <w:tc>
          <w:tcPr>
            <w:tcW w:w="4536" w:type="dxa"/>
            <w:shd w:val="clear" w:color="auto" w:fill="auto"/>
          </w:tcPr>
          <w:p w14:paraId="407CEDE2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13BEC062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17E73BCE" w14:textId="77777777" w:rsidR="00EC1D5A" w:rsidRPr="00E07300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7C991BE5" w14:textId="77777777" w:rsidTr="003A7382">
        <w:trPr>
          <w:cantSplit/>
        </w:trPr>
        <w:tc>
          <w:tcPr>
            <w:tcW w:w="1134" w:type="dxa"/>
          </w:tcPr>
          <w:p w14:paraId="75E55B7E" w14:textId="4C92334E" w:rsidR="00EC1D5A" w:rsidRPr="00FE04D6" w:rsidRDefault="00EC1D5A" w:rsidP="003A7382">
            <w:pPr>
              <w:pStyle w:val="TAC"/>
            </w:pPr>
            <w:r>
              <w:t>CPR x.2-2</w:t>
            </w:r>
          </w:p>
        </w:tc>
        <w:tc>
          <w:tcPr>
            <w:tcW w:w="4536" w:type="dxa"/>
            <w:shd w:val="clear" w:color="auto" w:fill="auto"/>
          </w:tcPr>
          <w:p w14:paraId="7AF3EDE7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7AFA9DF1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proofErr w:type="spellStart"/>
            <w:r>
              <w:t>yyy</w:t>
            </w:r>
            <w:proofErr w:type="spellEnd"/>
          </w:p>
        </w:tc>
        <w:tc>
          <w:tcPr>
            <w:tcW w:w="2268" w:type="dxa"/>
          </w:tcPr>
          <w:p w14:paraId="7B8A1D75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1E5903EC" w14:textId="77777777" w:rsidTr="003A7382">
        <w:trPr>
          <w:cantSplit/>
        </w:trPr>
        <w:tc>
          <w:tcPr>
            <w:tcW w:w="1134" w:type="dxa"/>
          </w:tcPr>
          <w:p w14:paraId="18D00CEA" w14:textId="30D41513" w:rsidR="00EC1D5A" w:rsidRPr="00FE04D6" w:rsidRDefault="00EC1D5A" w:rsidP="003A7382">
            <w:pPr>
              <w:pStyle w:val="TAC"/>
            </w:pPr>
            <w:r>
              <w:t>CPR x.2-3</w:t>
            </w:r>
          </w:p>
        </w:tc>
        <w:tc>
          <w:tcPr>
            <w:tcW w:w="4536" w:type="dxa"/>
            <w:shd w:val="clear" w:color="auto" w:fill="auto"/>
          </w:tcPr>
          <w:p w14:paraId="008C3611" w14:textId="77777777" w:rsidR="00EC1D5A" w:rsidRDefault="00EC1D5A" w:rsidP="003A7382">
            <w:pPr>
              <w:pStyle w:val="TAL"/>
              <w:jc w:val="center"/>
            </w:pPr>
            <w:r>
              <w:t>&lt;add/delete lines as needed&gt;</w:t>
            </w:r>
          </w:p>
        </w:tc>
        <w:tc>
          <w:tcPr>
            <w:tcW w:w="1701" w:type="dxa"/>
          </w:tcPr>
          <w:p w14:paraId="1E02E17A" w14:textId="77777777" w:rsidR="00EC1D5A" w:rsidRDefault="00EC1D5A" w:rsidP="003A7382">
            <w:pPr>
              <w:pStyle w:val="TAL"/>
              <w:jc w:val="center"/>
            </w:pPr>
            <w:r>
              <w:t xml:space="preserve">&lt;zero, one or several </w:t>
            </w:r>
            <w:r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6F90BABE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6C4C177A" w14:textId="1200B8E9" w:rsidR="004E5329" w:rsidRDefault="004E5329" w:rsidP="00EC1D5A">
      <w:pPr>
        <w:rPr>
          <w:rFonts w:eastAsia="Calibri"/>
        </w:rPr>
      </w:pPr>
    </w:p>
    <w:sectPr w:rsidR="004E532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A67F8"/>
    <w:rsid w:val="000C47C3"/>
    <w:rsid w:val="000D58AB"/>
    <w:rsid w:val="00133525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30CE3"/>
    <w:rsid w:val="002347A2"/>
    <w:rsid w:val="002577A9"/>
    <w:rsid w:val="002675F0"/>
    <w:rsid w:val="002760EE"/>
    <w:rsid w:val="002B6339"/>
    <w:rsid w:val="002B6DF0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C5962"/>
    <w:rsid w:val="004D3578"/>
    <w:rsid w:val="004E213A"/>
    <w:rsid w:val="004E5329"/>
    <w:rsid w:val="004F0988"/>
    <w:rsid w:val="004F3340"/>
    <w:rsid w:val="0053388B"/>
    <w:rsid w:val="00535773"/>
    <w:rsid w:val="00543E6C"/>
    <w:rsid w:val="00565087"/>
    <w:rsid w:val="00567CAA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62BF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27EC1"/>
    <w:rsid w:val="00A53724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4F9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6624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5EA7"/>
    <w:rsid w:val="00EC1D5A"/>
    <w:rsid w:val="00EC4A25"/>
    <w:rsid w:val="00EF608C"/>
    <w:rsid w:val="00F025A2"/>
    <w:rsid w:val="00F04712"/>
    <w:rsid w:val="00F13360"/>
    <w:rsid w:val="00F22EC7"/>
    <w:rsid w:val="00F2431B"/>
    <w:rsid w:val="00F325C8"/>
    <w:rsid w:val="00F61A19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6332</cp:lastModifiedBy>
  <cp:revision>2</cp:revision>
  <cp:lastPrinted>2019-02-25T14:05:00Z</cp:lastPrinted>
  <dcterms:created xsi:type="dcterms:W3CDTF">2021-10-18T06:24:00Z</dcterms:created>
  <dcterms:modified xsi:type="dcterms:W3CDTF">2021-10-18T06:24:00Z</dcterms:modified>
</cp:coreProperties>
</file>