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BFDD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E0972">
        <w:rPr>
          <w:b/>
          <w:i/>
          <w:noProof/>
          <w:sz w:val="28"/>
        </w:rPr>
        <w:t>4126</w:t>
      </w:r>
      <w:r w:rsidR="00E57879">
        <w:rPr>
          <w:b/>
          <w:i/>
          <w:noProof/>
          <w:sz w:val="28"/>
        </w:rPr>
        <w:t>R2</w:t>
      </w:r>
      <w:bookmarkStart w:id="0" w:name="_GoBack"/>
      <w:bookmarkEnd w:id="0"/>
    </w:p>
    <w:p w14:paraId="6C0AFDA5" w14:textId="23597FAE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E57879" w:rsidRPr="00255436">
        <w:rPr>
          <w:rFonts w:ascii="Arial" w:hAnsi="Arial" w:cs="Arial"/>
          <w:i/>
        </w:rPr>
        <w:t>S1-</w:t>
      </w:r>
      <w:r w:rsidR="00E57879">
        <w:rPr>
          <w:rFonts w:ascii="Arial" w:hAnsi="Arial" w:cs="Arial"/>
          <w:i/>
        </w:rPr>
        <w:t>214126</w:t>
      </w:r>
      <w:r w:rsidR="00E57879">
        <w:rPr>
          <w:rFonts w:ascii="Arial" w:hAnsi="Arial" w:cs="Arial"/>
          <w:i/>
        </w:rPr>
        <w:t xml:space="preserve">R1, </w:t>
      </w:r>
      <w:r w:rsidR="00F37385" w:rsidRPr="00255436">
        <w:rPr>
          <w:rFonts w:ascii="Arial" w:hAnsi="Arial" w:cs="Arial"/>
          <w:i/>
        </w:rPr>
        <w:t>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A63B76">
        <w:rPr>
          <w:rFonts w:ascii="Arial" w:hAnsi="Arial" w:cs="Arial"/>
          <w:i/>
        </w:rPr>
        <w:t>4126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7568B0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642F9" w:rsidR="001E41F3" w:rsidRPr="00410371" w:rsidRDefault="000A23E7" w:rsidP="00396F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A3748F">
              <w:rPr>
                <w:b/>
                <w:noProof/>
                <w:sz w:val="28"/>
              </w:rPr>
              <w:t>00</w:t>
            </w:r>
            <w:r w:rsidR="00396FD4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EE5B3" w:rsidR="001E41F3" w:rsidRPr="00410371" w:rsidRDefault="007568B0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131">
                <w:rPr>
                  <w:b/>
                  <w:noProof/>
                  <w:sz w:val="28"/>
                </w:rPr>
                <w:t>18</w:t>
              </w:r>
              <w:r w:rsidR="0035785B">
                <w:rPr>
                  <w:b/>
                  <w:noProof/>
                  <w:sz w:val="28"/>
                </w:rPr>
                <w:t>.</w:t>
              </w:r>
              <w:r w:rsidR="00282131">
                <w:rPr>
                  <w:b/>
                  <w:noProof/>
                  <w:sz w:val="28"/>
                </w:rPr>
                <w:t>0</w:t>
              </w:r>
              <w:r w:rsidR="003578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F65A7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  <w:r w:rsidR="00C716C7">
              <w:t xml:space="preserve"> (Rel-18 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9204D" w:rsidR="001E41F3" w:rsidRDefault="00A63B76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86B0C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16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40483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DE84F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60CEA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BE54B" w14:textId="77777777" w:rsidR="000A23E7" w:rsidRDefault="000A23E7">
      <w:r>
        <w:separator/>
      </w:r>
    </w:p>
  </w:endnote>
  <w:endnote w:type="continuationSeparator" w:id="0">
    <w:p w14:paraId="64D0BFF9" w14:textId="77777777" w:rsidR="000A23E7" w:rsidRDefault="000A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5E6E9" w14:textId="77777777" w:rsidR="000A23E7" w:rsidRDefault="000A23E7">
      <w:r>
        <w:separator/>
      </w:r>
    </w:p>
  </w:footnote>
  <w:footnote w:type="continuationSeparator" w:id="0">
    <w:p w14:paraId="499C657C" w14:textId="77777777" w:rsidR="000A23E7" w:rsidRDefault="000A2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707DB"/>
    <w:rsid w:val="00071203"/>
    <w:rsid w:val="000960F0"/>
    <w:rsid w:val="000A23E7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96FD4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568B0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E0972"/>
    <w:rsid w:val="007F7259"/>
    <w:rsid w:val="008040A8"/>
    <w:rsid w:val="008279FA"/>
    <w:rsid w:val="00844809"/>
    <w:rsid w:val="008626E7"/>
    <w:rsid w:val="00870EE7"/>
    <w:rsid w:val="008863B9"/>
    <w:rsid w:val="00892482"/>
    <w:rsid w:val="00895662"/>
    <w:rsid w:val="008A373A"/>
    <w:rsid w:val="008A45A6"/>
    <w:rsid w:val="008D3AEF"/>
    <w:rsid w:val="008F3789"/>
    <w:rsid w:val="008F5643"/>
    <w:rsid w:val="008F686C"/>
    <w:rsid w:val="009135DB"/>
    <w:rsid w:val="009148DE"/>
    <w:rsid w:val="00926A9C"/>
    <w:rsid w:val="00941E30"/>
    <w:rsid w:val="009465F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3FAA"/>
    <w:rsid w:val="009F734F"/>
    <w:rsid w:val="00A246B6"/>
    <w:rsid w:val="00A25AB7"/>
    <w:rsid w:val="00A3748F"/>
    <w:rsid w:val="00A47E70"/>
    <w:rsid w:val="00A50CF0"/>
    <w:rsid w:val="00A63B76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D279D"/>
    <w:rsid w:val="00BD6BB8"/>
    <w:rsid w:val="00C406EE"/>
    <w:rsid w:val="00C66BA2"/>
    <w:rsid w:val="00C716C7"/>
    <w:rsid w:val="00C86097"/>
    <w:rsid w:val="00C95985"/>
    <w:rsid w:val="00CA3545"/>
    <w:rsid w:val="00CA5B9F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B0AEF"/>
    <w:rsid w:val="00DD2696"/>
    <w:rsid w:val="00DE2475"/>
    <w:rsid w:val="00DE34CF"/>
    <w:rsid w:val="00E0077C"/>
    <w:rsid w:val="00E13F3D"/>
    <w:rsid w:val="00E34898"/>
    <w:rsid w:val="00E57879"/>
    <w:rsid w:val="00E756F4"/>
    <w:rsid w:val="00E97053"/>
    <w:rsid w:val="00EB09B7"/>
    <w:rsid w:val="00EB13CE"/>
    <w:rsid w:val="00EE7D7C"/>
    <w:rsid w:val="00F01BBD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AD8D-5B8C-4972-9119-42F4F144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2021-11-12T14:03:00Z</dcterms:created>
  <dcterms:modified xsi:type="dcterms:W3CDTF">2021-11-12T14:03:00Z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