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03235" w14:textId="77777777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S1-21xxxx</w:t>
      </w:r>
    </w:p>
    <w:p w14:paraId="7A83032D" w14:textId="77777777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77777777" w:rsidR="001C1613" w:rsidRPr="00410371" w:rsidRDefault="001C1613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7777777" w:rsidR="001C1613" w:rsidRPr="00410371" w:rsidRDefault="001C1613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&lt;Source_if_TSG&gt;</w:t>
              </w:r>
            </w:fldSimple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7777777" w:rsidR="001C1613" w:rsidRDefault="001C1613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0A920" w14:textId="6FD2298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E2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A76982A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E22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2047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Apple_r4</cp:lastModifiedBy>
  <cp:revision>4</cp:revision>
  <cp:lastPrinted>2019-02-25T14:05:00Z</cp:lastPrinted>
  <dcterms:created xsi:type="dcterms:W3CDTF">2021-08-11T08:59:00Z</dcterms:created>
  <dcterms:modified xsi:type="dcterms:W3CDTF">2021-08-11T09:00:00Z</dcterms:modified>
</cp:coreProperties>
</file>