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024A21DA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94bis-e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21</w:t>
      </w:r>
      <w:r w:rsidR="00F5774F" w:rsidRPr="006C2E80">
        <w:rPr>
          <w:sz w:val="24"/>
          <w:szCs w:val="24"/>
        </w:rPr>
        <w:t>xxxx</w:t>
      </w:r>
    </w:p>
    <w:p w14:paraId="55CF78DE" w14:textId="172864F7" w:rsidR="006A45BA" w:rsidRDefault="00824CC6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4-12 July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C72BD" w14:textId="77777777" w:rsidR="00FD6800" w:rsidRDefault="00FD6800">
      <w:r>
        <w:separator/>
      </w:r>
    </w:p>
  </w:endnote>
  <w:endnote w:type="continuationSeparator" w:id="0">
    <w:p w14:paraId="02A54326" w14:textId="77777777" w:rsidR="00FD6800" w:rsidRDefault="00FD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1AC75" w14:textId="77777777" w:rsidR="00FD6800" w:rsidRDefault="00FD6800">
      <w:r>
        <w:separator/>
      </w:r>
    </w:p>
  </w:footnote>
  <w:footnote w:type="continuationSeparator" w:id="0">
    <w:p w14:paraId="34128593" w14:textId="77777777" w:rsidR="00FD6800" w:rsidRDefault="00FD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Alain Sultan</cp:lastModifiedBy>
  <cp:revision>2</cp:revision>
  <cp:lastPrinted>2000-02-29T11:31:00Z</cp:lastPrinted>
  <dcterms:created xsi:type="dcterms:W3CDTF">2021-06-25T12:32:00Z</dcterms:created>
  <dcterms:modified xsi:type="dcterms:W3CDTF">2021-06-25T12:32:00Z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