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96B0C" w14:textId="04B135DA"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w:t>
      </w:r>
      <w:r w:rsidR="006A2AC6">
        <w:rPr>
          <w:rFonts w:ascii="Arial" w:hAnsi="Arial" w:cs="Arial"/>
          <w:b/>
        </w:rPr>
        <w:t>3</w:t>
      </w:r>
      <w:r>
        <w:rPr>
          <w:rFonts w:ascii="Arial" w:hAnsi="Arial" w:cs="Arial"/>
          <w:b/>
        </w:rPr>
        <w:t>e</w:t>
      </w:r>
      <w:r w:rsidRPr="00255436">
        <w:rPr>
          <w:rFonts w:ascii="Arial" w:hAnsi="Arial" w:cs="Arial"/>
          <w:b/>
        </w:rPr>
        <w:t xml:space="preserve"> </w:t>
      </w:r>
      <w:r w:rsidRPr="00255436">
        <w:rPr>
          <w:rFonts w:ascii="Arial" w:hAnsi="Arial" w:cs="Arial"/>
          <w:b/>
        </w:rPr>
        <w:tab/>
        <w:t>S1-</w:t>
      </w:r>
      <w:r w:rsidR="00ED128E">
        <w:rPr>
          <w:rFonts w:ascii="Arial" w:hAnsi="Arial" w:cs="Arial"/>
          <w:b/>
        </w:rPr>
        <w:t>21</w:t>
      </w:r>
      <w:r w:rsidR="009F73F5">
        <w:rPr>
          <w:rFonts w:ascii="Arial" w:hAnsi="Arial" w:cs="Arial"/>
          <w:b/>
        </w:rPr>
        <w:t>0119</w:t>
      </w:r>
    </w:p>
    <w:p w14:paraId="124C52A0" w14:textId="1667C88F"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w:t>
      </w:r>
      <w:r w:rsidR="005164AE">
        <w:rPr>
          <w:rFonts w:ascii="Arial" w:hAnsi="Arial" w:cs="Arial"/>
          <w:b/>
        </w:rPr>
        <w:t>February</w:t>
      </w:r>
      <w:r w:rsidRPr="00E445AD">
        <w:rPr>
          <w:rFonts w:ascii="Arial" w:hAnsi="Arial" w:cs="Arial"/>
          <w:b/>
        </w:rPr>
        <w:t xml:space="preserve"> 202</w:t>
      </w:r>
      <w:r w:rsidR="005164AE">
        <w:rPr>
          <w:rFonts w:ascii="Arial" w:hAnsi="Arial" w:cs="Arial"/>
          <w:b/>
        </w:rPr>
        <w:t>1</w:t>
      </w:r>
      <w:r w:rsidRPr="00255436">
        <w:rPr>
          <w:rFonts w:ascii="Arial" w:hAnsi="Arial" w:cs="Arial"/>
          <w:b/>
        </w:rPr>
        <w:tab/>
      </w:r>
      <w:r w:rsidRPr="00255436">
        <w:rPr>
          <w:rFonts w:ascii="Arial" w:hAnsi="Arial" w:cs="Arial"/>
          <w:i/>
        </w:rPr>
        <w:t>(revision of S1-</w:t>
      </w:r>
      <w:r w:rsidR="00ED128E">
        <w:rPr>
          <w:rFonts w:ascii="Arial" w:hAnsi="Arial" w:cs="Arial"/>
          <w:i/>
        </w:rPr>
        <w:t>21</w:t>
      </w:r>
      <w:r w:rsidR="006A2AC6">
        <w:rPr>
          <w:rFonts w:ascii="Arial" w:hAnsi="Arial" w:cs="Arial"/>
          <w:i/>
        </w:rPr>
        <w:t>xxxx</w:t>
      </w:r>
      <w:r w:rsidRPr="00255436">
        <w:rPr>
          <w:rFonts w:ascii="Arial" w:hAnsi="Arial" w:cs="Arial"/>
          <w:i/>
        </w:rPr>
        <w:t>)</w:t>
      </w:r>
    </w:p>
    <w:p w14:paraId="150A7E7F" w14:textId="01821911"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120D19">
        <w:rPr>
          <w:rFonts w:ascii="Arial" w:eastAsia="SimSun" w:hAnsi="Arial"/>
          <w:lang w:eastAsia="en-GB"/>
        </w:rPr>
        <w:t>22.</w:t>
      </w:r>
      <w:r w:rsidR="002B1B1D">
        <w:rPr>
          <w:rFonts w:ascii="Arial" w:eastAsia="SimSun" w:hAnsi="Arial"/>
          <w:lang w:eastAsia="en-GB"/>
        </w:rPr>
        <w:t>926</w:t>
      </w:r>
      <w:r w:rsidR="00120D19">
        <w:rPr>
          <w:rFonts w:ascii="Arial" w:eastAsia="SimSun" w:hAnsi="Arial"/>
          <w:lang w:eastAsia="en-GB"/>
        </w:rPr>
        <w:t xml:space="preserve"> P-CR: </w:t>
      </w:r>
      <w:r w:rsidR="00847EBF">
        <w:rPr>
          <w:rFonts w:ascii="Arial" w:eastAsia="SimSun" w:hAnsi="Arial"/>
          <w:lang w:eastAsia="en-GB"/>
        </w:rPr>
        <w:t>Communication</w:t>
      </w:r>
      <w:r w:rsidR="002B1B1D">
        <w:rPr>
          <w:rFonts w:ascii="Arial" w:eastAsia="SimSun" w:hAnsi="Arial"/>
          <w:lang w:eastAsia="en-GB"/>
        </w:rPr>
        <w:t xml:space="preserve"> </w:t>
      </w:r>
      <w:r w:rsidR="00501F98">
        <w:rPr>
          <w:rFonts w:ascii="Arial" w:eastAsia="SimSun" w:hAnsi="Arial"/>
          <w:lang w:eastAsia="en-GB"/>
        </w:rPr>
        <w:t xml:space="preserve">Regulation </w:t>
      </w:r>
      <w:r w:rsidR="008C0E61">
        <w:rPr>
          <w:rFonts w:ascii="Arial" w:eastAsia="SimSun" w:hAnsi="Arial"/>
          <w:lang w:eastAsia="en-GB"/>
        </w:rPr>
        <w:t xml:space="preserve">In </w:t>
      </w:r>
      <w:r w:rsidR="00854CA7">
        <w:rPr>
          <w:rFonts w:ascii="Arial" w:eastAsia="SimSun" w:hAnsi="Arial"/>
          <w:lang w:eastAsia="en-GB"/>
        </w:rPr>
        <w:t>Vessels</w:t>
      </w:r>
    </w:p>
    <w:p w14:paraId="4EA394B8" w14:textId="312FF431" w:rsidR="001E0D72" w:rsidRPr="00E844FA" w:rsidRDefault="001E0D72" w:rsidP="001E0D72">
      <w:pPr>
        <w:tabs>
          <w:tab w:val="left" w:pos="1701"/>
        </w:tabs>
        <w:overflowPunct w:val="0"/>
        <w:autoSpaceDE w:val="0"/>
        <w:autoSpaceDN w:val="0"/>
        <w:adjustRightInd w:val="0"/>
        <w:textAlignment w:val="baseline"/>
        <w:rPr>
          <w:rFonts w:ascii="Arial" w:eastAsia="SimSun" w:hAnsi="Arial"/>
          <w:lang w:val="en-US" w:eastAsia="en-GB"/>
        </w:rPr>
      </w:pPr>
      <w:r w:rsidRPr="00E844FA">
        <w:rPr>
          <w:rFonts w:ascii="Arial" w:eastAsia="SimSun" w:hAnsi="Arial"/>
          <w:lang w:val="en-US" w:eastAsia="en-GB"/>
        </w:rPr>
        <w:t>Agenda Item:</w:t>
      </w:r>
      <w:r w:rsidRPr="00E844FA">
        <w:rPr>
          <w:rFonts w:ascii="Arial" w:eastAsia="SimSun" w:hAnsi="Arial"/>
          <w:lang w:val="en-US" w:eastAsia="en-GB"/>
        </w:rPr>
        <w:tab/>
      </w:r>
      <w:r w:rsidR="00ED128E">
        <w:rPr>
          <w:rFonts w:ascii="Arial" w:eastAsia="SimSun" w:hAnsi="Arial"/>
          <w:lang w:val="en-US" w:eastAsia="en-GB"/>
        </w:rPr>
        <w:t>7.</w:t>
      </w:r>
      <w:r w:rsidR="002B1B1D">
        <w:rPr>
          <w:rFonts w:ascii="Arial" w:eastAsia="SimSun" w:hAnsi="Arial"/>
          <w:lang w:val="en-US" w:eastAsia="en-GB"/>
        </w:rPr>
        <w:t>5.1</w:t>
      </w:r>
    </w:p>
    <w:p w14:paraId="748D34BA" w14:textId="6FD3EDA4" w:rsidR="001E0D72" w:rsidRPr="00E86A51" w:rsidRDefault="001E0D72" w:rsidP="001E0D72">
      <w:pPr>
        <w:tabs>
          <w:tab w:val="left" w:pos="1701"/>
        </w:tabs>
        <w:overflowPunct w:val="0"/>
        <w:autoSpaceDE w:val="0"/>
        <w:autoSpaceDN w:val="0"/>
        <w:adjustRightInd w:val="0"/>
        <w:textAlignment w:val="baseline"/>
        <w:rPr>
          <w:rFonts w:ascii="Arial" w:eastAsia="SimSun" w:hAnsi="Arial"/>
          <w:lang w:val="en-US" w:eastAsia="en-GB"/>
        </w:rPr>
      </w:pPr>
      <w:r w:rsidRPr="00E844FA">
        <w:rPr>
          <w:rFonts w:ascii="Arial" w:eastAsia="SimSun" w:hAnsi="Arial"/>
          <w:lang w:val="en-US" w:eastAsia="en-GB"/>
        </w:rPr>
        <w:t>Source:</w:t>
      </w:r>
      <w:r w:rsidRPr="00E844FA">
        <w:rPr>
          <w:rFonts w:ascii="Arial" w:eastAsia="SimSun" w:hAnsi="Arial"/>
          <w:lang w:val="en-US" w:eastAsia="en-GB"/>
        </w:rPr>
        <w:tab/>
        <w:t>Samsung</w:t>
      </w:r>
    </w:p>
    <w:p w14:paraId="682CB443"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160C4F60" w14:textId="77777777" w:rsidR="001E0D72" w:rsidRPr="00CF68B7" w:rsidRDefault="001E0D72" w:rsidP="001E0D72">
      <w:pPr>
        <w:pBdr>
          <w:bottom w:val="single" w:sz="6" w:space="1" w:color="auto"/>
        </w:pBdr>
      </w:pPr>
    </w:p>
    <w:p w14:paraId="714DD1F7" w14:textId="45ED9C6E"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Abstract:</w:t>
      </w:r>
      <w:r w:rsidR="002B1B1D" w:rsidRPr="002B1B1D">
        <w:t xml:space="preserve"> </w:t>
      </w:r>
      <w:r w:rsidR="002B1B1D" w:rsidRPr="00501F98">
        <w:rPr>
          <w:i/>
        </w:rPr>
        <w:t xml:space="preserve">The </w:t>
      </w:r>
      <w:r w:rsidR="00501F98">
        <w:rPr>
          <w:i/>
        </w:rPr>
        <w:t>regulatory impli</w:t>
      </w:r>
      <w:r w:rsidR="008C0E61">
        <w:rPr>
          <w:i/>
        </w:rPr>
        <w:t xml:space="preserve">cations of communications in a vessel in sovereign territory </w:t>
      </w:r>
      <w:r w:rsidR="00501F98">
        <w:rPr>
          <w:i/>
        </w:rPr>
        <w:t xml:space="preserve">context are </w:t>
      </w:r>
      <w:r w:rsidR="00EA6EC6">
        <w:rPr>
          <w:i/>
        </w:rPr>
        <w:t xml:space="preserve">added in a new clause </w:t>
      </w:r>
      <w:r w:rsidR="009F73F5">
        <w:rPr>
          <w:i/>
        </w:rPr>
        <w:t>related</w:t>
      </w:r>
      <w:r w:rsidR="00EA6EC6">
        <w:rPr>
          <w:i/>
        </w:rPr>
        <w:t xml:space="preserve"> to UE location.</w:t>
      </w:r>
    </w:p>
    <w:p w14:paraId="517CE47E" w14:textId="77777777" w:rsid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1445B4F9" w14:textId="18CEE3A0" w:rsidR="00EA6EC6" w:rsidRPr="0016036A" w:rsidRDefault="0016036A" w:rsidP="001E0D72">
      <w:pPr>
        <w:spacing w:after="200" w:line="276" w:lineRule="auto"/>
      </w:pPr>
      <w:r w:rsidRPr="0016036A">
        <w:t xml:space="preserve">The regulatory implications of communications in a vessel in sovereign territory context are added in a new clause </w:t>
      </w:r>
      <w:proofErr w:type="spellStart"/>
      <w:r w:rsidRPr="0016036A">
        <w:t>reltated</w:t>
      </w:r>
      <w:proofErr w:type="spellEnd"/>
      <w:r w:rsidRPr="0016036A">
        <w:t xml:space="preserve"> to UE location.</w:t>
      </w:r>
      <w:r>
        <w:t xml:space="preserve"> This use case is somehow a special case, since the regulations of the sovereign territory apply but in some cases relevant to telecommunications standardization also regulatory aspects of the vessel’s state of registration and operation.</w:t>
      </w:r>
    </w:p>
    <w:p w14:paraId="134F7F66" w14:textId="513C823B" w:rsidR="00CD3568" w:rsidRDefault="00CD3568" w:rsidP="001E0D72">
      <w:pPr>
        <w:spacing w:after="200" w:line="276" w:lineRule="auto"/>
        <w:rPr>
          <w:rFonts w:ascii="Arial" w:eastAsia="Calibri" w:hAnsi="Arial" w:cs="Arial"/>
          <w:b/>
          <w:sz w:val="22"/>
          <w:szCs w:val="22"/>
        </w:rPr>
      </w:pPr>
      <w:r>
        <w:rPr>
          <w:rFonts w:ascii="Arial" w:eastAsia="Calibri" w:hAnsi="Arial" w:cs="Arial"/>
          <w:b/>
          <w:sz w:val="22"/>
          <w:szCs w:val="22"/>
        </w:rPr>
        <w:t>Proposal</w:t>
      </w:r>
    </w:p>
    <w:p w14:paraId="5EA74C11" w14:textId="77777777" w:rsidR="00562C87" w:rsidRPr="008C65A3" w:rsidRDefault="00562C87" w:rsidP="00562C87">
      <w:pPr>
        <w:pBdr>
          <w:top w:val="single" w:sz="4" w:space="1" w:color="auto"/>
          <w:left w:val="single" w:sz="4" w:space="4" w:color="auto"/>
          <w:bottom w:val="single" w:sz="4" w:space="1" w:color="auto"/>
          <w:right w:val="single" w:sz="4" w:space="4" w:color="auto"/>
        </w:pBdr>
        <w:jc w:val="center"/>
        <w:rPr>
          <w:rFonts w:ascii="Arial Black" w:hAnsi="Arial Black"/>
        </w:rPr>
      </w:pPr>
      <w:r>
        <w:rPr>
          <w:rFonts w:ascii="Arial Black" w:hAnsi="Arial Black"/>
        </w:rPr>
        <w:t>BEGIN</w:t>
      </w:r>
      <w:r w:rsidRPr="008C65A3">
        <w:rPr>
          <w:rFonts w:ascii="Arial Black" w:hAnsi="Arial Black"/>
        </w:rPr>
        <w:t xml:space="preserve"> CHANGE</w:t>
      </w:r>
    </w:p>
    <w:p w14:paraId="11FF1FB5" w14:textId="77777777" w:rsidR="00562C87" w:rsidRPr="00235394" w:rsidRDefault="00562C87" w:rsidP="00562C87">
      <w:pPr>
        <w:pStyle w:val="Heading1"/>
      </w:pPr>
      <w:bookmarkStart w:id="0" w:name="_Toc56768113"/>
      <w:r w:rsidRPr="00235394">
        <w:t>2</w:t>
      </w:r>
      <w:r w:rsidRPr="00235394">
        <w:tab/>
        <w:t>References</w:t>
      </w:r>
      <w:bookmarkEnd w:id="0"/>
    </w:p>
    <w:p w14:paraId="03702705" w14:textId="77777777" w:rsidR="00562C87" w:rsidRPr="00235394" w:rsidRDefault="00562C87" w:rsidP="00562C87">
      <w:r w:rsidRPr="00235394">
        <w:t>The following documents contain provisions which, through reference in this text, constitute provisions of the present document.</w:t>
      </w:r>
    </w:p>
    <w:p w14:paraId="00958A24" w14:textId="77777777" w:rsidR="00562C87" w:rsidRPr="004D3578" w:rsidRDefault="00562C87" w:rsidP="00562C87">
      <w:pPr>
        <w:pStyle w:val="B1"/>
      </w:pPr>
      <w:r>
        <w:t>-</w:t>
      </w:r>
      <w:r>
        <w:tab/>
      </w:r>
      <w:r w:rsidRPr="004D3578">
        <w:t>References are either specific (identified by date of publication, edition number, version number, etc.) or non</w:t>
      </w:r>
      <w:r w:rsidRPr="004D3578">
        <w:noBreakHyphen/>
        <w:t>specific.</w:t>
      </w:r>
    </w:p>
    <w:p w14:paraId="03E137B6" w14:textId="77777777" w:rsidR="00562C87" w:rsidRPr="004D3578" w:rsidRDefault="00562C87" w:rsidP="00562C87">
      <w:pPr>
        <w:pStyle w:val="B1"/>
      </w:pPr>
      <w:r>
        <w:t>-</w:t>
      </w:r>
      <w:r>
        <w:tab/>
      </w:r>
      <w:r w:rsidRPr="004D3578">
        <w:t>For a specific reference, subsequent revisions do not apply.</w:t>
      </w:r>
    </w:p>
    <w:p w14:paraId="7222F02C" w14:textId="77777777" w:rsidR="00562C87" w:rsidRPr="004D3578" w:rsidRDefault="00562C87" w:rsidP="00562C8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64B005" w14:textId="77777777" w:rsidR="00562C87" w:rsidRPr="00235394" w:rsidRDefault="00562C87" w:rsidP="00562C87">
      <w:pPr>
        <w:pStyle w:val="EX"/>
      </w:pPr>
      <w:r w:rsidRPr="00235394">
        <w:t>[1]</w:t>
      </w:r>
      <w:r w:rsidRPr="00235394">
        <w:tab/>
        <w:t>3GPP TR 21.905: "Vocabulary for 3GPP Specifications".</w:t>
      </w:r>
    </w:p>
    <w:p w14:paraId="4EC176EC" w14:textId="77777777" w:rsidR="00562C87" w:rsidRDefault="00562C87" w:rsidP="00562C87">
      <w:pPr>
        <w:pStyle w:val="EX"/>
      </w:pPr>
      <w:r>
        <w:t>[2]</w:t>
      </w:r>
      <w:r>
        <w:tab/>
        <w:t>3GPP TS 22.011: Service accessibility</w:t>
      </w:r>
    </w:p>
    <w:p w14:paraId="6EFC2408" w14:textId="77777777" w:rsidR="00562C87" w:rsidRPr="00235394" w:rsidRDefault="00562C87" w:rsidP="00562C87">
      <w:pPr>
        <w:pStyle w:val="EX"/>
      </w:pPr>
      <w:r>
        <w:t>[3]</w:t>
      </w:r>
      <w:r>
        <w:tab/>
      </w:r>
      <w:r w:rsidRPr="002F5432">
        <w:t>https://www.un.org/depts/los/convention_agreements/texts/unclos/part7.htm</w:t>
      </w:r>
    </w:p>
    <w:p w14:paraId="59FF411D" w14:textId="77777777" w:rsidR="00562C87" w:rsidRDefault="00562C87" w:rsidP="00562C87">
      <w:pPr>
        <w:pStyle w:val="EX"/>
      </w:pPr>
      <w:r>
        <w:t>[4]</w:t>
      </w:r>
      <w:r>
        <w:tab/>
      </w:r>
      <w:r w:rsidRPr="00E03C28">
        <w:t>3GPP TS 22.268: "Public Warning System (PWS) requirements"</w:t>
      </w:r>
    </w:p>
    <w:p w14:paraId="3071D944" w14:textId="77777777" w:rsidR="00562C87" w:rsidRDefault="00562C87" w:rsidP="00562C87">
      <w:pPr>
        <w:pStyle w:val="EX"/>
      </w:pPr>
      <w:r>
        <w:t>[5]</w:t>
      </w:r>
      <w:r>
        <w:tab/>
        <w:t xml:space="preserve">3GPP TS 22.101: </w:t>
      </w:r>
      <w:r w:rsidRPr="008660D3">
        <w:t>Service aspects; Service principles</w:t>
      </w:r>
    </w:p>
    <w:p w14:paraId="1AA8D67A" w14:textId="77777777" w:rsidR="00562C87" w:rsidRDefault="00562C87" w:rsidP="00562C87">
      <w:pPr>
        <w:pStyle w:val="EX"/>
      </w:pPr>
      <w:r>
        <w:t>[6]</w:t>
      </w:r>
      <w:r>
        <w:tab/>
        <w:t>Global Maritime Distress and Safety System Manual, 2015 Edition, UN IMO, ISBN 978-92-801-1624-3.</w:t>
      </w:r>
    </w:p>
    <w:p w14:paraId="5A38D8D1" w14:textId="77777777" w:rsidR="00562C87" w:rsidRDefault="00562C87" w:rsidP="00562C87">
      <w:pPr>
        <w:pStyle w:val="EX"/>
      </w:pPr>
      <w:r>
        <w:t>[7]</w:t>
      </w:r>
      <w:r>
        <w:tab/>
        <w:t xml:space="preserve">SOLAS Consolidated Edition, 2020, UN IMO, </w:t>
      </w:r>
      <w:r w:rsidRPr="00283DCE">
        <w:t>ISBN 978-92-801-1690-8</w:t>
      </w:r>
      <w:r>
        <w:t>.</w:t>
      </w:r>
    </w:p>
    <w:p w14:paraId="51E2A33D" w14:textId="77777777" w:rsidR="00562C87" w:rsidRDefault="00562C87" w:rsidP="00562C87">
      <w:pPr>
        <w:pStyle w:val="EX"/>
      </w:pPr>
      <w:r>
        <w:t>[8]</w:t>
      </w:r>
      <w:r>
        <w:tab/>
        <w:t xml:space="preserve">3GPP TS 33.106: </w:t>
      </w:r>
      <w:r w:rsidRPr="00235394">
        <w:t>"</w:t>
      </w:r>
      <w:r w:rsidRPr="00B53D2A">
        <w:t>Lawful interception requirements</w:t>
      </w:r>
      <w:r w:rsidRPr="00235394">
        <w:t>"</w:t>
      </w:r>
    </w:p>
    <w:p w14:paraId="7E9D48C7" w14:textId="77777777" w:rsidR="00562C87" w:rsidRDefault="00562C87" w:rsidP="00562C87">
      <w:pPr>
        <w:pStyle w:val="EX"/>
      </w:pPr>
      <w:r>
        <w:t>[9]</w:t>
      </w:r>
      <w:r>
        <w:tab/>
        <w:t xml:space="preserve">Data Protection &amp; Privacy Laws, </w:t>
      </w:r>
      <w:hyperlink r:id="rId12" w:history="1">
        <w:r w:rsidRPr="000B5A5B">
          <w:rPr>
            <w:rStyle w:val="Hyperlink"/>
          </w:rPr>
          <w:t>https://unctad.org/page/data-protection-and-privacy-legislation-worldwide</w:t>
        </w:r>
      </w:hyperlink>
      <w:r>
        <w:t>, Accessed: 19.10.20.</w:t>
      </w:r>
    </w:p>
    <w:p w14:paraId="72FDF087" w14:textId="1CCEF581" w:rsidR="00562C87" w:rsidRDefault="00562C87" w:rsidP="00562C87">
      <w:pPr>
        <w:pStyle w:val="EX"/>
        <w:rPr>
          <w:ins w:id="1" w:author="Erik Guttman 01" w:date="2021-02-11T11:12:00Z"/>
        </w:rPr>
      </w:pPr>
      <w:r>
        <w:t>[10]</w:t>
      </w:r>
      <w:r>
        <w:tab/>
        <w:t xml:space="preserve">ITU RADIO REGULATORY FRAMEWORK FOR SPACE SERVICES; </w:t>
      </w:r>
      <w:ins w:id="2" w:author="Erik Guttman 01" w:date="2021-02-11T11:12:00Z">
        <w:r>
          <w:fldChar w:fldCharType="begin"/>
        </w:r>
        <w:r>
          <w:instrText xml:space="preserve"> HYPERLINK "</w:instrText>
        </w:r>
      </w:ins>
      <w:r w:rsidRPr="002C427C">
        <w:instrText>https://www.itu.int/en/ITU-R/space/snl/Documents/ITU-Space_reg.pdf</w:instrText>
      </w:r>
      <w:ins w:id="3" w:author="Erik Guttman 01" w:date="2021-02-11T11:12:00Z">
        <w:r>
          <w:instrText xml:space="preserve">" </w:instrText>
        </w:r>
        <w:r>
          <w:fldChar w:fldCharType="separate"/>
        </w:r>
      </w:ins>
      <w:r w:rsidRPr="006D2C25">
        <w:rPr>
          <w:rStyle w:val="Hyperlink"/>
        </w:rPr>
        <w:t>https://www.itu.int/en/ITU-R/space/snl/Documents/ITU-Space_reg.pdf</w:t>
      </w:r>
      <w:ins w:id="4" w:author="Erik Guttman 01" w:date="2021-02-11T11:12:00Z">
        <w:r>
          <w:fldChar w:fldCharType="end"/>
        </w:r>
      </w:ins>
    </w:p>
    <w:p w14:paraId="365FB9F3" w14:textId="60D73273" w:rsidR="00562C87" w:rsidRDefault="00562C87" w:rsidP="00562C87">
      <w:pPr>
        <w:pStyle w:val="EX"/>
        <w:rPr>
          <w:ins w:id="5" w:author="Erik Guttman 01" w:date="2021-02-11T11:20:00Z"/>
        </w:rPr>
      </w:pPr>
      <w:ins w:id="6" w:author="Erik Guttman 01" w:date="2021-02-11T11:12:00Z">
        <w:r>
          <w:lastRenderedPageBreak/>
          <w:t>[y]</w:t>
        </w:r>
        <w:r>
          <w:tab/>
        </w:r>
      </w:ins>
      <w:ins w:id="7" w:author="Erik Guttman 01" w:date="2021-02-11T11:13:00Z">
        <w:r>
          <w:t>UN</w:t>
        </w:r>
      </w:ins>
      <w:ins w:id="8" w:author="Erik Guttman 01" w:date="2021-02-11T11:16:00Z">
        <w:r>
          <w:t xml:space="preserve"> Convention No. </w:t>
        </w:r>
        <w:proofErr w:type="gramStart"/>
        <w:r>
          <w:t>10106</w:t>
        </w:r>
      </w:ins>
      <w:ins w:id="9" w:author="Erik Guttman 01" w:date="2021-02-11T11:15:00Z">
        <w:r>
          <w:t xml:space="preserve"> </w:t>
        </w:r>
      </w:ins>
      <w:ins w:id="10" w:author="Erik Guttman 01" w:date="2021-02-11T11:13:00Z">
        <w:r>
          <w:t>,</w:t>
        </w:r>
        <w:proofErr w:type="gramEnd"/>
        <w:r>
          <w:t xml:space="preserve"> “Convention on Offences and Certain Other Acts Committed on Board Aircraft</w:t>
        </w:r>
      </w:ins>
      <w:ins w:id="11" w:author="Erik Guttman 01" w:date="2021-02-11T11:15:00Z">
        <w:r>
          <w:t>”</w:t>
        </w:r>
      </w:ins>
      <w:ins w:id="12" w:author="Erik Guttman 01" w:date="2021-02-11T11:13:00Z">
        <w:r>
          <w:t xml:space="preserve">, Tokyo, 14 September 1963, </w:t>
        </w:r>
      </w:ins>
      <w:ins w:id="13" w:author="Erik Guttman 01" w:date="2021-02-11T11:35:00Z">
        <w:r w:rsidR="00854CA7">
          <w:t>&lt;</w:t>
        </w:r>
      </w:ins>
      <w:ins w:id="14" w:author="Erik Guttman 01" w:date="2021-02-11T11:20:00Z">
        <w:r>
          <w:fldChar w:fldCharType="begin"/>
        </w:r>
        <w:r>
          <w:instrText xml:space="preserve"> HYPERLINK "</w:instrText>
        </w:r>
      </w:ins>
      <w:ins w:id="15" w:author="Erik Guttman 01" w:date="2021-02-11T11:12:00Z">
        <w:r w:rsidRPr="00562C87">
          <w:instrText>https://treaties.un.org/doc/db/Terrorism/Conv1-english.pdf</w:instrText>
        </w:r>
      </w:ins>
      <w:ins w:id="16" w:author="Erik Guttman 01" w:date="2021-02-11T11:20:00Z">
        <w:r>
          <w:instrText xml:space="preserve">" </w:instrText>
        </w:r>
        <w:r>
          <w:fldChar w:fldCharType="separate"/>
        </w:r>
      </w:ins>
      <w:ins w:id="17" w:author="Erik Guttman 01" w:date="2021-02-11T11:12:00Z">
        <w:r w:rsidRPr="006D2C25">
          <w:rPr>
            <w:rStyle w:val="Hyperlink"/>
          </w:rPr>
          <w:t>https://treaties.un.org/doc/db/Terrorism/Conv1-english.pdf</w:t>
        </w:r>
      </w:ins>
      <w:ins w:id="18" w:author="Erik Guttman 01" w:date="2021-02-11T11:20:00Z">
        <w:r>
          <w:fldChar w:fldCharType="end"/>
        </w:r>
      </w:ins>
      <w:ins w:id="19" w:author="Erik Guttman 01" w:date="2021-02-11T11:35:00Z">
        <w:r w:rsidR="00854CA7">
          <w:t>&gt;</w:t>
        </w:r>
      </w:ins>
      <w:ins w:id="20" w:author="Erik Guttman 01" w:date="2021-02-11T11:20:00Z">
        <w:r>
          <w:t xml:space="preserve"> Accessed 11.02.21.</w:t>
        </w:r>
      </w:ins>
    </w:p>
    <w:p w14:paraId="7DC7869D" w14:textId="19ADA412" w:rsidR="00562C87" w:rsidDel="00847EBF" w:rsidRDefault="00854CA7" w:rsidP="00562C87">
      <w:pPr>
        <w:pStyle w:val="EX"/>
        <w:rPr>
          <w:del w:id="21" w:author="Erik Guttman 01" w:date="2021-02-11T11:24:00Z"/>
        </w:rPr>
      </w:pPr>
      <w:ins w:id="22" w:author="Erik Guttman 01" w:date="2021-02-11T11:34:00Z">
        <w:r>
          <w:t>[z]</w:t>
        </w:r>
        <w:r>
          <w:tab/>
          <w:t xml:space="preserve">UN Convention No. 6456, </w:t>
        </w:r>
      </w:ins>
      <w:ins w:id="23" w:author="Erik Guttman 01" w:date="2021-02-11T11:35:00Z">
        <w:r>
          <w:t xml:space="preserve">“CONVENTION ON THE HIGH SEAS”, Geneva, 1958. </w:t>
        </w:r>
        <w:r>
          <w:fldChar w:fldCharType="begin"/>
        </w:r>
        <w:r>
          <w:instrText xml:space="preserve"> HYPERLINK "</w:instrText>
        </w:r>
        <w:r w:rsidRPr="00854CA7">
          <w:instrText>https://sedac.ciesin.columbia.edu/entri/texts/high.seas.1958.html</w:instrText>
        </w:r>
        <w:r>
          <w:instrText xml:space="preserve">" </w:instrText>
        </w:r>
        <w:r>
          <w:fldChar w:fldCharType="separate"/>
        </w:r>
        <w:r w:rsidRPr="006D2C25">
          <w:rPr>
            <w:rStyle w:val="Hyperlink"/>
          </w:rPr>
          <w:t>https://sedac.ciesin.columbia.edu/entri/texts/high.seas.1958.html</w:t>
        </w:r>
        <w:r>
          <w:fldChar w:fldCharType="end"/>
        </w:r>
        <w:r>
          <w:t>&gt; Accessed 11.02.21</w:t>
        </w:r>
      </w:ins>
    </w:p>
    <w:p w14:paraId="08AC3198" w14:textId="7367291B" w:rsidR="00847EBF" w:rsidRPr="00D31375" w:rsidRDefault="00847EBF" w:rsidP="00562C87">
      <w:pPr>
        <w:pStyle w:val="EX"/>
        <w:rPr>
          <w:ins w:id="24" w:author="Erik Guttman 01" w:date="2021-02-11T11:56:00Z"/>
          <w:lang w:val="en-US"/>
        </w:rPr>
      </w:pPr>
      <w:ins w:id="25" w:author="Erik Guttman 01" w:date="2021-02-11T11:56:00Z">
        <w:r w:rsidRPr="00D31375">
          <w:rPr>
            <w:lang w:val="en-US"/>
          </w:rPr>
          <w:t>[M]</w:t>
        </w:r>
        <w:r w:rsidRPr="00D31375">
          <w:rPr>
            <w:lang w:val="en-US"/>
          </w:rPr>
          <w:tab/>
        </w:r>
        <w:proofErr w:type="spellStart"/>
        <w:r w:rsidRPr="00D31375">
          <w:rPr>
            <w:lang w:val="en-US"/>
          </w:rPr>
          <w:t>Brisibe</w:t>
        </w:r>
        <w:proofErr w:type="spellEnd"/>
        <w:r w:rsidRPr="00D31375">
          <w:rPr>
            <w:lang w:val="en-US"/>
          </w:rPr>
          <w:t>, T. C. “International law and regulation of aeronautical public correspondence by satellite</w:t>
        </w:r>
        <w:r>
          <w:rPr>
            <w:lang w:val="en-US"/>
          </w:rPr>
          <w:t xml:space="preserve">”, Doctoral Thesis, Faculty of Law, </w:t>
        </w:r>
      </w:ins>
      <w:ins w:id="26" w:author="Erik Guttman 01" w:date="2021-02-11T11:57:00Z">
        <w:r>
          <w:rPr>
            <w:lang w:val="en-US"/>
          </w:rPr>
          <w:t>Leiden University,</w:t>
        </w:r>
      </w:ins>
      <w:ins w:id="27" w:author="Erik Guttman 01" w:date="2021-02-11T11:56:00Z">
        <w:r>
          <w:rPr>
            <w:lang w:val="en-US"/>
          </w:rPr>
          <w:t xml:space="preserve"> 2006.</w:t>
        </w:r>
      </w:ins>
    </w:p>
    <w:p w14:paraId="7361DF08" w14:textId="77777777" w:rsidR="0079700F" w:rsidRPr="00D31375" w:rsidRDefault="0079700F" w:rsidP="00562C87">
      <w:pPr>
        <w:pStyle w:val="EX"/>
        <w:rPr>
          <w:ins w:id="28" w:author="Erik Guttman 01" w:date="2021-02-11T11:24:00Z"/>
          <w:lang w:val="en-US"/>
        </w:rPr>
      </w:pPr>
    </w:p>
    <w:p w14:paraId="13015D29" w14:textId="77777777" w:rsidR="00562C87" w:rsidRPr="00235394" w:rsidRDefault="00562C87" w:rsidP="00562C87">
      <w:pPr>
        <w:pStyle w:val="EX"/>
      </w:pPr>
      <w:r w:rsidRPr="00235394">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14:paraId="4605BCE4" w14:textId="6E481700" w:rsidR="00562C87" w:rsidRPr="00562C87" w:rsidRDefault="00562C87" w:rsidP="00562C87"/>
    <w:p w14:paraId="51F532FE" w14:textId="5E9DC48C" w:rsidR="00CD3568" w:rsidRPr="008C65A3" w:rsidRDefault="00562C87" w:rsidP="00CD3568">
      <w:pPr>
        <w:pBdr>
          <w:top w:val="single" w:sz="4" w:space="1" w:color="auto"/>
          <w:left w:val="single" w:sz="4" w:space="4" w:color="auto"/>
          <w:bottom w:val="single" w:sz="4" w:space="1" w:color="auto"/>
          <w:right w:val="single" w:sz="4" w:space="4" w:color="auto"/>
        </w:pBdr>
        <w:jc w:val="center"/>
        <w:rPr>
          <w:rFonts w:ascii="Arial Black" w:hAnsi="Arial Black"/>
        </w:rPr>
      </w:pPr>
      <w:bookmarkStart w:id="29" w:name="_Toc50122438"/>
      <w:r>
        <w:rPr>
          <w:rFonts w:ascii="Arial Black" w:hAnsi="Arial Black"/>
        </w:rPr>
        <w:t>NEXT</w:t>
      </w:r>
      <w:r w:rsidR="00CD3568" w:rsidRPr="008C65A3">
        <w:rPr>
          <w:rFonts w:ascii="Arial Black" w:hAnsi="Arial Black"/>
        </w:rPr>
        <w:t xml:space="preserve"> CHANGE</w:t>
      </w:r>
    </w:p>
    <w:p w14:paraId="45EFF2D3" w14:textId="1C37DEBE" w:rsidR="00B90910" w:rsidRDefault="00EA6EC6" w:rsidP="00501F98">
      <w:pPr>
        <w:pStyle w:val="Heading2"/>
        <w:rPr>
          <w:ins w:id="30" w:author="Erik Guttman 01" w:date="2021-02-11T10:59:00Z"/>
        </w:rPr>
      </w:pPr>
      <w:bookmarkStart w:id="31" w:name="_Toc355779204"/>
      <w:bookmarkStart w:id="32" w:name="_Toc354586742"/>
      <w:bookmarkStart w:id="33" w:name="_Toc354590101"/>
      <w:bookmarkStart w:id="34" w:name="_Toc355779205"/>
      <w:bookmarkStart w:id="35" w:name="_Toc354586743"/>
      <w:bookmarkStart w:id="36" w:name="_Toc354590102"/>
      <w:bookmarkStart w:id="37" w:name="_Toc355779206"/>
      <w:bookmarkStart w:id="38" w:name="_Toc354586744"/>
      <w:bookmarkStart w:id="39" w:name="_Toc354590103"/>
      <w:bookmarkStart w:id="40" w:name="_Toc355779207"/>
      <w:bookmarkStart w:id="41" w:name="_Toc354586745"/>
      <w:bookmarkStart w:id="42" w:name="_Toc354590104"/>
      <w:bookmarkStart w:id="43" w:name="_Toc355779209"/>
      <w:bookmarkStart w:id="44" w:name="_Toc354586747"/>
      <w:bookmarkStart w:id="45" w:name="_Toc354590106"/>
      <w:bookmarkEnd w:id="29"/>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roofErr w:type="gramStart"/>
      <w:ins w:id="46" w:author="Erik Guttman 01" w:date="2021-02-11T10:51:00Z">
        <w:r>
          <w:t>7</w:t>
        </w:r>
      </w:ins>
      <w:ins w:id="47" w:author="Erik Guttman 01" w:date="2021-02-11T10:21:00Z">
        <w:r w:rsidR="002B1B1D">
          <w:t>.X</w:t>
        </w:r>
        <w:proofErr w:type="gramEnd"/>
        <w:r w:rsidR="002B1B1D">
          <w:tab/>
        </w:r>
      </w:ins>
      <w:ins w:id="48" w:author="Erik Guttman 01" w:date="2021-02-11T10:51:00Z">
        <w:r>
          <w:t>Regulatory implications for UEs in</w:t>
        </w:r>
      </w:ins>
      <w:ins w:id="49" w:author="Erik Guttman 01" w:date="2021-02-11T10:54:00Z">
        <w:r w:rsidR="008C0E61">
          <w:t xml:space="preserve"> Vessels</w:t>
        </w:r>
      </w:ins>
      <w:ins w:id="50" w:author="Erik Guttman 01" w:date="2021-02-11T10:51:00Z">
        <w:r>
          <w:t xml:space="preserve"> </w:t>
        </w:r>
      </w:ins>
    </w:p>
    <w:p w14:paraId="5F8DFCAC" w14:textId="72AC0B92" w:rsidR="0016036A" w:rsidRPr="0016036A" w:rsidRDefault="0016036A" w:rsidP="00172796">
      <w:pPr>
        <w:pStyle w:val="Heading3"/>
        <w:rPr>
          <w:ins w:id="51" w:author="Erik Guttman 01" w:date="2021-02-11T10:21:00Z"/>
        </w:rPr>
      </w:pPr>
      <w:proofErr w:type="gramStart"/>
      <w:ins w:id="52" w:author="Erik Guttman 01" w:date="2021-02-11T10:59:00Z">
        <w:r>
          <w:t>7.x.1</w:t>
        </w:r>
        <w:proofErr w:type="gramEnd"/>
        <w:r>
          <w:tab/>
          <w:t>Des</w:t>
        </w:r>
        <w:r w:rsidR="00172796">
          <w:t>c</w:t>
        </w:r>
        <w:r>
          <w:t>ription</w:t>
        </w:r>
      </w:ins>
    </w:p>
    <w:p w14:paraId="43E92A08" w14:textId="243799BA" w:rsidR="00172796" w:rsidRDefault="0016036A" w:rsidP="008C65A3">
      <w:pPr>
        <w:rPr>
          <w:ins w:id="53" w:author="Erik Guttman 01" w:date="2021-02-11T11:02:00Z"/>
        </w:rPr>
      </w:pPr>
      <w:ins w:id="54" w:author="Erik Guttman 01" w:date="2021-02-11T10:57:00Z">
        <w:r>
          <w:t>A vessel</w:t>
        </w:r>
      </w:ins>
      <w:ins w:id="55" w:author="Erik Guttman 01" w:date="2021-02-11T10:58:00Z">
        <w:r>
          <w:t xml:space="preserve"> in this clause</w:t>
        </w:r>
      </w:ins>
      <w:ins w:id="56" w:author="Erik Guttman 01" w:date="2021-02-11T10:57:00Z">
        <w:r>
          <w:t xml:space="preserve"> refers to either a ship or air</w:t>
        </w:r>
      </w:ins>
      <w:ins w:id="57" w:author="Erik Guttman 01" w:date="2021-02-11T10:27:00Z">
        <w:r>
          <w:t>craft</w:t>
        </w:r>
      </w:ins>
      <w:ins w:id="58" w:author="Erik Guttman 01" w:date="2021-02-11T10:58:00Z">
        <w:r>
          <w:t>. Vessels operate in</w:t>
        </w:r>
      </w:ins>
      <w:ins w:id="59" w:author="Erik Guttman 01" w:date="2021-02-11T11:41:00Z">
        <w:r w:rsidR="00854CA7">
          <w:t xml:space="preserve"> both international and</w:t>
        </w:r>
      </w:ins>
      <w:ins w:id="60" w:author="Erik Guttman 01" w:date="2021-02-11T10:58:00Z">
        <w:r>
          <w:t xml:space="preserve"> sovereign waters and airspace. </w:t>
        </w:r>
      </w:ins>
      <w:ins w:id="61" w:author="Erik Guttman 01" w:date="2021-02-11T10:59:00Z">
        <w:r>
          <w:t>At such times</w:t>
        </w:r>
      </w:ins>
      <w:ins w:id="62" w:author="Erik Guttman 01" w:date="2021-02-11T11:41:00Z">
        <w:r w:rsidR="00854CA7">
          <w:t xml:space="preserve"> as the vessel is in international waters and airspace</w:t>
        </w:r>
      </w:ins>
      <w:ins w:id="63" w:author="Erik Guttman 01" w:date="2021-02-11T10:59:00Z">
        <w:r>
          <w:t>, the vessel</w:t>
        </w:r>
      </w:ins>
      <w:ins w:id="64" w:author="Erik Guttman 01" w:date="2021-02-11T11:01:00Z">
        <w:r w:rsidR="00172796">
          <w:t xml:space="preserve">’s </w:t>
        </w:r>
      </w:ins>
      <w:ins w:id="65" w:author="Erik Guttman 01" w:date="2021-02-11T11:41:00Z">
        <w:r w:rsidR="00854CA7">
          <w:t xml:space="preserve">passenger </w:t>
        </w:r>
      </w:ins>
      <w:ins w:id="66" w:author="Erik Guttman 01" w:date="2021-02-11T11:01:00Z">
        <w:r w:rsidR="00172796">
          <w:t>communication must comply with the regulations of the territory with sovereignty over the location they are in.</w:t>
        </w:r>
      </w:ins>
      <w:ins w:id="67" w:author="Erik Guttman 01" w:date="2021-02-11T11:02:00Z">
        <w:r w:rsidR="00172796">
          <w:t xml:space="preserve"> </w:t>
        </w:r>
      </w:ins>
    </w:p>
    <w:p w14:paraId="569B2C0B" w14:textId="2CE6F3EA" w:rsidR="002B1B1D" w:rsidRDefault="00172796" w:rsidP="008C65A3">
      <w:pPr>
        <w:rPr>
          <w:ins w:id="68" w:author="Erik Guttman 01" w:date="2021-02-11T11:00:00Z"/>
        </w:rPr>
      </w:pPr>
      <w:ins w:id="69" w:author="Erik Guttman 01" w:date="2021-02-11T11:02:00Z">
        <w:r>
          <w:t>At the same time, the vessel</w:t>
        </w:r>
      </w:ins>
      <w:ins w:id="70" w:author="Samsung-r1" w:date="2021-02-24T20:31:00Z">
        <w:r w:rsidR="0060058A">
          <w:t xml:space="preserve"> and </w:t>
        </w:r>
      </w:ins>
      <w:ins w:id="71" w:author="Samsung-r1" w:date="2021-02-24T20:32:00Z">
        <w:r w:rsidR="0048634B">
          <w:t xml:space="preserve">– this is the point - </w:t>
        </w:r>
      </w:ins>
      <w:ins w:id="72" w:author="Samsung-r1" w:date="2021-02-24T20:31:00Z">
        <w:r w:rsidR="0060058A">
          <w:t>the UEs operating in that vessel</w:t>
        </w:r>
      </w:ins>
      <w:ins w:id="73" w:author="Erik Guttman 01" w:date="2021-02-11T11:02:00Z">
        <w:r>
          <w:t xml:space="preserve"> </w:t>
        </w:r>
      </w:ins>
      <w:ins w:id="74" w:author="Erik Guttman 01" w:date="2021-02-11T11:07:00Z">
        <w:r>
          <w:t xml:space="preserve">may be subject to regulations </w:t>
        </w:r>
        <w:r>
          <w:rPr>
            <w:i/>
          </w:rPr>
          <w:t>of the country of its registration</w:t>
        </w:r>
        <w:r>
          <w:t xml:space="preserve">. </w:t>
        </w:r>
      </w:ins>
      <w:ins w:id="75" w:author="Erik Guttman 01" w:date="2021-02-11T11:06:00Z">
        <w:r>
          <w:t xml:space="preserve"> </w:t>
        </w:r>
      </w:ins>
      <w:ins w:id="76" w:author="Erik Guttman 01" w:date="2021-02-11T11:07:00Z">
        <w:r>
          <w:t xml:space="preserve">The regulatory context changes when the ship is in port or the aircraft is on the ground. </w:t>
        </w:r>
      </w:ins>
      <w:ins w:id="77" w:author="Erik Guttman 01" w:date="2021-02-11T11:08:00Z">
        <w:r>
          <w:t>There it is clearly the case that sovereign regulations of the territory apply. However, even in this case, there are some regulatory aspects that relate to the country of registration.</w:t>
        </w:r>
      </w:ins>
    </w:p>
    <w:p w14:paraId="14291FD7" w14:textId="563C30B7" w:rsidR="00172796" w:rsidRDefault="00172796" w:rsidP="00172796">
      <w:pPr>
        <w:pStyle w:val="Heading3"/>
        <w:rPr>
          <w:ins w:id="78" w:author="Erik Guttman 01" w:date="2021-02-11T11:07:00Z"/>
        </w:rPr>
      </w:pPr>
      <w:proofErr w:type="gramStart"/>
      <w:ins w:id="79" w:author="Erik Guttman 01" w:date="2021-02-11T11:00:00Z">
        <w:r>
          <w:t>7.x.2</w:t>
        </w:r>
        <w:proofErr w:type="gramEnd"/>
        <w:r>
          <w:tab/>
          <w:t>Identified applicable regulatory requirements</w:t>
        </w:r>
      </w:ins>
    </w:p>
    <w:p w14:paraId="7A5C4C67" w14:textId="77777777" w:rsidR="00854CA7" w:rsidRDefault="00562C87" w:rsidP="00D31375">
      <w:pPr>
        <w:rPr>
          <w:ins w:id="80" w:author="Erik Guttman 01" w:date="2021-02-11T11:16:00Z"/>
        </w:rPr>
      </w:pPr>
      <w:ins w:id="81" w:author="Erik Guttman 01" w:date="2021-02-11T11:10:00Z">
        <w:r>
          <w:t>The Tokyo Convention [</w:t>
        </w:r>
      </w:ins>
      <w:ins w:id="82" w:author="Erik Guttman 01" w:date="2021-02-11T11:16:00Z">
        <w:r>
          <w:t>y</w:t>
        </w:r>
      </w:ins>
      <w:ins w:id="83" w:author="Erik Guttman 01" w:date="2021-02-11T11:10:00Z">
        <w:r>
          <w:t xml:space="preserve">] </w:t>
        </w:r>
      </w:ins>
      <w:ins w:id="84" w:author="Erik Guttman 01" w:date="2021-02-11T11:16:00Z">
        <w:r>
          <w:t>states that the laws of the country of registration of the aircraft a</w:t>
        </w:r>
        <w:r w:rsidR="00854CA7">
          <w:t xml:space="preserve">pply to acts </w:t>
        </w:r>
        <w:proofErr w:type="spellStart"/>
        <w:r w:rsidR="00854CA7">
          <w:t>commited</w:t>
        </w:r>
        <w:proofErr w:type="spellEnd"/>
        <w:r w:rsidR="00854CA7">
          <w:t xml:space="preserve"> on board.</w:t>
        </w:r>
      </w:ins>
    </w:p>
    <w:p w14:paraId="67462473" w14:textId="255F6B1A" w:rsidR="00854CA7" w:rsidRPr="00854CA7" w:rsidRDefault="00854CA7" w:rsidP="00D31375">
      <w:pPr>
        <w:rPr>
          <w:ins w:id="85" w:author="Erik Guttman 01" w:date="2021-02-11T11:31:00Z"/>
        </w:rPr>
      </w:pPr>
      <w:ins w:id="86" w:author="Erik Guttman 01" w:date="2021-02-11T11:31:00Z">
        <w:r>
          <w:t xml:space="preserve">The </w:t>
        </w:r>
      </w:ins>
      <w:ins w:id="87" w:author="Erik Guttman 01" w:date="2021-02-11T11:32:00Z">
        <w:r>
          <w:t>Convention</w:t>
        </w:r>
      </w:ins>
      <w:ins w:id="88" w:author="Erik Guttman 01" w:date="2021-02-11T11:31:00Z">
        <w:r>
          <w:t xml:space="preserve"> o</w:t>
        </w:r>
      </w:ins>
      <w:ins w:id="89" w:author="Erik Guttman 01" w:date="2021-02-11T11:32:00Z">
        <w:r>
          <w:t>n</w:t>
        </w:r>
      </w:ins>
      <w:ins w:id="90" w:author="Erik Guttman 01" w:date="2021-02-11T11:31:00Z">
        <w:r>
          <w:t xml:space="preserve"> the High Seas</w:t>
        </w:r>
      </w:ins>
      <w:ins w:id="91" w:author="Erik Guttman 01" w:date="2021-02-11T11:32:00Z">
        <w:r>
          <w:t xml:space="preserve"> [z] defines the notion of a </w:t>
        </w:r>
      </w:ins>
      <w:ins w:id="92" w:author="Erik Guttman 01" w:date="2021-02-11T11:33:00Z">
        <w:r>
          <w:t xml:space="preserve">‘flag state’ registration of the vessel. These laws apply to the passengers on board. </w:t>
        </w:r>
      </w:ins>
      <w:ins w:id="93" w:author="Erik Guttman 01" w:date="2021-02-11T11:39:00Z">
        <w:r>
          <w:t>From Article 6 “Ships shall sail under the flag of one State only and, save in exceptional cases expressly provided for in international treaties or in these articles, shall be subject to its exclusive jurisdiction on the high seas.”</w:t>
        </w:r>
      </w:ins>
    </w:p>
    <w:p w14:paraId="39078604" w14:textId="466AF899" w:rsidR="00172796" w:rsidRDefault="0079700F" w:rsidP="00D31375">
      <w:pPr>
        <w:rPr>
          <w:ins w:id="94" w:author="Erik Guttman 01" w:date="2021-02-11T11:25:00Z"/>
        </w:rPr>
      </w:pPr>
      <w:ins w:id="95" w:author="Erik Guttman 01" w:date="2021-02-11T11:24:00Z">
        <w:r>
          <w:t xml:space="preserve">This implies that </w:t>
        </w:r>
      </w:ins>
      <w:ins w:id="96" w:author="Erik Guttman 01" w:date="2021-02-11T11:40:00Z">
        <w:r w:rsidR="00854CA7">
          <w:t xml:space="preserve">passenger </w:t>
        </w:r>
      </w:ins>
      <w:ins w:id="97" w:author="Erik Guttman 01" w:date="2021-02-11T11:24:00Z">
        <w:r>
          <w:t xml:space="preserve">communication </w:t>
        </w:r>
      </w:ins>
      <w:ins w:id="98" w:author="Erik Guttman 01" w:date="2021-02-11T11:25:00Z">
        <w:r>
          <w:t>requirements of the vessel</w:t>
        </w:r>
        <w:r w:rsidR="00854CA7">
          <w:t xml:space="preserve"> in international regions are subject to the regulations of the country of registration.</w:t>
        </w:r>
      </w:ins>
    </w:p>
    <w:p w14:paraId="31D9998C" w14:textId="0DEC7BC6" w:rsidR="003201CF" w:rsidRDefault="00854CA7" w:rsidP="00D31375">
      <w:pPr>
        <w:rPr>
          <w:ins w:id="99" w:author="Erik Guttman 01" w:date="2021-02-11T11:45:00Z"/>
        </w:rPr>
      </w:pPr>
      <w:ins w:id="100" w:author="Erik Guttman 01" w:date="2021-02-11T11:40:00Z">
        <w:r>
          <w:t xml:space="preserve">A separate regime applies to vessels in </w:t>
        </w:r>
      </w:ins>
      <w:ins w:id="101" w:author="Erik Guttman 01" w:date="2021-02-11T11:43:00Z">
        <w:r w:rsidR="003201CF">
          <w:t>s</w:t>
        </w:r>
      </w:ins>
      <w:ins w:id="102" w:author="Erik Guttman 01" w:date="2021-02-11T11:42:00Z">
        <w:r w:rsidR="003201CF">
          <w:t xml:space="preserve">overeign waters and airspace. </w:t>
        </w:r>
      </w:ins>
      <w:ins w:id="103" w:author="Erik Guttman 01" w:date="2021-02-11T11:43:00Z">
        <w:r w:rsidR="003201CF">
          <w:t>In this case, international law is more complex. The Tokyo Convention Article IV states “</w:t>
        </w:r>
      </w:ins>
      <w:ins w:id="104" w:author="Erik Guttman 01" w:date="2021-02-11T11:44:00Z">
        <w:r w:rsidR="003201CF">
          <w:t xml:space="preserve">A Contracting State which is not the State of registration may not interfere with an aircraft in flight in order to exercise its criminal </w:t>
        </w:r>
        <w:proofErr w:type="spellStart"/>
        <w:r w:rsidR="003201CF">
          <w:t>jurisdication</w:t>
        </w:r>
        <w:proofErr w:type="spellEnd"/>
        <w:r w:rsidR="003201CF">
          <w:t xml:space="preserve"> over an offence committed on board except in the following cases:</w:t>
        </w:r>
      </w:ins>
    </w:p>
    <w:p w14:paraId="32A5C708" w14:textId="5AFF715C" w:rsidR="003201CF" w:rsidRDefault="003201CF" w:rsidP="00D31375">
      <w:pPr>
        <w:pStyle w:val="B1"/>
        <w:rPr>
          <w:ins w:id="105" w:author="Erik Guttman 01" w:date="2021-02-11T11:45:00Z"/>
        </w:rPr>
      </w:pPr>
      <w:ins w:id="106" w:author="Erik Guttman 01" w:date="2021-02-11T11:45:00Z">
        <w:r>
          <w:t>(a)</w:t>
        </w:r>
        <w:r>
          <w:tab/>
        </w:r>
        <w:proofErr w:type="gramStart"/>
        <w:r>
          <w:t>the</w:t>
        </w:r>
        <w:proofErr w:type="gramEnd"/>
        <w:r>
          <w:t xml:space="preserve"> offence has effect on the territory of such State;</w:t>
        </w:r>
      </w:ins>
    </w:p>
    <w:p w14:paraId="39BF4EBE" w14:textId="177F6F33" w:rsidR="003201CF" w:rsidRDefault="003201CF" w:rsidP="00D31375">
      <w:pPr>
        <w:pStyle w:val="B1"/>
        <w:rPr>
          <w:ins w:id="107" w:author="Erik Guttman 01" w:date="2021-02-11T11:45:00Z"/>
        </w:rPr>
      </w:pPr>
      <w:ins w:id="108" w:author="Erik Guttman 01" w:date="2021-02-11T11:45:00Z">
        <w:r>
          <w:t>(b)</w:t>
        </w:r>
        <w:r>
          <w:tab/>
        </w:r>
        <w:proofErr w:type="gramStart"/>
        <w:r>
          <w:t>the</w:t>
        </w:r>
        <w:proofErr w:type="gramEnd"/>
        <w:r>
          <w:t xml:space="preserve"> offence has been committed by or against a national or permanent resident of such State;</w:t>
        </w:r>
      </w:ins>
    </w:p>
    <w:p w14:paraId="284FC684" w14:textId="2C002451" w:rsidR="003201CF" w:rsidRDefault="003201CF" w:rsidP="00D31375">
      <w:pPr>
        <w:pStyle w:val="B1"/>
        <w:rPr>
          <w:ins w:id="109" w:author="Erik Guttman 01" w:date="2021-02-11T11:46:00Z"/>
        </w:rPr>
      </w:pPr>
      <w:ins w:id="110" w:author="Erik Guttman 01" w:date="2021-02-11T11:45:00Z">
        <w:r>
          <w:t>(c)</w:t>
        </w:r>
        <w:r>
          <w:tab/>
        </w:r>
        <w:proofErr w:type="gramStart"/>
        <w:r>
          <w:t>the</w:t>
        </w:r>
        <w:proofErr w:type="gramEnd"/>
        <w:r>
          <w:t xml:space="preserve"> offence is against the security of such </w:t>
        </w:r>
      </w:ins>
      <w:ins w:id="111" w:author="Erik Guttman 01" w:date="2021-02-11T11:46:00Z">
        <w:r>
          <w:t>State;</w:t>
        </w:r>
      </w:ins>
    </w:p>
    <w:p w14:paraId="1D7BA89C" w14:textId="382664B2" w:rsidR="003201CF" w:rsidRDefault="003201CF" w:rsidP="00D31375">
      <w:pPr>
        <w:pStyle w:val="B1"/>
        <w:rPr>
          <w:ins w:id="112" w:author="Erik Guttman 01" w:date="2021-02-11T11:46:00Z"/>
        </w:rPr>
      </w:pPr>
      <w:ins w:id="113" w:author="Erik Guttman 01" w:date="2021-02-11T11:46:00Z">
        <w:r>
          <w:t>(d)</w:t>
        </w:r>
        <w:r>
          <w:tab/>
        </w:r>
        <w:proofErr w:type="gramStart"/>
        <w:r>
          <w:t>the</w:t>
        </w:r>
        <w:proofErr w:type="gramEnd"/>
        <w:r>
          <w:t xml:space="preserve"> offence consists of a  breach of any rules or regulations relating to the flight or manoeuvre of aircraft in force in such State;</w:t>
        </w:r>
      </w:ins>
    </w:p>
    <w:p w14:paraId="7CB30DBE" w14:textId="5CD32494" w:rsidR="00D715A0" w:rsidRDefault="003201CF" w:rsidP="00D31375">
      <w:pPr>
        <w:pStyle w:val="B1"/>
        <w:rPr>
          <w:ins w:id="114" w:author="Erik Guttman 01" w:date="2021-02-11T11:47:00Z"/>
        </w:rPr>
      </w:pPr>
      <w:ins w:id="115" w:author="Erik Guttman 01" w:date="2021-02-11T11:46:00Z">
        <w:r>
          <w:t>(e</w:t>
        </w:r>
        <w:r w:rsidR="00D715A0">
          <w:t>)</w:t>
        </w:r>
        <w:r w:rsidR="00D715A0">
          <w:tab/>
        </w:r>
        <w:proofErr w:type="gramStart"/>
        <w:r w:rsidR="00D715A0">
          <w:t>the</w:t>
        </w:r>
        <w:proofErr w:type="gramEnd"/>
        <w:r w:rsidR="00D715A0">
          <w:t xml:space="preserve"> exercise of jurisdiction is necessary to ensure the observance of any obligation of such </w:t>
        </w:r>
      </w:ins>
      <w:ins w:id="116" w:author="Erik Guttman 01" w:date="2021-02-11T11:47:00Z">
        <w:r w:rsidR="00D715A0">
          <w:t>State under a multilateral international agreement.”</w:t>
        </w:r>
      </w:ins>
    </w:p>
    <w:p w14:paraId="6DD24ED0" w14:textId="44551141" w:rsidR="003201CF" w:rsidRDefault="00D715A0" w:rsidP="00D31375">
      <w:pPr>
        <w:rPr>
          <w:ins w:id="117" w:author="Erik Guttman 01" w:date="2021-02-11T11:51:00Z"/>
        </w:rPr>
      </w:pPr>
      <w:ins w:id="118" w:author="Erik Guttman 01" w:date="2021-02-11T11:47:00Z">
        <w:r>
          <w:t xml:space="preserve">Thus, it is entirely possible for an aircraft to impose communication regulations of the registered state while at the same time complying with the above convention. </w:t>
        </w:r>
      </w:ins>
      <w:ins w:id="119" w:author="Erik Guttman 01" w:date="2021-02-11T11:51:00Z">
        <w:r>
          <w:t>This i</w:t>
        </w:r>
        <w:r w:rsidR="00847EBF">
          <w:t>s anal</w:t>
        </w:r>
      </w:ins>
      <w:ins w:id="120" w:author="Erik Guttman 01" w:date="2021-02-12T18:10:00Z">
        <w:r w:rsidR="00D31375">
          <w:t>og</w:t>
        </w:r>
      </w:ins>
      <w:ins w:id="121" w:author="Erik Guttman 01" w:date="2021-02-11T11:51:00Z">
        <w:r w:rsidR="00847EBF">
          <w:t>ous to the situation of a</w:t>
        </w:r>
        <w:r>
          <w:t xml:space="preserve"> vessel in national waters.</w:t>
        </w:r>
      </w:ins>
    </w:p>
    <w:p w14:paraId="6801B1D1" w14:textId="4404D6AB" w:rsidR="00D715A0" w:rsidRDefault="00D715A0" w:rsidP="00D31375">
      <w:pPr>
        <w:rPr>
          <w:ins w:id="122" w:author="Erik Guttman 01" w:date="2021-02-11T11:57:00Z"/>
        </w:rPr>
      </w:pPr>
      <w:ins w:id="123" w:author="Erik Guttman 01" w:date="2021-02-11T11:51:00Z">
        <w:r>
          <w:lastRenderedPageBreak/>
          <w:t xml:space="preserve">A third important scenario is the ship in port or an aircraft that has landed. In this case the sovereign regulations of the territory apply. However, there are </w:t>
        </w:r>
      </w:ins>
      <w:ins w:id="124" w:author="Erik Guttman 01" w:date="2021-02-11T11:52:00Z">
        <w:r>
          <w:t xml:space="preserve">– for telecommunications especially – certain conditions that are necessary to consider. If communications equipment </w:t>
        </w:r>
        <w:r w:rsidR="00847EBF">
          <w:t>on board the vessel has been certified by their registered state, these certification requirements may apply to communications rather than those of the territory where they are in port.</w:t>
        </w:r>
      </w:ins>
      <w:ins w:id="125" w:author="Erik Guttman 01" w:date="2021-02-11T11:54:00Z">
        <w:r w:rsidR="00847EBF">
          <w:t xml:space="preserve"> [M]</w:t>
        </w:r>
      </w:ins>
    </w:p>
    <w:p w14:paraId="57A0DE81" w14:textId="466807D6" w:rsidR="00847EBF" w:rsidRPr="00172796" w:rsidRDefault="00847EBF" w:rsidP="00D31375">
      <w:pPr>
        <w:rPr>
          <w:ins w:id="126" w:author="Erik Guttman 01" w:date="2021-02-11T11:00:00Z"/>
        </w:rPr>
      </w:pPr>
      <w:ins w:id="127" w:author="Erik Guttman 01" w:date="2021-02-11T11:57:00Z">
        <w:r>
          <w:t xml:space="preserve">The relevance to satellite communication arises due to the distinct regulatory implications based not only on the location of the aircraft or vessel, but also its status </w:t>
        </w:r>
      </w:ins>
      <w:ins w:id="128" w:author="Erik Guttman 01" w:date="2021-02-11T11:58:00Z">
        <w:r>
          <w:t>(is it airborne? Is it at port?)</w:t>
        </w:r>
      </w:ins>
    </w:p>
    <w:p w14:paraId="08B735A1" w14:textId="5628D437" w:rsidR="00172796" w:rsidRDefault="00172796" w:rsidP="00172796">
      <w:pPr>
        <w:pStyle w:val="Heading3"/>
        <w:rPr>
          <w:ins w:id="129" w:author="Erik Guttman 01" w:date="2021-02-12T18:11:00Z"/>
        </w:rPr>
      </w:pPr>
      <w:proofErr w:type="gramStart"/>
      <w:ins w:id="130" w:author="Erik Guttman 01" w:date="2021-02-11T11:00:00Z">
        <w:r>
          <w:t>7.x.</w:t>
        </w:r>
      </w:ins>
      <w:ins w:id="131" w:author="Erik Guttman 01" w:date="2021-02-11T11:59:00Z">
        <w:r w:rsidR="00847EBF">
          <w:t>3</w:t>
        </w:r>
      </w:ins>
      <w:proofErr w:type="gramEnd"/>
      <w:ins w:id="132" w:author="Erik Guttman 01" w:date="2021-02-11T11:00:00Z">
        <w:r>
          <w:tab/>
          <w:t>Potential 3GPP approach</w:t>
        </w:r>
      </w:ins>
    </w:p>
    <w:p w14:paraId="0E83B88B" w14:textId="3AA52ECA" w:rsidR="00D31375" w:rsidRDefault="00D31375" w:rsidP="00D31375">
      <w:pPr>
        <w:rPr>
          <w:ins w:id="133" w:author="Erik Guttman 01" w:date="2021-02-12T18:13:00Z"/>
        </w:rPr>
      </w:pPr>
      <w:ins w:id="134" w:author="Erik Guttman 01" w:date="2021-02-12T18:12:00Z">
        <w:r>
          <w:t xml:space="preserve">It is recommended that for UEs that are operating outside of sovereign territory, the context of the operation is taken into account, i.e. the </w:t>
        </w:r>
      </w:ins>
      <w:ins w:id="135" w:author="Erik Guttman 01" w:date="2021-02-12T18:14:00Z">
        <w:r>
          <w:t xml:space="preserve">national </w:t>
        </w:r>
      </w:ins>
      <w:ins w:id="136" w:author="Erik Guttman 01" w:date="2021-02-12T18:12:00Z">
        <w:r>
          <w:t xml:space="preserve">registration of the vessel will determine the regulatory regime </w:t>
        </w:r>
      </w:ins>
      <w:ins w:id="137" w:author="Samsung-r1" w:date="2021-02-24T20:33:00Z">
        <w:r w:rsidR="00341FF4">
          <w:t xml:space="preserve">applying to the UEs </w:t>
        </w:r>
      </w:ins>
      <w:bookmarkStart w:id="138" w:name="_GoBack"/>
      <w:bookmarkEnd w:id="138"/>
      <w:ins w:id="139" w:author="Erik Guttman 01" w:date="2021-02-12T18:12:00Z">
        <w:r>
          <w:t xml:space="preserve">on the vessel. </w:t>
        </w:r>
      </w:ins>
    </w:p>
    <w:p w14:paraId="62CD58A4" w14:textId="021E1CD9" w:rsidR="00D31375" w:rsidRDefault="00D31375" w:rsidP="00D31375">
      <w:pPr>
        <w:rPr>
          <w:ins w:id="140" w:author="Erik Guttman 01" w:date="2021-02-12T18:15:00Z"/>
        </w:rPr>
      </w:pPr>
      <w:ins w:id="141" w:author="Erik Guttman 01" w:date="2021-02-12T18:13:00Z">
        <w:r>
          <w:t xml:space="preserve">When </w:t>
        </w:r>
      </w:ins>
      <w:ins w:id="142" w:author="Erik Guttman 01" w:date="2021-02-12T18:15:00Z">
        <w:r>
          <w:t>a</w:t>
        </w:r>
      </w:ins>
      <w:ins w:id="143" w:author="Erik Guttman 01" w:date="2021-02-12T18:13:00Z">
        <w:r>
          <w:t xml:space="preserve"> vessel is operating in national waters, </w:t>
        </w:r>
      </w:ins>
      <w:ins w:id="144" w:author="Erik Guttman 01" w:date="2021-02-12T18:14:00Z">
        <w:r>
          <w:t xml:space="preserve">or sovereign airspace, </w:t>
        </w:r>
      </w:ins>
      <w:ins w:id="145" w:author="Erik Guttman 01" w:date="2021-02-12T18:13:00Z">
        <w:r>
          <w:t xml:space="preserve">the regulations of the corresponding territory apply </w:t>
        </w:r>
      </w:ins>
      <w:ins w:id="146" w:author="Erik Guttman 01" w:date="2021-02-12T18:14:00Z">
        <w:r>
          <w:rPr>
            <w:i/>
          </w:rPr>
          <w:t>in addition</w:t>
        </w:r>
        <w:r>
          <w:t xml:space="preserve"> to those of the national registr</w:t>
        </w:r>
      </w:ins>
      <w:ins w:id="147" w:author="Erik Guttman 01" w:date="2021-02-12T18:15:00Z">
        <w:r>
          <w:t>ation of the vessel</w:t>
        </w:r>
      </w:ins>
      <w:ins w:id="148" w:author="Samsung-r1" w:date="2021-02-24T20:32:00Z">
        <w:r w:rsidR="00DD4363">
          <w:t xml:space="preserve"> for communication by UEs in that vessel</w:t>
        </w:r>
      </w:ins>
      <w:ins w:id="149" w:author="Erik Guttman 01" w:date="2021-02-12T18:15:00Z">
        <w:r>
          <w:t>.</w:t>
        </w:r>
      </w:ins>
    </w:p>
    <w:p w14:paraId="67B2137B" w14:textId="52498826" w:rsidR="00D31375" w:rsidRPr="00D31375" w:rsidRDefault="00D31375" w:rsidP="00D31375">
      <w:pPr>
        <w:rPr>
          <w:ins w:id="150" w:author="Erik Guttman 01" w:date="2021-02-11T11:00:00Z"/>
        </w:rPr>
      </w:pPr>
      <w:ins w:id="151" w:author="Erik Guttman 01" w:date="2021-02-12T18:15:00Z">
        <w:r>
          <w:t>When a vessel is in port (i.e. a harbour or an airport), the regulations of the sovereign territory apply</w:t>
        </w:r>
      </w:ins>
      <w:ins w:id="152" w:author="Samsung-r1" w:date="2021-02-24T20:32:00Z">
        <w:r w:rsidR="00DD4363">
          <w:t xml:space="preserve"> for communication b</w:t>
        </w:r>
      </w:ins>
      <w:ins w:id="153" w:author="Samsung-r1" w:date="2021-02-24T20:33:00Z">
        <w:r w:rsidR="00DD4363">
          <w:t>y UEs on that vessel</w:t>
        </w:r>
      </w:ins>
      <w:ins w:id="154" w:author="Erik Guttman 01" w:date="2021-02-12T18:15:00Z">
        <w:r>
          <w:t>.</w:t>
        </w:r>
      </w:ins>
      <w:ins w:id="155" w:author="Erik Guttman 01" w:date="2021-02-12T18:16:00Z">
        <w:r>
          <w:t xml:space="preserve"> The notable exception to this is that the communication equipment certification of the vessel may be those of the national registration of the vessel.</w:t>
        </w:r>
      </w:ins>
    </w:p>
    <w:p w14:paraId="4D44D647" w14:textId="77777777" w:rsidR="00172796" w:rsidRPr="00B90910" w:rsidRDefault="00172796" w:rsidP="008C65A3">
      <w:pPr>
        <w:rPr>
          <w:rFonts w:eastAsia="Calibri"/>
        </w:rPr>
      </w:pPr>
    </w:p>
    <w:p w14:paraId="167B49A6" w14:textId="77777777" w:rsidR="00CD3568" w:rsidRPr="008C65A3" w:rsidRDefault="00CD3568" w:rsidP="00CD3568">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END CHANGE</w:t>
      </w:r>
    </w:p>
    <w:p w14:paraId="7C2D47D1" w14:textId="67F32BB0" w:rsidR="008C65A3" w:rsidRPr="009A0BAB" w:rsidRDefault="009A0BAB" w:rsidP="00AE571C">
      <w:pPr>
        <w:pStyle w:val="EditorsNote"/>
        <w:ind w:left="0" w:firstLine="0"/>
      </w:pPr>
      <w:r>
        <w:t xml:space="preserve">    </w:t>
      </w:r>
      <w:r>
        <w:tab/>
      </w:r>
    </w:p>
    <w:p w14:paraId="70290779" w14:textId="77777777" w:rsidR="008C65A3" w:rsidRDefault="008C65A3" w:rsidP="001E0D72"/>
    <w:p w14:paraId="1DF37138" w14:textId="77777777" w:rsidR="001E41F3" w:rsidRPr="001E0D72" w:rsidRDefault="001E41F3" w:rsidP="001E0D72"/>
    <w:sectPr w:rsidR="001E41F3" w:rsidRPr="001E0D72" w:rsidSect="000B7FED">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C8C8E" w14:textId="77777777" w:rsidR="005D338D" w:rsidRDefault="005D338D">
      <w:r>
        <w:separator/>
      </w:r>
    </w:p>
  </w:endnote>
  <w:endnote w:type="continuationSeparator" w:id="0">
    <w:p w14:paraId="763842F6" w14:textId="77777777" w:rsidR="005D338D" w:rsidRDefault="005D3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23146" w14:textId="77777777" w:rsidR="003A2886" w:rsidRDefault="003A2886">
    <w:pPr>
      <w:pStyle w:val="Footer"/>
    </w:pPr>
    <w:r>
      <w:rPr>
        <w:lang w:val="en-US"/>
      </w:rPr>
      <mc:AlternateContent>
        <mc:Choice Requires="wps">
          <w:drawing>
            <wp:anchor distT="0" distB="0" distL="114300" distR="114300" simplePos="0" relativeHeight="251657216" behindDoc="0" locked="0" layoutInCell="0" allowOverlap="1" wp14:anchorId="23EE8352" wp14:editId="1030B948">
              <wp:simplePos x="0" y="0"/>
              <wp:positionH relativeFrom="page">
                <wp:posOffset>0</wp:posOffset>
              </wp:positionH>
              <wp:positionV relativeFrom="page">
                <wp:posOffset>10229215</wp:posOffset>
              </wp:positionV>
              <wp:extent cx="7560945" cy="273050"/>
              <wp:effectExtent l="0" t="0" r="0" b="12700"/>
              <wp:wrapNone/>
              <wp:docPr id="2" name="MSIPCM18b04d49825b9dc6822d284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0C67D" w14:textId="43EE73B7" w:rsidR="003A2886" w:rsidRPr="004B55F6" w:rsidRDefault="004B55F6" w:rsidP="003A2886">
                          <w:pPr>
                            <w:spacing w:after="0"/>
                            <w:jc w:val="center"/>
                            <w:rPr>
                              <w:rFonts w:ascii="Calibri" w:hAnsi="Calibri" w:cs="Calibri"/>
                              <w:b/>
                              <w:i/>
                              <w:color w:val="000000" w:themeColor="text1"/>
                              <w:sz w:val="24"/>
                              <w:lang w:val="en-US"/>
                            </w:rPr>
                          </w:pPr>
                          <w:r w:rsidRPr="004B55F6">
                            <w:rPr>
                              <w:rFonts w:ascii="Calibri" w:hAnsi="Calibri" w:cs="Calibri"/>
                              <w:b/>
                              <w:i/>
                              <w:color w:val="000000" w:themeColor="text1"/>
                              <w:sz w:val="24"/>
                              <w:lang w:val="en-US"/>
                            </w:rPr>
                            <w:t>3GPP</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3EE8352" id="_x0000_t202" coordsize="21600,21600" o:spt="202" path="m,l,21600r21600,l21600,xe">
              <v:stroke joinstyle="miter"/>
              <v:path gradientshapeok="t" o:connecttype="rect"/>
            </v:shapetype>
            <v:shape id="MSIPCM18b04d49825b9dc6822d2848"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" o:allowincell="f" filled="f" stroked="f" strokeweight=".5pt">
              <v:textbox inset=",0,,0">
                <w:txbxContent>
                  <w:p w14:paraId="3840C67D" w14:textId="43EE73B7" w:rsidR="003A2886" w:rsidRPr="004B55F6" w:rsidRDefault="004B55F6" w:rsidP="003A2886">
                    <w:pPr>
                      <w:spacing w:after="0"/>
                      <w:jc w:val="center"/>
                      <w:rPr>
                        <w:rFonts w:ascii="Calibri" w:hAnsi="Calibri" w:cs="Calibri"/>
                        <w:b/>
                        <w:i/>
                        <w:color w:val="000000" w:themeColor="text1"/>
                        <w:sz w:val="24"/>
                        <w:lang w:val="en-US"/>
                      </w:rPr>
                    </w:pPr>
                    <w:r w:rsidRPr="004B55F6">
                      <w:rPr>
                        <w:rFonts w:ascii="Calibri" w:hAnsi="Calibri" w:cs="Calibri"/>
                        <w:b/>
                        <w:i/>
                        <w:color w:val="000000" w:themeColor="text1"/>
                        <w:sz w:val="24"/>
                        <w:lang w:val="en-US"/>
                      </w:rPr>
                      <w:t>3GPP</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ABD21" w14:textId="77777777" w:rsidR="005D338D" w:rsidRDefault="005D338D">
      <w:r>
        <w:separator/>
      </w:r>
    </w:p>
  </w:footnote>
  <w:footnote w:type="continuationSeparator" w:id="0">
    <w:p w14:paraId="4BAE4AC8" w14:textId="77777777" w:rsidR="005D338D" w:rsidRDefault="005D33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74D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5F80"/>
    <w:multiLevelType w:val="hybridMultilevel"/>
    <w:tmpl w:val="DACAFB9A"/>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6D6452"/>
    <w:multiLevelType w:val="hybridMultilevel"/>
    <w:tmpl w:val="10C832A8"/>
    <w:lvl w:ilvl="0" w:tplc="0CDCA82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816BA2"/>
    <w:multiLevelType w:val="hybridMultilevel"/>
    <w:tmpl w:val="069AB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1F7EC6"/>
    <w:multiLevelType w:val="hybridMultilevel"/>
    <w:tmpl w:val="6DE46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87C0F96"/>
    <w:multiLevelType w:val="hybridMultilevel"/>
    <w:tmpl w:val="382C5D54"/>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8" w15:restartNumberingAfterBreak="0">
    <w:nsid w:val="606D091F"/>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0"/>
  </w:num>
  <w:num w:numId="4">
    <w:abstractNumId w:val="2"/>
  </w:num>
  <w:num w:numId="5">
    <w:abstractNumId w:val="4"/>
  </w:num>
  <w:num w:numId="6">
    <w:abstractNumId w:val="3"/>
  </w:num>
  <w:num w:numId="7">
    <w:abstractNumId w:val="7"/>
  </w:num>
  <w:num w:numId="8">
    <w:abstractNumId w:val="5"/>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k Guttman 01">
    <w15:presenceInfo w15:providerId="None" w15:userId="Erik Guttman 01"/>
  </w15:person>
  <w15:person w15:author="Samsung-r1">
    <w15:presenceInfo w15:providerId="None" w15:userId="Samsu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73"/>
    <w:rsid w:val="000168C6"/>
    <w:rsid w:val="00022E4A"/>
    <w:rsid w:val="00030130"/>
    <w:rsid w:val="0003697D"/>
    <w:rsid w:val="00045BAC"/>
    <w:rsid w:val="0004675E"/>
    <w:rsid w:val="00053687"/>
    <w:rsid w:val="000574D8"/>
    <w:rsid w:val="00062113"/>
    <w:rsid w:val="00070617"/>
    <w:rsid w:val="00077B9D"/>
    <w:rsid w:val="00081549"/>
    <w:rsid w:val="00082546"/>
    <w:rsid w:val="00083301"/>
    <w:rsid w:val="000A1380"/>
    <w:rsid w:val="000A145C"/>
    <w:rsid w:val="000A28DA"/>
    <w:rsid w:val="000A52DF"/>
    <w:rsid w:val="000A57D9"/>
    <w:rsid w:val="000A6394"/>
    <w:rsid w:val="000B7FED"/>
    <w:rsid w:val="000C038A"/>
    <w:rsid w:val="000C418D"/>
    <w:rsid w:val="000C5E09"/>
    <w:rsid w:val="000C6598"/>
    <w:rsid w:val="000D155D"/>
    <w:rsid w:val="000D3499"/>
    <w:rsid w:val="000D7330"/>
    <w:rsid w:val="000E68BD"/>
    <w:rsid w:val="000F253D"/>
    <w:rsid w:val="00107C9A"/>
    <w:rsid w:val="001140F9"/>
    <w:rsid w:val="00120D19"/>
    <w:rsid w:val="001245C9"/>
    <w:rsid w:val="001415C0"/>
    <w:rsid w:val="00145D43"/>
    <w:rsid w:val="00151DC4"/>
    <w:rsid w:val="00157BEF"/>
    <w:rsid w:val="0016036A"/>
    <w:rsid w:val="00161722"/>
    <w:rsid w:val="00170368"/>
    <w:rsid w:val="00172796"/>
    <w:rsid w:val="001729D8"/>
    <w:rsid w:val="0017548F"/>
    <w:rsid w:val="00180043"/>
    <w:rsid w:val="00186657"/>
    <w:rsid w:val="00187B1A"/>
    <w:rsid w:val="001928B9"/>
    <w:rsid w:val="00192C46"/>
    <w:rsid w:val="001A08B3"/>
    <w:rsid w:val="001A6B65"/>
    <w:rsid w:val="001A7B60"/>
    <w:rsid w:val="001B2818"/>
    <w:rsid w:val="001B52F0"/>
    <w:rsid w:val="001B78B1"/>
    <w:rsid w:val="001B7A65"/>
    <w:rsid w:val="001C150F"/>
    <w:rsid w:val="001E0D72"/>
    <w:rsid w:val="001E41F3"/>
    <w:rsid w:val="0022280C"/>
    <w:rsid w:val="00234170"/>
    <w:rsid w:val="00254B2E"/>
    <w:rsid w:val="00255430"/>
    <w:rsid w:val="0026004D"/>
    <w:rsid w:val="002640DD"/>
    <w:rsid w:val="00275D12"/>
    <w:rsid w:val="002764A8"/>
    <w:rsid w:val="00284FEB"/>
    <w:rsid w:val="002860C4"/>
    <w:rsid w:val="00290692"/>
    <w:rsid w:val="002917CC"/>
    <w:rsid w:val="002A1749"/>
    <w:rsid w:val="002A2F44"/>
    <w:rsid w:val="002B1B1D"/>
    <w:rsid w:val="002B5741"/>
    <w:rsid w:val="002C19EC"/>
    <w:rsid w:val="002C2121"/>
    <w:rsid w:val="002C47EA"/>
    <w:rsid w:val="002D3C5B"/>
    <w:rsid w:val="002E0455"/>
    <w:rsid w:val="002F2CCC"/>
    <w:rsid w:val="002F7F2F"/>
    <w:rsid w:val="00305409"/>
    <w:rsid w:val="003201CF"/>
    <w:rsid w:val="00332D2E"/>
    <w:rsid w:val="00341FF4"/>
    <w:rsid w:val="00344C10"/>
    <w:rsid w:val="00350A9C"/>
    <w:rsid w:val="003609EF"/>
    <w:rsid w:val="00361529"/>
    <w:rsid w:val="0036231A"/>
    <w:rsid w:val="00365126"/>
    <w:rsid w:val="00374DD4"/>
    <w:rsid w:val="00396E34"/>
    <w:rsid w:val="003A2886"/>
    <w:rsid w:val="003A6811"/>
    <w:rsid w:val="003B2CA2"/>
    <w:rsid w:val="003D4569"/>
    <w:rsid w:val="003D7A89"/>
    <w:rsid w:val="003E1A36"/>
    <w:rsid w:val="003E1B0B"/>
    <w:rsid w:val="003F0293"/>
    <w:rsid w:val="00402E61"/>
    <w:rsid w:val="00403E63"/>
    <w:rsid w:val="00410371"/>
    <w:rsid w:val="0042115A"/>
    <w:rsid w:val="004242F1"/>
    <w:rsid w:val="0043596D"/>
    <w:rsid w:val="0044387C"/>
    <w:rsid w:val="00444C46"/>
    <w:rsid w:val="00453BE6"/>
    <w:rsid w:val="004679D9"/>
    <w:rsid w:val="00467B9B"/>
    <w:rsid w:val="00477AC0"/>
    <w:rsid w:val="0048634B"/>
    <w:rsid w:val="004918F1"/>
    <w:rsid w:val="00492015"/>
    <w:rsid w:val="004939C2"/>
    <w:rsid w:val="00495A74"/>
    <w:rsid w:val="00497142"/>
    <w:rsid w:val="004A6FE9"/>
    <w:rsid w:val="004B55F6"/>
    <w:rsid w:val="004B75B7"/>
    <w:rsid w:val="004C5F8B"/>
    <w:rsid w:val="004D1C5B"/>
    <w:rsid w:val="004D2C68"/>
    <w:rsid w:val="004E053D"/>
    <w:rsid w:val="004E44E2"/>
    <w:rsid w:val="004E7BC9"/>
    <w:rsid w:val="004F0707"/>
    <w:rsid w:val="004F0D0E"/>
    <w:rsid w:val="00501F5D"/>
    <w:rsid w:val="00501F98"/>
    <w:rsid w:val="0051580D"/>
    <w:rsid w:val="005164AE"/>
    <w:rsid w:val="0052609E"/>
    <w:rsid w:val="005361E8"/>
    <w:rsid w:val="005441CC"/>
    <w:rsid w:val="00547111"/>
    <w:rsid w:val="00562C87"/>
    <w:rsid w:val="005662ED"/>
    <w:rsid w:val="0057353B"/>
    <w:rsid w:val="00575A20"/>
    <w:rsid w:val="00577F4D"/>
    <w:rsid w:val="00581E32"/>
    <w:rsid w:val="00582264"/>
    <w:rsid w:val="00590061"/>
    <w:rsid w:val="00592D74"/>
    <w:rsid w:val="00597595"/>
    <w:rsid w:val="005A36A8"/>
    <w:rsid w:val="005A3B98"/>
    <w:rsid w:val="005A77FC"/>
    <w:rsid w:val="005A7B2E"/>
    <w:rsid w:val="005A7D30"/>
    <w:rsid w:val="005B2B42"/>
    <w:rsid w:val="005B43B8"/>
    <w:rsid w:val="005B580B"/>
    <w:rsid w:val="005B6189"/>
    <w:rsid w:val="005D338D"/>
    <w:rsid w:val="005E2C44"/>
    <w:rsid w:val="005E574D"/>
    <w:rsid w:val="005F5D9F"/>
    <w:rsid w:val="005F7933"/>
    <w:rsid w:val="0060058A"/>
    <w:rsid w:val="00614F25"/>
    <w:rsid w:val="00621188"/>
    <w:rsid w:val="006245AD"/>
    <w:rsid w:val="006257ED"/>
    <w:rsid w:val="00646DAB"/>
    <w:rsid w:val="006525CD"/>
    <w:rsid w:val="006625C0"/>
    <w:rsid w:val="00663472"/>
    <w:rsid w:val="00664E0B"/>
    <w:rsid w:val="006677C9"/>
    <w:rsid w:val="006856B9"/>
    <w:rsid w:val="00691CDD"/>
    <w:rsid w:val="00694FD9"/>
    <w:rsid w:val="00695808"/>
    <w:rsid w:val="006A2AC6"/>
    <w:rsid w:val="006B33D4"/>
    <w:rsid w:val="006B46FB"/>
    <w:rsid w:val="006C267C"/>
    <w:rsid w:val="006D032F"/>
    <w:rsid w:val="006E21FB"/>
    <w:rsid w:val="006E47DC"/>
    <w:rsid w:val="00705243"/>
    <w:rsid w:val="00707067"/>
    <w:rsid w:val="00720743"/>
    <w:rsid w:val="0072148D"/>
    <w:rsid w:val="007250F1"/>
    <w:rsid w:val="00737345"/>
    <w:rsid w:val="00744F2A"/>
    <w:rsid w:val="0075050C"/>
    <w:rsid w:val="00754321"/>
    <w:rsid w:val="00755263"/>
    <w:rsid w:val="00762CC4"/>
    <w:rsid w:val="007630B7"/>
    <w:rsid w:val="0076635E"/>
    <w:rsid w:val="0077393D"/>
    <w:rsid w:val="00773DE0"/>
    <w:rsid w:val="00783542"/>
    <w:rsid w:val="00790795"/>
    <w:rsid w:val="00792342"/>
    <w:rsid w:val="00793DF5"/>
    <w:rsid w:val="0079700F"/>
    <w:rsid w:val="007972A0"/>
    <w:rsid w:val="007977A8"/>
    <w:rsid w:val="007A03AF"/>
    <w:rsid w:val="007B512A"/>
    <w:rsid w:val="007B66B3"/>
    <w:rsid w:val="007C2097"/>
    <w:rsid w:val="007C6903"/>
    <w:rsid w:val="007D1556"/>
    <w:rsid w:val="007D1629"/>
    <w:rsid w:val="007D6A07"/>
    <w:rsid w:val="007F7259"/>
    <w:rsid w:val="008010B3"/>
    <w:rsid w:val="00803126"/>
    <w:rsid w:val="008040A8"/>
    <w:rsid w:val="00820746"/>
    <w:rsid w:val="0082076B"/>
    <w:rsid w:val="00825A69"/>
    <w:rsid w:val="008279FA"/>
    <w:rsid w:val="0084233E"/>
    <w:rsid w:val="00844C5C"/>
    <w:rsid w:val="00847EBF"/>
    <w:rsid w:val="00850068"/>
    <w:rsid w:val="00853C13"/>
    <w:rsid w:val="00854CA7"/>
    <w:rsid w:val="00860D74"/>
    <w:rsid w:val="008626E7"/>
    <w:rsid w:val="00870EE7"/>
    <w:rsid w:val="008863B9"/>
    <w:rsid w:val="008923A4"/>
    <w:rsid w:val="00895473"/>
    <w:rsid w:val="008A0580"/>
    <w:rsid w:val="008A3009"/>
    <w:rsid w:val="008A45A6"/>
    <w:rsid w:val="008B7653"/>
    <w:rsid w:val="008C0E61"/>
    <w:rsid w:val="008C65A3"/>
    <w:rsid w:val="008D2DF1"/>
    <w:rsid w:val="008D4835"/>
    <w:rsid w:val="008D5A37"/>
    <w:rsid w:val="008E3081"/>
    <w:rsid w:val="008F686C"/>
    <w:rsid w:val="0091314D"/>
    <w:rsid w:val="009148DE"/>
    <w:rsid w:val="009319A2"/>
    <w:rsid w:val="00934F7C"/>
    <w:rsid w:val="00941ABF"/>
    <w:rsid w:val="00941C5D"/>
    <w:rsid w:val="00941E30"/>
    <w:rsid w:val="009429AF"/>
    <w:rsid w:val="00956929"/>
    <w:rsid w:val="0096325E"/>
    <w:rsid w:val="0097773C"/>
    <w:rsid w:val="009777D9"/>
    <w:rsid w:val="00986546"/>
    <w:rsid w:val="00986F46"/>
    <w:rsid w:val="00991B88"/>
    <w:rsid w:val="00992D8B"/>
    <w:rsid w:val="009A0BAB"/>
    <w:rsid w:val="009A5753"/>
    <w:rsid w:val="009A579D"/>
    <w:rsid w:val="009B2A71"/>
    <w:rsid w:val="009B79BB"/>
    <w:rsid w:val="009D0A91"/>
    <w:rsid w:val="009D2FFF"/>
    <w:rsid w:val="009E0CF5"/>
    <w:rsid w:val="009E0D40"/>
    <w:rsid w:val="009E3297"/>
    <w:rsid w:val="009F1B2F"/>
    <w:rsid w:val="009F386A"/>
    <w:rsid w:val="009F734F"/>
    <w:rsid w:val="009F73F5"/>
    <w:rsid w:val="00A02141"/>
    <w:rsid w:val="00A06888"/>
    <w:rsid w:val="00A10492"/>
    <w:rsid w:val="00A11464"/>
    <w:rsid w:val="00A135B0"/>
    <w:rsid w:val="00A246B6"/>
    <w:rsid w:val="00A30B40"/>
    <w:rsid w:val="00A32C4B"/>
    <w:rsid w:val="00A40723"/>
    <w:rsid w:val="00A41642"/>
    <w:rsid w:val="00A4257B"/>
    <w:rsid w:val="00A47E70"/>
    <w:rsid w:val="00A50CF0"/>
    <w:rsid w:val="00A7253B"/>
    <w:rsid w:val="00A76148"/>
    <w:rsid w:val="00A7671C"/>
    <w:rsid w:val="00A834ED"/>
    <w:rsid w:val="00A93732"/>
    <w:rsid w:val="00A94D25"/>
    <w:rsid w:val="00A950D4"/>
    <w:rsid w:val="00A956B7"/>
    <w:rsid w:val="00AA2CBC"/>
    <w:rsid w:val="00AA6CA6"/>
    <w:rsid w:val="00AC5820"/>
    <w:rsid w:val="00AD1CD8"/>
    <w:rsid w:val="00AD2042"/>
    <w:rsid w:val="00AE333B"/>
    <w:rsid w:val="00AE571C"/>
    <w:rsid w:val="00B1667C"/>
    <w:rsid w:val="00B258BB"/>
    <w:rsid w:val="00B357B7"/>
    <w:rsid w:val="00B3644D"/>
    <w:rsid w:val="00B502A9"/>
    <w:rsid w:val="00B56BC3"/>
    <w:rsid w:val="00B67B97"/>
    <w:rsid w:val="00B707CB"/>
    <w:rsid w:val="00B770A4"/>
    <w:rsid w:val="00B81693"/>
    <w:rsid w:val="00B81D35"/>
    <w:rsid w:val="00B86706"/>
    <w:rsid w:val="00B90910"/>
    <w:rsid w:val="00B91C29"/>
    <w:rsid w:val="00B968C8"/>
    <w:rsid w:val="00B977EA"/>
    <w:rsid w:val="00BA3EC5"/>
    <w:rsid w:val="00BA51D9"/>
    <w:rsid w:val="00BB5DFC"/>
    <w:rsid w:val="00BD083F"/>
    <w:rsid w:val="00BD279D"/>
    <w:rsid w:val="00BD3F34"/>
    <w:rsid w:val="00BD65D2"/>
    <w:rsid w:val="00BD6BB8"/>
    <w:rsid w:val="00BE0FDD"/>
    <w:rsid w:val="00BE2926"/>
    <w:rsid w:val="00BE4B82"/>
    <w:rsid w:val="00BF32D2"/>
    <w:rsid w:val="00BF467A"/>
    <w:rsid w:val="00C06442"/>
    <w:rsid w:val="00C27829"/>
    <w:rsid w:val="00C50B06"/>
    <w:rsid w:val="00C66BA2"/>
    <w:rsid w:val="00C719AB"/>
    <w:rsid w:val="00C74408"/>
    <w:rsid w:val="00C832B6"/>
    <w:rsid w:val="00C842B9"/>
    <w:rsid w:val="00C95985"/>
    <w:rsid w:val="00CA4F17"/>
    <w:rsid w:val="00CC09DE"/>
    <w:rsid w:val="00CC14B2"/>
    <w:rsid w:val="00CC5026"/>
    <w:rsid w:val="00CC68D0"/>
    <w:rsid w:val="00CD26B2"/>
    <w:rsid w:val="00CD3568"/>
    <w:rsid w:val="00CD6D59"/>
    <w:rsid w:val="00CD7380"/>
    <w:rsid w:val="00CF721E"/>
    <w:rsid w:val="00D03F9A"/>
    <w:rsid w:val="00D04467"/>
    <w:rsid w:val="00D06D51"/>
    <w:rsid w:val="00D11EE5"/>
    <w:rsid w:val="00D17D29"/>
    <w:rsid w:val="00D20087"/>
    <w:rsid w:val="00D21D6D"/>
    <w:rsid w:val="00D24991"/>
    <w:rsid w:val="00D31375"/>
    <w:rsid w:val="00D337CB"/>
    <w:rsid w:val="00D50255"/>
    <w:rsid w:val="00D61AA1"/>
    <w:rsid w:val="00D642E2"/>
    <w:rsid w:val="00D66520"/>
    <w:rsid w:val="00D70219"/>
    <w:rsid w:val="00D715A0"/>
    <w:rsid w:val="00D8661B"/>
    <w:rsid w:val="00D94517"/>
    <w:rsid w:val="00D970B1"/>
    <w:rsid w:val="00DA58BA"/>
    <w:rsid w:val="00DA7497"/>
    <w:rsid w:val="00DB011C"/>
    <w:rsid w:val="00DB44B3"/>
    <w:rsid w:val="00DB531D"/>
    <w:rsid w:val="00DD4363"/>
    <w:rsid w:val="00DE31C8"/>
    <w:rsid w:val="00DE34CF"/>
    <w:rsid w:val="00E12963"/>
    <w:rsid w:val="00E13F3D"/>
    <w:rsid w:val="00E22944"/>
    <w:rsid w:val="00E2338E"/>
    <w:rsid w:val="00E24C93"/>
    <w:rsid w:val="00E2677D"/>
    <w:rsid w:val="00E26881"/>
    <w:rsid w:val="00E32A6E"/>
    <w:rsid w:val="00E34898"/>
    <w:rsid w:val="00E379D4"/>
    <w:rsid w:val="00E40480"/>
    <w:rsid w:val="00E46AFD"/>
    <w:rsid w:val="00E50931"/>
    <w:rsid w:val="00E54DA6"/>
    <w:rsid w:val="00E769FC"/>
    <w:rsid w:val="00E778D5"/>
    <w:rsid w:val="00E844FA"/>
    <w:rsid w:val="00E86A51"/>
    <w:rsid w:val="00E92F61"/>
    <w:rsid w:val="00E950B6"/>
    <w:rsid w:val="00EA6EC6"/>
    <w:rsid w:val="00EB09B7"/>
    <w:rsid w:val="00EB2CE3"/>
    <w:rsid w:val="00EB64E9"/>
    <w:rsid w:val="00EB6523"/>
    <w:rsid w:val="00EC028C"/>
    <w:rsid w:val="00ED128E"/>
    <w:rsid w:val="00ED3169"/>
    <w:rsid w:val="00EE6A34"/>
    <w:rsid w:val="00EE6D16"/>
    <w:rsid w:val="00EE7426"/>
    <w:rsid w:val="00EE7D7C"/>
    <w:rsid w:val="00EF4E42"/>
    <w:rsid w:val="00F04EF7"/>
    <w:rsid w:val="00F10E48"/>
    <w:rsid w:val="00F22805"/>
    <w:rsid w:val="00F24E20"/>
    <w:rsid w:val="00F25D98"/>
    <w:rsid w:val="00F300FB"/>
    <w:rsid w:val="00F304DD"/>
    <w:rsid w:val="00F42BCB"/>
    <w:rsid w:val="00F47B87"/>
    <w:rsid w:val="00F52DEE"/>
    <w:rsid w:val="00F56609"/>
    <w:rsid w:val="00F66FFE"/>
    <w:rsid w:val="00FB4225"/>
    <w:rsid w:val="00FB6386"/>
    <w:rsid w:val="00FE5409"/>
    <w:rsid w:val="00FE65D7"/>
    <w:rsid w:val="00FF73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43BD"/>
  <w15:docId w15:val="{3B1921C4-B20B-4355-A8E4-5BAA37C2A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8C65A3"/>
    <w:rPr>
      <w:rFonts w:ascii="Times New Roman" w:hAnsi="Times New Roman"/>
      <w:lang w:val="en-GB" w:eastAsia="en-US"/>
    </w:rPr>
  </w:style>
  <w:style w:type="paragraph" w:styleId="ListParagraph">
    <w:name w:val="List Paragraph"/>
    <w:basedOn w:val="Normal"/>
    <w:uiPriority w:val="34"/>
    <w:qFormat/>
    <w:rsid w:val="00082546"/>
    <w:pPr>
      <w:ind w:left="720"/>
      <w:contextualSpacing/>
    </w:pPr>
  </w:style>
  <w:style w:type="table" w:styleId="TableGrid">
    <w:name w:val="Table Grid"/>
    <w:basedOn w:val="TableNormal"/>
    <w:rsid w:val="0015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20D19"/>
    <w:pPr>
      <w:spacing w:before="75" w:after="75"/>
    </w:pPr>
    <w:rPr>
      <w:rFonts w:ascii="Malgun Gothic" w:eastAsia="Malgun Gothic" w:hAnsi="Malgun Gothic"/>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201274">
      <w:bodyDiv w:val="1"/>
      <w:marLeft w:val="0"/>
      <w:marRight w:val="0"/>
      <w:marTop w:val="0"/>
      <w:marBottom w:val="0"/>
      <w:divBdr>
        <w:top w:val="none" w:sz="0" w:space="0" w:color="auto"/>
        <w:left w:val="none" w:sz="0" w:space="0" w:color="auto"/>
        <w:bottom w:val="none" w:sz="0" w:space="0" w:color="auto"/>
        <w:right w:val="none" w:sz="0" w:space="0" w:color="auto"/>
      </w:divBdr>
    </w:div>
    <w:div w:id="164993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unctad.org/page/data-protection-and-privacy-legislation-worldwide"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CB0BC-435B-49F8-AA93-8600BFA0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FB9120-3D9D-4311-91FB-50E2B1E0A9AB}">
  <ds:schemaRefs>
    <ds:schemaRef ds:uri="http://schemas.microsoft.com/sharepoint/v3/contenttype/forms"/>
  </ds:schemaRefs>
</ds:datastoreItem>
</file>

<file path=customXml/itemProps3.xml><?xml version="1.0" encoding="utf-8"?>
<ds:datastoreItem xmlns:ds="http://schemas.openxmlformats.org/officeDocument/2006/customXml" ds:itemID="{3B9FEB5B-45B0-4526-8314-D6B7AB2A59A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2F621C-DDBD-4A8B-BC3E-E135485BD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1088</Words>
  <Characters>6208</Characters>
  <Application>Microsoft Office Word</Application>
  <DocSecurity>0</DocSecurity>
  <Lines>51</Lines>
  <Paragraphs>14</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dc:description/>
  <cp:lastModifiedBy>Samsung-r1</cp:lastModifiedBy>
  <cp:revision>6</cp:revision>
  <cp:lastPrinted>1899-12-31T23:00:00Z</cp:lastPrinted>
  <dcterms:created xsi:type="dcterms:W3CDTF">2021-02-24T19:32:00Z</dcterms:created>
  <dcterms:modified xsi:type="dcterms:W3CDTF">2021-02-24T19:33:00Z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4DD512F63FC1D22001D4ACB7336617713FBF4A401984336DBABCB36FCD150A63</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