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354CA" w14:textId="1C806D3A" w:rsidR="00A91AB4" w:rsidRPr="00332DA5"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bookmarkStart w:id="0" w:name="_GoBack"/>
      <w:r w:rsidRPr="00332DA5">
        <w:rPr>
          <w:rFonts w:ascii="Arial" w:eastAsia="MS Mincho" w:hAnsi="Arial" w:cs="Arial"/>
          <w:b/>
          <w:sz w:val="24"/>
          <w:szCs w:val="24"/>
          <w:lang w:val="en-US" w:eastAsia="ja-JP"/>
        </w:rPr>
        <w:t>3GPP TSG-SA WG Meeting #93-e</w:t>
      </w:r>
      <w:r w:rsidRPr="00332DA5">
        <w:rPr>
          <w:rFonts w:ascii="Arial" w:eastAsia="MS Mincho" w:hAnsi="Arial" w:cs="Arial"/>
          <w:b/>
          <w:sz w:val="24"/>
          <w:szCs w:val="24"/>
          <w:lang w:val="en-US" w:eastAsia="ja-JP"/>
        </w:rPr>
        <w:tab/>
        <w:t>S1-21</w:t>
      </w:r>
      <w:r w:rsidR="00562FAE" w:rsidRPr="00332DA5">
        <w:rPr>
          <w:rFonts w:ascii="Arial" w:eastAsia="MS Mincho" w:hAnsi="Arial" w:cs="Arial"/>
          <w:b/>
          <w:sz w:val="24"/>
          <w:szCs w:val="24"/>
          <w:lang w:val="en-US" w:eastAsia="ja-JP"/>
        </w:rPr>
        <w:t>0</w:t>
      </w:r>
      <w:r w:rsidR="00201314">
        <w:rPr>
          <w:rFonts w:ascii="Arial" w:eastAsia="MS Mincho" w:hAnsi="Arial" w:cs="Arial"/>
          <w:b/>
          <w:sz w:val="24"/>
          <w:szCs w:val="24"/>
          <w:lang w:val="en-US" w:eastAsia="ja-JP"/>
        </w:rPr>
        <w:t>425</w:t>
      </w:r>
    </w:p>
    <w:p w14:paraId="5F28BD12" w14:textId="77777777"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r w:rsidRPr="00332DA5">
        <w:rPr>
          <w:rFonts w:ascii="Arial" w:eastAsia="MS Mincho" w:hAnsi="Arial" w:cs="Arial"/>
          <w:b/>
          <w:sz w:val="24"/>
          <w:szCs w:val="24"/>
          <w:lang w:val="en-US" w:eastAsia="ja-JP"/>
        </w:rPr>
        <w:t xml:space="preserve">Electronic Meeting, Feb 23 – Mar 4, 2021                                       </w:t>
      </w:r>
    </w:p>
    <w:p w14:paraId="35F25F84" w14:textId="77777777" w:rsidR="003C1E3C" w:rsidRPr="00332DA5" w:rsidRDefault="003C1E3C" w:rsidP="003C1E3C">
      <w:pPr>
        <w:spacing w:after="0"/>
        <w:rPr>
          <w:rFonts w:ascii="Arial" w:eastAsia="MS Mincho" w:hAnsi="Arial"/>
          <w:sz w:val="24"/>
          <w:szCs w:val="24"/>
          <w:lang w:eastAsia="ja-JP"/>
        </w:rPr>
      </w:pPr>
    </w:p>
    <w:p w14:paraId="2E47144F" w14:textId="4E86EA3B" w:rsidR="003C1E3C" w:rsidRPr="00332DA5"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56461" w:rsidRPr="00332DA5">
        <w:rPr>
          <w:rFonts w:ascii="Arial" w:hAnsi="Arial"/>
          <w:sz w:val="24"/>
          <w:szCs w:val="24"/>
          <w:lang w:eastAsia="en-GB"/>
        </w:rPr>
        <w:t>FS_</w:t>
      </w:r>
      <w:r w:rsidR="0005188C" w:rsidRPr="00332DA5">
        <w:rPr>
          <w:rFonts w:ascii="Arial" w:hAnsi="Arial"/>
          <w:sz w:val="24"/>
          <w:szCs w:val="24"/>
          <w:lang w:eastAsia="zh-CN"/>
        </w:rPr>
        <w:t>EASNS</w:t>
      </w:r>
      <w:r w:rsidR="00CD6C86" w:rsidRPr="00332DA5">
        <w:rPr>
          <w:rFonts w:ascii="Arial" w:hAnsi="Arial"/>
          <w:sz w:val="24"/>
          <w:szCs w:val="24"/>
          <w:lang w:eastAsia="zh-CN"/>
        </w:rPr>
        <w:t xml:space="preserve"> Consolidation of Requirements</w:t>
      </w:r>
    </w:p>
    <w:p w14:paraId="77E2EDDE" w14:textId="551AA13E"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406FD2" w:rsidRPr="00332DA5">
        <w:rPr>
          <w:rFonts w:ascii="Arial" w:hAnsi="Arial"/>
          <w:sz w:val="24"/>
          <w:szCs w:val="24"/>
          <w:lang w:eastAsia="en-GB"/>
        </w:rPr>
        <w:t>FS_</w:t>
      </w:r>
      <w:r w:rsidR="0005188C" w:rsidRPr="00332DA5">
        <w:rPr>
          <w:rFonts w:ascii="Arial" w:hAnsi="Arial"/>
          <w:sz w:val="24"/>
          <w:szCs w:val="24"/>
          <w:lang w:eastAsia="en-GB"/>
        </w:rPr>
        <w:t>EASNS</w:t>
      </w:r>
    </w:p>
    <w:p w14:paraId="57CC4F50" w14:textId="79A8ACD3" w:rsidR="003C1E3C" w:rsidRPr="00332DA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25411F" w:rsidRPr="00332DA5">
        <w:rPr>
          <w:rFonts w:ascii="Arial" w:hAnsi="Arial"/>
          <w:sz w:val="24"/>
          <w:szCs w:val="24"/>
          <w:lang w:eastAsia="en-GB"/>
        </w:rPr>
        <w:t>LG Electronics</w:t>
      </w:r>
      <w:r w:rsidR="00A57631" w:rsidRPr="00332DA5">
        <w:rPr>
          <w:rFonts w:ascii="Arial" w:hAnsi="Arial"/>
          <w:sz w:val="24"/>
          <w:szCs w:val="24"/>
          <w:lang w:eastAsia="en-GB"/>
        </w:rPr>
        <w:t xml:space="preserve"> </w:t>
      </w:r>
    </w:p>
    <w:p w14:paraId="379D036A" w14:textId="45DE52B7" w:rsidR="005D01C0" w:rsidRPr="00332DA5" w:rsidRDefault="00224816" w:rsidP="00601906">
      <w:pPr>
        <w:tabs>
          <w:tab w:val="left" w:pos="1701"/>
        </w:tabs>
        <w:overflowPunct w:val="0"/>
        <w:autoSpaceDE w:val="0"/>
        <w:autoSpaceDN w:val="0"/>
        <w:adjustRightInd w:val="0"/>
        <w:textAlignment w:val="baseline"/>
        <w:rPr>
          <w:rFonts w:ascii="Arial" w:eastAsia="맑은 고딕"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sidR="00D649E1" w:rsidRPr="00332DA5">
        <w:rPr>
          <w:rFonts w:ascii="Arial" w:hAnsi="Arial"/>
          <w:sz w:val="24"/>
          <w:szCs w:val="24"/>
          <w:lang w:eastAsia="en-GB"/>
        </w:rPr>
        <w:t>SungDuck Chun</w:t>
      </w:r>
      <w:r w:rsidR="00933CB9" w:rsidRPr="00332DA5">
        <w:rPr>
          <w:rFonts w:ascii="Arial" w:hAnsi="Arial"/>
          <w:sz w:val="24"/>
          <w:szCs w:val="24"/>
          <w:lang w:eastAsia="en-GB"/>
        </w:rPr>
        <w:t xml:space="preserve"> </w:t>
      </w:r>
      <w:r w:rsidR="00E66403" w:rsidRPr="00332DA5">
        <w:rPr>
          <w:rFonts w:ascii="Arial" w:eastAsia="맑은 고딕" w:hAnsi="Arial"/>
          <w:sz w:val="24"/>
          <w:szCs w:val="24"/>
          <w:lang w:eastAsia="ko-KR"/>
        </w:rPr>
        <w:t>(</w:t>
      </w:r>
      <w:r w:rsidR="00933CB9" w:rsidRPr="00332DA5">
        <w:rPr>
          <w:rFonts w:ascii="Arial" w:eastAsia="맑은 고딕" w:hAnsi="Arial"/>
          <w:sz w:val="24"/>
          <w:szCs w:val="24"/>
          <w:lang w:eastAsia="ko-KR"/>
        </w:rPr>
        <w:t>sungduck.chun</w:t>
      </w:r>
      <w:r w:rsidR="00E66403" w:rsidRPr="00332DA5">
        <w:rPr>
          <w:rFonts w:ascii="Arial" w:eastAsia="맑은 고딕" w:hAnsi="Arial"/>
          <w:sz w:val="24"/>
          <w:szCs w:val="24"/>
          <w:lang w:eastAsia="ko-KR"/>
        </w:rPr>
        <w:t>@lge.com)</w:t>
      </w:r>
    </w:p>
    <w:p w14:paraId="2C37339F" w14:textId="1F5BA6B0" w:rsidR="00C02786" w:rsidRPr="00332DA5" w:rsidRDefault="00601906" w:rsidP="00EA5D33">
      <w:pPr>
        <w:pStyle w:val="1"/>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74415B" w:rsidRPr="00332DA5">
        <w:rPr>
          <w:rFonts w:eastAsia="MS Mincho"/>
          <w:i/>
          <w:sz w:val="22"/>
          <w:szCs w:val="22"/>
          <w:lang w:eastAsia="ja-JP"/>
        </w:rPr>
        <w:t>EASNS</w:t>
      </w:r>
      <w:r w:rsidRPr="00332DA5">
        <w:rPr>
          <w:rFonts w:eastAsia="MS Mincho"/>
          <w:i/>
          <w:sz w:val="22"/>
          <w:szCs w:val="22"/>
          <w:lang w:eastAsia="ja-JP"/>
        </w:rPr>
        <w:t xml:space="preserve"> TR</w:t>
      </w:r>
      <w:r w:rsidR="0074415B" w:rsidRPr="00332DA5">
        <w:rPr>
          <w:rFonts w:eastAsia="MS Mincho"/>
          <w:i/>
          <w:sz w:val="22"/>
          <w:szCs w:val="22"/>
          <w:lang w:eastAsia="ja-JP"/>
        </w:rPr>
        <w:t xml:space="preserve"> 22.835</w:t>
      </w:r>
      <w:r w:rsidRPr="00332DA5">
        <w:rPr>
          <w:rFonts w:eastAsia="MS Mincho"/>
          <w:i/>
          <w:sz w:val="22"/>
          <w:szCs w:val="22"/>
          <w:lang w:eastAsia="ja-JP"/>
        </w:rPr>
        <w:t>.</w:t>
      </w:r>
      <w:bookmarkStart w:id="1" w:name="_Toc408371044"/>
      <w:bookmarkStart w:id="2" w:name="_Toc435809682"/>
      <w:bookmarkEnd w:id="1"/>
      <w:bookmarkEnd w:id="2"/>
    </w:p>
    <w:p w14:paraId="0C1484F7" w14:textId="2451B12B" w:rsidR="00C02786" w:rsidRPr="00332DA5" w:rsidRDefault="00C02786" w:rsidP="00363AC6">
      <w:pPr>
        <w:spacing w:after="0"/>
        <w:rPr>
          <w:rFonts w:eastAsia="MS Mincho"/>
          <w:sz w:val="22"/>
          <w:szCs w:val="22"/>
          <w:lang w:eastAsia="ja-JP"/>
        </w:rPr>
      </w:pPr>
    </w:p>
    <w:p w14:paraId="638F9442" w14:textId="351844F1" w:rsidR="00EA5D33" w:rsidRPr="00332DA5" w:rsidRDefault="00EA5D33" w:rsidP="00EA5D33">
      <w:pPr>
        <w:pStyle w:val="1"/>
        <w:numPr>
          <w:ilvl w:val="0"/>
          <w:numId w:val="15"/>
        </w:numPr>
        <w:ind w:left="360"/>
        <w:rPr>
          <w:szCs w:val="36"/>
        </w:rPr>
      </w:pPr>
      <w:r w:rsidRPr="00332DA5">
        <w:rPr>
          <w:szCs w:val="36"/>
        </w:rPr>
        <w:t>Note</w:t>
      </w:r>
    </w:p>
    <w:p w14:paraId="03E58DF7" w14:textId="6ADA37A6" w:rsidR="00EA5D33" w:rsidRPr="00332DA5" w:rsidRDefault="00EA5D33" w:rsidP="00EA5D33">
      <w:pPr>
        <w:rPr>
          <w:rFonts w:eastAsia="맑은 고딕"/>
          <w:lang w:eastAsia="ko-KR"/>
        </w:rPr>
      </w:pPr>
      <w:r w:rsidRPr="00332DA5">
        <w:rPr>
          <w:rFonts w:eastAsia="맑은 고딕"/>
          <w:lang w:eastAsia="ko-KR"/>
        </w:rPr>
        <w:t>It is proposed to categorize potential requirements into t</w:t>
      </w:r>
      <w:r w:rsidR="00517712" w:rsidRPr="00332DA5">
        <w:rPr>
          <w:rFonts w:eastAsia="맑은 고딕"/>
          <w:lang w:eastAsia="ko-KR"/>
        </w:rPr>
        <w:t>wo</w:t>
      </w:r>
      <w:r w:rsidRPr="00332DA5">
        <w:rPr>
          <w:rFonts w:eastAsia="맑은 고딕"/>
          <w:lang w:eastAsia="ko-KR"/>
        </w:rPr>
        <w:t xml:space="preserve"> sets:</w:t>
      </w:r>
    </w:p>
    <w:p w14:paraId="16378770" w14:textId="6C9F671D" w:rsidR="00EA5D33" w:rsidRPr="00332DA5" w:rsidRDefault="00EA5D33" w:rsidP="00EA5D33">
      <w:pPr>
        <w:pStyle w:val="af6"/>
        <w:numPr>
          <w:ilvl w:val="0"/>
          <w:numId w:val="34"/>
        </w:numPr>
        <w:rPr>
          <w:rFonts w:ascii="Times New Roman" w:eastAsia="맑은 고딕" w:hAnsi="Times New Roman" w:cs="Times New Roman"/>
          <w:sz w:val="20"/>
          <w:szCs w:val="20"/>
          <w:lang w:val="en-GB" w:eastAsia="ko-KR"/>
        </w:rPr>
      </w:pPr>
      <w:r w:rsidRPr="00332DA5">
        <w:rPr>
          <w:rFonts w:ascii="Times New Roman" w:eastAsia="맑은 고딕" w:hAnsi="Times New Roman" w:cs="Times New Roman"/>
          <w:sz w:val="20"/>
          <w:szCs w:val="20"/>
          <w:lang w:val="en-GB" w:eastAsia="ko-KR"/>
        </w:rPr>
        <w:t>Set A: potential requirement</w:t>
      </w:r>
      <w:r w:rsidR="0089266A" w:rsidRPr="00332DA5">
        <w:rPr>
          <w:rFonts w:ascii="Times New Roman" w:eastAsia="맑은 고딕" w:hAnsi="Times New Roman" w:cs="Times New Roman"/>
          <w:sz w:val="20"/>
          <w:szCs w:val="20"/>
          <w:lang w:val="en-GB" w:eastAsia="ko-KR"/>
        </w:rPr>
        <w:t>s existing in v0.2.0 of TR 22.835</w:t>
      </w:r>
    </w:p>
    <w:p w14:paraId="319C27F6" w14:textId="5F4F2CB8" w:rsidR="0089266A" w:rsidRPr="00332DA5" w:rsidRDefault="0089266A" w:rsidP="00831D2F">
      <w:pPr>
        <w:pStyle w:val="af6"/>
        <w:numPr>
          <w:ilvl w:val="0"/>
          <w:numId w:val="34"/>
        </w:numPr>
        <w:rPr>
          <w:rFonts w:ascii="Times New Roman" w:eastAsia="맑은 고딕" w:hAnsi="Times New Roman" w:cs="Times New Roman"/>
          <w:sz w:val="20"/>
          <w:szCs w:val="20"/>
          <w:lang w:val="en-GB" w:eastAsia="ko-KR"/>
        </w:rPr>
      </w:pPr>
      <w:r w:rsidRPr="00332DA5">
        <w:rPr>
          <w:rFonts w:ascii="Times New Roman" w:eastAsia="맑은 고딕" w:hAnsi="Times New Roman" w:cs="Times New Roman"/>
          <w:sz w:val="20"/>
          <w:szCs w:val="20"/>
          <w:lang w:val="en-GB" w:eastAsia="ko-KR"/>
        </w:rPr>
        <w:t>Set B: new potential requirements add into v0.3.0 of TR 22.835</w:t>
      </w:r>
    </w:p>
    <w:p w14:paraId="7018A7F9" w14:textId="77777777" w:rsidR="0082126C" w:rsidRPr="00332DA5" w:rsidRDefault="0082126C" w:rsidP="00363AC6">
      <w:pPr>
        <w:spacing w:after="0"/>
        <w:rPr>
          <w:rFonts w:eastAsia="맑은 고딕"/>
          <w:lang w:eastAsia="ko-KR"/>
        </w:rPr>
      </w:pPr>
    </w:p>
    <w:p w14:paraId="62565764" w14:textId="77777777" w:rsidR="00517712" w:rsidRPr="00332DA5" w:rsidRDefault="00502304" w:rsidP="00363AC6">
      <w:pPr>
        <w:spacing w:after="0"/>
        <w:rPr>
          <w:rFonts w:eastAsia="맑은 고딕"/>
          <w:lang w:eastAsia="ko-KR"/>
        </w:rPr>
      </w:pPr>
      <w:r w:rsidRPr="00332DA5">
        <w:rPr>
          <w:rFonts w:eastAsia="맑은 고딕"/>
          <w:lang w:eastAsia="ko-KR"/>
        </w:rPr>
        <w:t xml:space="preserve">In this contribution, Set A </w:t>
      </w:r>
      <w:r w:rsidR="001F1FB7" w:rsidRPr="00332DA5">
        <w:rPr>
          <w:rFonts w:eastAsia="맑은 고딕"/>
          <w:lang w:eastAsia="ko-KR"/>
        </w:rPr>
        <w:t xml:space="preserve">are consolidated. </w:t>
      </w:r>
    </w:p>
    <w:p w14:paraId="09E97CF2" w14:textId="66D5CFCA" w:rsidR="00502304" w:rsidRPr="00332DA5" w:rsidRDefault="00517712" w:rsidP="00363AC6">
      <w:pPr>
        <w:spacing w:after="0"/>
        <w:rPr>
          <w:rFonts w:eastAsia="맑은 고딕"/>
          <w:lang w:eastAsia="ko-KR"/>
        </w:rPr>
      </w:pPr>
      <w:r w:rsidRPr="00332DA5">
        <w:rPr>
          <w:rFonts w:eastAsia="맑은 고딕"/>
          <w:lang w:eastAsia="ko-KR"/>
        </w:rPr>
        <w:t>Set B are proposed to be consolidated at SA1#94-e.</w:t>
      </w:r>
    </w:p>
    <w:p w14:paraId="050B4B80" w14:textId="066D5138" w:rsidR="00517712" w:rsidRPr="00332DA5" w:rsidRDefault="00517712" w:rsidP="00363AC6">
      <w:pPr>
        <w:spacing w:after="0"/>
        <w:rPr>
          <w:rFonts w:eastAsia="맑은 고딕"/>
          <w:lang w:eastAsia="ko-KR"/>
        </w:rPr>
      </w:pPr>
    </w:p>
    <w:p w14:paraId="14D63A85" w14:textId="77777777" w:rsidR="00D92016" w:rsidRPr="00332DA5" w:rsidRDefault="00D92016" w:rsidP="00363AC6">
      <w:pPr>
        <w:spacing w:after="0"/>
        <w:rPr>
          <w:rFonts w:eastAsia="맑은 고딕"/>
          <w:lang w:eastAsia="ko-KR"/>
        </w:rPr>
      </w:pPr>
    </w:p>
    <w:p w14:paraId="029894BB" w14:textId="0529B7B6" w:rsidR="00BC06BE" w:rsidRPr="00332DA5" w:rsidRDefault="00690DC0" w:rsidP="00BC06BE">
      <w:pPr>
        <w:pStyle w:val="1"/>
        <w:numPr>
          <w:ilvl w:val="0"/>
          <w:numId w:val="15"/>
        </w:numPr>
        <w:ind w:left="360"/>
        <w:rPr>
          <w:szCs w:val="36"/>
        </w:rPr>
      </w:pPr>
      <w:r w:rsidRPr="00332DA5">
        <w:rPr>
          <w:szCs w:val="36"/>
        </w:rPr>
        <w:t>Consolidation of Set A</w:t>
      </w:r>
    </w:p>
    <w:p w14:paraId="398BFD5D" w14:textId="1EA75D43" w:rsidR="00A27670" w:rsidRPr="00332DA5" w:rsidRDefault="00A177EA" w:rsidP="00014260">
      <w:pPr>
        <w:rPr>
          <w:rFonts w:eastAsia="맑은 고딕"/>
          <w:lang w:eastAsia="ko-KR"/>
        </w:rPr>
      </w:pPr>
      <w:r w:rsidRPr="00332DA5">
        <w:rPr>
          <w:rFonts w:eastAsia="맑은 고딕"/>
          <w:lang w:eastAsia="ko-KR"/>
        </w:rPr>
        <w:t xml:space="preserve">Following tables shows potential requirements </w:t>
      </w:r>
      <w:r w:rsidR="00662DF1" w:rsidRPr="00332DA5">
        <w:rPr>
          <w:rFonts w:eastAsia="맑은 고딕"/>
          <w:lang w:eastAsia="ko-KR"/>
        </w:rPr>
        <w:t>of Set A</w:t>
      </w:r>
      <w:r w:rsidRPr="00332DA5">
        <w:rPr>
          <w:rFonts w:eastAsia="맑은 고딕"/>
          <w:lang w:eastAsia="ko-KR"/>
        </w:rPr>
        <w:t>.</w:t>
      </w:r>
      <w:r w:rsidR="00D76732" w:rsidRPr="00332DA5">
        <w:rPr>
          <w:rFonts w:eastAsia="맑은 고딕"/>
          <w:lang w:eastAsia="ko-KR"/>
        </w:rPr>
        <w:t xml:space="preserve"> </w:t>
      </w:r>
    </w:p>
    <w:p w14:paraId="15B19176" w14:textId="7BF63B4E" w:rsidR="001F1FB7" w:rsidRPr="00332DA5" w:rsidRDefault="001F1FB7" w:rsidP="00014260">
      <w:pPr>
        <w:rPr>
          <w:rFonts w:eastAsia="맑은 고딕"/>
          <w:sz w:val="22"/>
          <w:szCs w:val="22"/>
          <w:lang w:eastAsia="ko-KR"/>
        </w:rPr>
      </w:pPr>
      <w:r w:rsidRPr="00332DA5">
        <w:rPr>
          <w:rFonts w:eastAsia="맑은 고딕"/>
          <w:b/>
          <w:sz w:val="22"/>
          <w:szCs w:val="22"/>
          <w:lang w:eastAsia="ko-KR"/>
        </w:rPr>
        <w:t xml:space="preserve">In the table below, potential requirements with Editor’s note are marked with </w:t>
      </w:r>
      <w:r w:rsidRPr="00332DA5">
        <w:rPr>
          <w:rFonts w:eastAsia="맑은 고딕"/>
          <w:b/>
          <w:sz w:val="22"/>
          <w:szCs w:val="22"/>
          <w:highlight w:val="yellow"/>
          <w:lang w:eastAsia="ko-KR"/>
        </w:rPr>
        <w:t>[ED]</w:t>
      </w:r>
      <w:r w:rsidR="00C42571" w:rsidRPr="00332DA5">
        <w:rPr>
          <w:rFonts w:eastAsia="맑은 고딕"/>
          <w:b/>
          <w:sz w:val="22"/>
          <w:szCs w:val="22"/>
          <w:lang w:eastAsia="ko-KR"/>
        </w:rPr>
        <w:t>. These requirements are not yet consolidated</w:t>
      </w:r>
      <w:r w:rsidR="00C42571" w:rsidRPr="00332DA5">
        <w:rPr>
          <w:rFonts w:eastAsia="맑은 고딕"/>
          <w:sz w:val="22"/>
          <w:szCs w:val="22"/>
          <w:lang w:eastAsia="ko-KR"/>
        </w:rPr>
        <w:t>.</w:t>
      </w:r>
    </w:p>
    <w:tbl>
      <w:tblPr>
        <w:tblStyle w:val="af5"/>
        <w:tblW w:w="0" w:type="auto"/>
        <w:tblLook w:val="04A0" w:firstRow="1" w:lastRow="0" w:firstColumn="1" w:lastColumn="0" w:noHBand="0" w:noVBand="1"/>
      </w:tblPr>
      <w:tblGrid>
        <w:gridCol w:w="1535"/>
        <w:gridCol w:w="3184"/>
        <w:gridCol w:w="2665"/>
        <w:gridCol w:w="3005"/>
      </w:tblGrid>
      <w:tr w:rsidR="00332DA5" w:rsidRPr="00332DA5" w14:paraId="4A6C6D9D" w14:textId="253AA823" w:rsidTr="004B1C27">
        <w:tc>
          <w:tcPr>
            <w:tcW w:w="1535" w:type="dxa"/>
          </w:tcPr>
          <w:p w14:paraId="5570D32B" w14:textId="1E4AB78C" w:rsidR="00D448D0" w:rsidRPr="00332DA5" w:rsidRDefault="00D448D0" w:rsidP="00F0214C">
            <w:pPr>
              <w:rPr>
                <w:rFonts w:eastAsia="맑은 고딕"/>
                <w:lang w:eastAsia="ko-KR"/>
              </w:rPr>
            </w:pPr>
            <w:r w:rsidRPr="00332DA5">
              <w:rPr>
                <w:rFonts w:eastAsia="맑은 고딕" w:hint="eastAsia"/>
                <w:lang w:eastAsia="ko-KR"/>
              </w:rPr>
              <w:t>R</w:t>
            </w:r>
            <w:r w:rsidRPr="00332DA5">
              <w:rPr>
                <w:rFonts w:eastAsia="맑은 고딕"/>
                <w:lang w:eastAsia="ko-KR"/>
              </w:rPr>
              <w:t>eq #</w:t>
            </w:r>
          </w:p>
        </w:tc>
        <w:tc>
          <w:tcPr>
            <w:tcW w:w="3184" w:type="dxa"/>
          </w:tcPr>
          <w:p w14:paraId="6461ECEA" w14:textId="725E895C" w:rsidR="00D448D0" w:rsidRPr="00332DA5" w:rsidRDefault="00D448D0" w:rsidP="00F0214C">
            <w:pPr>
              <w:rPr>
                <w:rFonts w:eastAsia="맑은 고딕"/>
                <w:lang w:eastAsia="ko-KR"/>
              </w:rPr>
            </w:pPr>
            <w:r w:rsidRPr="00332DA5">
              <w:rPr>
                <w:rFonts w:eastAsia="맑은 고딕" w:hint="eastAsia"/>
                <w:lang w:eastAsia="ko-KR"/>
              </w:rPr>
              <w:t>Requirement</w:t>
            </w:r>
          </w:p>
        </w:tc>
        <w:tc>
          <w:tcPr>
            <w:tcW w:w="2665" w:type="dxa"/>
          </w:tcPr>
          <w:p w14:paraId="62B755B1" w14:textId="77777777" w:rsidR="00D448D0" w:rsidRPr="00A65A6F" w:rsidRDefault="00D448D0" w:rsidP="00F0214C">
            <w:pPr>
              <w:rPr>
                <w:rFonts w:eastAsia="맑은 고딕"/>
                <w:lang w:eastAsia="ko-KR"/>
              </w:rPr>
            </w:pPr>
            <w:r w:rsidRPr="00A65A6F">
              <w:rPr>
                <w:rFonts w:eastAsia="맑은 고딕"/>
                <w:lang w:eastAsia="ko-KR"/>
              </w:rPr>
              <w:t>Comments/Discussion</w:t>
            </w:r>
          </w:p>
          <w:p w14:paraId="1BCAB41D" w14:textId="15A234C5" w:rsidR="00D448D0" w:rsidRPr="00332DA5" w:rsidRDefault="00815073" w:rsidP="00815073">
            <w:pPr>
              <w:rPr>
                <w:rFonts w:eastAsia="맑은 고딕"/>
                <w:u w:val="single"/>
                <w:lang w:eastAsia="ko-KR"/>
              </w:rPr>
            </w:pPr>
            <w:r w:rsidRPr="00A65A6F">
              <w:rPr>
                <w:rFonts w:eastAsia="맑은 고딕"/>
                <w:u w:val="single"/>
                <w:lang w:eastAsia="ko-KR"/>
              </w:rPr>
              <w:t>For comments, a</w:t>
            </w:r>
            <w:r w:rsidR="00D448D0" w:rsidRPr="00A65A6F">
              <w:rPr>
                <w:rFonts w:eastAsia="맑은 고딕"/>
                <w:u w:val="single"/>
                <w:lang w:eastAsia="ko-KR"/>
              </w:rPr>
              <w:t>dd your company name as [XYZ] in the beginning</w:t>
            </w:r>
          </w:p>
        </w:tc>
        <w:tc>
          <w:tcPr>
            <w:tcW w:w="3005" w:type="dxa"/>
          </w:tcPr>
          <w:p w14:paraId="24B33649" w14:textId="75B63702" w:rsidR="00D448D0" w:rsidRPr="00332DA5" w:rsidRDefault="00D448D0" w:rsidP="00F0214C">
            <w:pPr>
              <w:rPr>
                <w:rFonts w:eastAsia="맑은 고딕"/>
                <w:lang w:eastAsia="ko-KR"/>
              </w:rPr>
            </w:pPr>
            <w:r w:rsidRPr="00332DA5">
              <w:rPr>
                <w:rFonts w:eastAsia="맑은 고딕"/>
                <w:lang w:eastAsia="ko-KR"/>
              </w:rPr>
              <w:t xml:space="preserve">Proposed </w:t>
            </w:r>
            <w:r w:rsidRPr="00332DA5">
              <w:rPr>
                <w:rFonts w:eastAsia="맑은 고딕" w:hint="eastAsia"/>
                <w:lang w:eastAsia="ko-KR"/>
              </w:rPr>
              <w:t>Consolidated Requir</w:t>
            </w:r>
            <w:r w:rsidRPr="00332DA5">
              <w:rPr>
                <w:rFonts w:eastAsia="맑은 고딕"/>
                <w:lang w:eastAsia="ko-KR"/>
              </w:rPr>
              <w:t>e</w:t>
            </w:r>
            <w:r w:rsidRPr="00332DA5">
              <w:rPr>
                <w:rFonts w:eastAsia="맑은 고딕" w:hint="eastAsia"/>
                <w:lang w:eastAsia="ko-KR"/>
              </w:rPr>
              <w:t>ment</w:t>
            </w:r>
          </w:p>
        </w:tc>
      </w:tr>
      <w:tr w:rsidR="00332DA5" w:rsidRPr="00332DA5" w14:paraId="79B20A56" w14:textId="7C41B3F8" w:rsidTr="004B1C27">
        <w:tc>
          <w:tcPr>
            <w:tcW w:w="1535" w:type="dxa"/>
          </w:tcPr>
          <w:p w14:paraId="3CB5F8E7" w14:textId="23AE2EBF" w:rsidR="00D448D0" w:rsidRPr="00332DA5" w:rsidRDefault="001F1FB7" w:rsidP="00014260">
            <w:pPr>
              <w:rPr>
                <w:rFonts w:eastAsia="맑은 고딕"/>
                <w:lang w:eastAsia="ko-KR"/>
              </w:rPr>
            </w:pPr>
            <w:r w:rsidRPr="00332DA5">
              <w:rPr>
                <w:rFonts w:eastAsia="맑은 고딕"/>
                <w:lang w:eastAsia="ko-KR"/>
              </w:rPr>
              <w:t>[PR.5.1.6-1]</w:t>
            </w:r>
            <w:r w:rsidR="00A81BF6" w:rsidRPr="00332DA5">
              <w:rPr>
                <w:rFonts w:eastAsia="맑은 고딕"/>
                <w:lang w:eastAsia="ko-KR"/>
              </w:rPr>
              <w:t xml:space="preserve"> </w:t>
            </w:r>
            <w:r w:rsidR="00A81BF6" w:rsidRPr="00332DA5">
              <w:rPr>
                <w:rFonts w:eastAsia="맑은 고딕"/>
                <w:highlight w:val="yellow"/>
                <w:lang w:eastAsia="ko-KR"/>
              </w:rPr>
              <w:t>[ED]</w:t>
            </w:r>
          </w:p>
        </w:tc>
        <w:tc>
          <w:tcPr>
            <w:tcW w:w="3184" w:type="dxa"/>
          </w:tcPr>
          <w:p w14:paraId="2C1A79BB" w14:textId="21DEDF04" w:rsidR="00D448D0" w:rsidRPr="00332DA5" w:rsidRDefault="001F1FB7" w:rsidP="00014260">
            <w:pPr>
              <w:rPr>
                <w:rFonts w:eastAsia="맑은 고딕"/>
                <w:lang w:eastAsia="ko-KR"/>
              </w:rPr>
            </w:pPr>
            <w:r w:rsidRPr="00332DA5">
              <w:rPr>
                <w:rFonts w:eastAsia="맑은 고딕"/>
                <w:lang w:eastAsia="ko-KR"/>
              </w:rPr>
              <w:t>When a UE is located in an area where there is no authorized network slice for the UE, the 5G system shall support a mechanism to efficiently enable the UE to minimize power consumption (e.g., cell search, cell measurement).</w:t>
            </w:r>
          </w:p>
        </w:tc>
        <w:tc>
          <w:tcPr>
            <w:tcW w:w="2665" w:type="dxa"/>
          </w:tcPr>
          <w:p w14:paraId="4D387BF4" w14:textId="77777777" w:rsidR="00D448D0" w:rsidRPr="00332DA5" w:rsidRDefault="00911CF7" w:rsidP="00014260">
            <w:pPr>
              <w:rPr>
                <w:rFonts w:eastAsia="맑은 고딕"/>
                <w:lang w:eastAsia="ko-KR"/>
              </w:rPr>
            </w:pPr>
            <w:r w:rsidRPr="00332DA5">
              <w:rPr>
                <w:rFonts w:eastAsia="맑은 고딕"/>
                <w:lang w:eastAsia="ko-KR"/>
              </w:rPr>
              <w:t>[Ericsson] I need to ask what this means. Would this mean that there is no NS to connect to but it may be a PLMN that the UE still can register with and get PLMN service. I would assume that is a wanted behaviour to not leave the UE without any service at all.</w:t>
            </w:r>
          </w:p>
          <w:p w14:paraId="0EBCBD2C" w14:textId="4AD6FAA6" w:rsidR="00911CF7" w:rsidRPr="00332DA5" w:rsidRDefault="00911CF7" w:rsidP="00014260">
            <w:pPr>
              <w:rPr>
                <w:rFonts w:eastAsia="맑은 고딕"/>
                <w:lang w:eastAsia="ko-KR"/>
              </w:rPr>
            </w:pPr>
            <w:r w:rsidRPr="00332DA5">
              <w:rPr>
                <w:rFonts w:eastAsia="맑은 고딕"/>
                <w:lang w:eastAsia="ko-KR"/>
              </w:rPr>
              <w:t>[LG] In this meeting, requirement with editors’</w:t>
            </w:r>
            <w:r w:rsidR="00A40F32" w:rsidRPr="00332DA5">
              <w:rPr>
                <w:rFonts w:eastAsia="맑은 고딕"/>
                <w:lang w:eastAsia="ko-KR"/>
              </w:rPr>
              <w:t xml:space="preserve"> </w:t>
            </w:r>
            <w:r w:rsidRPr="00332DA5">
              <w:rPr>
                <w:rFonts w:eastAsia="맑은 고딕"/>
                <w:lang w:eastAsia="ko-KR"/>
              </w:rPr>
              <w:t>note are not proposed for ‘consolidation’.</w:t>
            </w:r>
            <w:r w:rsidR="00A40F32" w:rsidRPr="00332DA5">
              <w:rPr>
                <w:rFonts w:eastAsia="맑은 고딕"/>
                <w:lang w:eastAsia="ko-KR"/>
              </w:rPr>
              <w:t xml:space="preserve"> Let’s treat this REQ at the next meeting</w:t>
            </w:r>
          </w:p>
        </w:tc>
        <w:tc>
          <w:tcPr>
            <w:tcW w:w="3005" w:type="dxa"/>
          </w:tcPr>
          <w:p w14:paraId="62CD346C" w14:textId="03E15AF7" w:rsidR="00D448D0" w:rsidRPr="00332DA5" w:rsidRDefault="00D448D0" w:rsidP="00014260">
            <w:pPr>
              <w:rPr>
                <w:rFonts w:eastAsia="맑은 고딕"/>
                <w:lang w:eastAsia="ko-KR"/>
              </w:rPr>
            </w:pPr>
          </w:p>
        </w:tc>
      </w:tr>
      <w:tr w:rsidR="00332DA5" w:rsidRPr="00332DA5" w14:paraId="59BAD890" w14:textId="0AE59265" w:rsidTr="004B1C27">
        <w:tc>
          <w:tcPr>
            <w:tcW w:w="1535" w:type="dxa"/>
          </w:tcPr>
          <w:p w14:paraId="3E437EC7" w14:textId="6D1BC213" w:rsidR="001F1FB7" w:rsidRPr="00332DA5" w:rsidRDefault="001F1FB7" w:rsidP="001F1FB7">
            <w:pPr>
              <w:rPr>
                <w:rFonts w:eastAsia="맑은 고딕"/>
                <w:lang w:eastAsia="ko-KR"/>
              </w:rPr>
            </w:pPr>
            <w:r w:rsidRPr="00332DA5">
              <w:rPr>
                <w:rFonts w:eastAsia="맑은 고딕"/>
                <w:lang w:eastAsia="ko-KR"/>
              </w:rPr>
              <w:t>[PR.5.1.6-2]</w:t>
            </w:r>
          </w:p>
        </w:tc>
        <w:tc>
          <w:tcPr>
            <w:tcW w:w="3184" w:type="dxa"/>
          </w:tcPr>
          <w:p w14:paraId="3E6363BF" w14:textId="5CF13AD4" w:rsidR="001F1FB7" w:rsidRPr="00332DA5" w:rsidRDefault="001F1FB7" w:rsidP="001F1FB7">
            <w:pPr>
              <w:rPr>
                <w:rFonts w:eastAsia="맑은 고딕"/>
                <w:lang w:eastAsia="ko-KR"/>
              </w:rPr>
            </w:pPr>
            <w:r w:rsidRPr="00332DA5">
              <w:rPr>
                <w:rFonts w:eastAsia="맑은 고딕"/>
                <w:lang w:eastAsia="ko-KR"/>
              </w:rPr>
              <w:t xml:space="preserve">When a UE is located in an area where there is at least one authorized network slice for the UE, the 5G system shall be able to minimize the time for the UE to access the network slices which is most suitable based on e.g., location of the UE, active applications, UE </w:t>
            </w:r>
            <w:r w:rsidRPr="00332DA5">
              <w:rPr>
                <w:rFonts w:eastAsia="맑은 고딕"/>
                <w:lang w:eastAsia="ko-KR"/>
              </w:rPr>
              <w:lastRenderedPageBreak/>
              <w:t>capability, frequency used by the network slice.</w:t>
            </w:r>
          </w:p>
        </w:tc>
        <w:tc>
          <w:tcPr>
            <w:tcW w:w="2665" w:type="dxa"/>
          </w:tcPr>
          <w:p w14:paraId="4B05433F" w14:textId="77777777" w:rsidR="001F1FB7" w:rsidRPr="00332DA5" w:rsidRDefault="00EF26C9" w:rsidP="00EF26C9">
            <w:pPr>
              <w:rPr>
                <w:rFonts w:eastAsia="맑은 고딕"/>
                <w:lang w:eastAsia="ko-KR"/>
              </w:rPr>
            </w:pPr>
            <w:r w:rsidRPr="00332DA5">
              <w:rPr>
                <w:rFonts w:eastAsia="맑은 고딕"/>
                <w:lang w:eastAsia="ko-KR"/>
              </w:rPr>
              <w:lastRenderedPageBreak/>
              <w:t xml:space="preserve">This requirement can be kept. </w:t>
            </w:r>
            <w:r w:rsidR="005E25A7" w:rsidRPr="00332DA5">
              <w:rPr>
                <w:rFonts w:eastAsia="맑은 고딕" w:hint="eastAsia"/>
                <w:lang w:eastAsia="ko-KR"/>
              </w:rPr>
              <w:t>Improve wording</w:t>
            </w:r>
            <w:r w:rsidR="00684615" w:rsidRPr="00332DA5">
              <w:rPr>
                <w:rFonts w:eastAsia="맑은 고딕"/>
                <w:lang w:eastAsia="ko-KR"/>
              </w:rPr>
              <w:t xml:space="preserve"> is required</w:t>
            </w:r>
            <w:r w:rsidR="005E25A7" w:rsidRPr="00332DA5">
              <w:rPr>
                <w:rFonts w:eastAsia="맑은 고딕" w:hint="eastAsia"/>
                <w:lang w:eastAsia="ko-KR"/>
              </w:rPr>
              <w:t>.</w:t>
            </w:r>
          </w:p>
          <w:p w14:paraId="1A66638C" w14:textId="77777777" w:rsidR="00C24271" w:rsidRPr="00332DA5" w:rsidRDefault="00C24271" w:rsidP="00EF26C9">
            <w:pPr>
              <w:rPr>
                <w:rFonts w:eastAsia="맑은 고딕"/>
                <w:lang w:eastAsia="ko-KR"/>
              </w:rPr>
            </w:pPr>
            <w:r w:rsidRPr="00332DA5">
              <w:rPr>
                <w:rFonts w:eastAsia="맑은 고딕"/>
                <w:lang w:eastAsia="ko-KR"/>
              </w:rPr>
              <w:t xml:space="preserve">DT: This can be merged with 5.3.6-1. In both use cases 5.1 and 5.3 the slices are not simultaneously provided to UEs (cp. 5.1.2 last sentence </w:t>
            </w:r>
            <w:r w:rsidRPr="00332DA5">
              <w:rPr>
                <w:rFonts w:eastAsia="맑은 고딕"/>
                <w:lang w:eastAsia="ko-KR"/>
              </w:rPr>
              <w:lastRenderedPageBreak/>
              <w:t>and 5.3.2 end of first paragraph).</w:t>
            </w:r>
          </w:p>
          <w:p w14:paraId="6505BA63" w14:textId="77777777" w:rsidR="00A40F32" w:rsidRPr="00332DA5" w:rsidRDefault="00A40F32" w:rsidP="00A40F32">
            <w:pPr>
              <w:rPr>
                <w:rFonts w:eastAsia="맑은 고딕"/>
                <w:lang w:eastAsia="ko-KR"/>
              </w:rPr>
            </w:pPr>
            <w:r w:rsidRPr="00332DA5">
              <w:rPr>
                <w:rFonts w:eastAsia="맑은 고딕"/>
                <w:lang w:eastAsia="ko-KR"/>
              </w:rPr>
              <w:t>[Huawei]</w:t>
            </w:r>
            <w:r w:rsidRPr="00332DA5">
              <w:rPr>
                <w:rFonts w:eastAsia="맑은 고딕" w:hint="eastAsia"/>
                <w:lang w:eastAsia="ko-KR"/>
              </w:rPr>
              <w:t>:</w:t>
            </w:r>
          </w:p>
          <w:p w14:paraId="27CC6193" w14:textId="77777777" w:rsidR="00A40F32" w:rsidRPr="00332DA5" w:rsidRDefault="00A40F32" w:rsidP="00A40F32">
            <w:pPr>
              <w:rPr>
                <w:rFonts w:eastAsia="맑은 고딕"/>
                <w:lang w:eastAsia="ko-KR"/>
              </w:rPr>
            </w:pPr>
            <w:r w:rsidRPr="00332DA5">
              <w:rPr>
                <w:rFonts w:eastAsia="맑은 고딕"/>
                <w:lang w:eastAsia="ko-KR"/>
              </w:rPr>
              <w:t xml:space="preserve">Regarding to the “minimizing the time” , it is overlapping with how to enable UE fast access to the cell supporting the intended slice defined in R17 RAN Slicing SID (RP-193254). </w:t>
            </w:r>
          </w:p>
          <w:p w14:paraId="66C816AC" w14:textId="77777777" w:rsidR="00A40F32" w:rsidRPr="00332DA5" w:rsidRDefault="00A40F32" w:rsidP="00A40F32">
            <w:pPr>
              <w:rPr>
                <w:rFonts w:eastAsia="맑은 고딕"/>
                <w:lang w:eastAsia="ko-KR"/>
              </w:rPr>
            </w:pPr>
            <w:r w:rsidRPr="00332DA5">
              <w:rPr>
                <w:rFonts w:eastAsia="맑은 고딕"/>
                <w:lang w:eastAsia="ko-KR"/>
              </w:rPr>
              <w:t>From the technical point of view, this is already supported In SA2: if none of the slices that the UE requests are accessible in the TA, the network can provide another available slices to UE (e.g., default slice).</w:t>
            </w:r>
          </w:p>
          <w:p w14:paraId="05F66CDC" w14:textId="251AAF42" w:rsidR="00A40F32" w:rsidRPr="00332DA5" w:rsidRDefault="00A40F32" w:rsidP="00A40F32">
            <w:pPr>
              <w:rPr>
                <w:rFonts w:eastAsia="맑은 고딕"/>
                <w:lang w:eastAsia="ko-KR"/>
              </w:rPr>
            </w:pPr>
            <w:r w:rsidRPr="00332DA5">
              <w:rPr>
                <w:rFonts w:eastAsia="맑은 고딕"/>
                <w:lang w:eastAsia="ko-KR"/>
              </w:rPr>
              <w:t>It should be removed.</w:t>
            </w:r>
          </w:p>
        </w:tc>
        <w:tc>
          <w:tcPr>
            <w:tcW w:w="3005" w:type="dxa"/>
          </w:tcPr>
          <w:p w14:paraId="24A72A3A" w14:textId="22A2ED68" w:rsidR="001F1FB7" w:rsidRPr="00332DA5" w:rsidRDefault="001F1FB7">
            <w:pPr>
              <w:rPr>
                <w:rFonts w:eastAsia="맑은 고딕"/>
                <w:lang w:eastAsia="ko-KR"/>
              </w:rPr>
            </w:pPr>
          </w:p>
        </w:tc>
      </w:tr>
      <w:tr w:rsidR="00332DA5" w:rsidRPr="00332DA5" w14:paraId="24618FC8" w14:textId="11D202B5" w:rsidTr="004B1C27">
        <w:tc>
          <w:tcPr>
            <w:tcW w:w="1535" w:type="dxa"/>
          </w:tcPr>
          <w:p w14:paraId="7012DF55" w14:textId="17BD8847" w:rsidR="001F1FB7" w:rsidRPr="00332DA5" w:rsidRDefault="00D136C7" w:rsidP="001F1FB7">
            <w:pPr>
              <w:rPr>
                <w:rFonts w:eastAsia="맑은 고딕"/>
                <w:lang w:eastAsia="ko-KR"/>
              </w:rPr>
            </w:pPr>
            <w:r w:rsidRPr="00332DA5">
              <w:rPr>
                <w:rFonts w:eastAsia="맑은 고딕"/>
                <w:lang w:val="en-US" w:eastAsia="ko-KR"/>
              </w:rPr>
              <w:lastRenderedPageBreak/>
              <w:t>[PR.5.2.6-1]</w:t>
            </w:r>
            <w:r w:rsidRPr="00332DA5">
              <w:rPr>
                <w:rFonts w:eastAsia="맑은 고딕"/>
                <w:highlight w:val="yellow"/>
                <w:lang w:eastAsia="ko-KR"/>
              </w:rPr>
              <w:t xml:space="preserve"> [ED]</w:t>
            </w:r>
          </w:p>
        </w:tc>
        <w:tc>
          <w:tcPr>
            <w:tcW w:w="3184" w:type="dxa"/>
          </w:tcPr>
          <w:p w14:paraId="1F0EA39C" w14:textId="394994EC" w:rsidR="001F1FB7" w:rsidRPr="00332DA5" w:rsidRDefault="00D136C7" w:rsidP="00D136C7">
            <w:pPr>
              <w:rPr>
                <w:rFonts w:eastAsia="맑은 고딕"/>
                <w:lang w:val="en-US" w:eastAsia="ko-KR"/>
              </w:rPr>
            </w:pPr>
            <w:r w:rsidRPr="00332DA5">
              <w:rPr>
                <w:rFonts w:eastAsia="맑은 고딕"/>
                <w:lang w:val="en-US" w:eastAsia="ko-KR"/>
              </w:rPr>
              <w:t>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tc>
        <w:tc>
          <w:tcPr>
            <w:tcW w:w="2665" w:type="dxa"/>
          </w:tcPr>
          <w:p w14:paraId="0FA76886" w14:textId="7B6A7763" w:rsidR="001F1FB7" w:rsidRPr="00332DA5" w:rsidRDefault="001F1FB7" w:rsidP="001F1FB7">
            <w:pPr>
              <w:rPr>
                <w:rFonts w:eastAsia="맑은 고딕"/>
                <w:lang w:eastAsia="ko-KR"/>
              </w:rPr>
            </w:pPr>
          </w:p>
        </w:tc>
        <w:tc>
          <w:tcPr>
            <w:tcW w:w="3005" w:type="dxa"/>
          </w:tcPr>
          <w:p w14:paraId="2B64DC75" w14:textId="3D0ECA0F" w:rsidR="001F1FB7" w:rsidRPr="00332DA5" w:rsidRDefault="001F1FB7" w:rsidP="001F1FB7">
            <w:pPr>
              <w:rPr>
                <w:rFonts w:eastAsia="맑은 고딕"/>
                <w:lang w:eastAsia="ko-KR"/>
              </w:rPr>
            </w:pPr>
          </w:p>
        </w:tc>
      </w:tr>
      <w:tr w:rsidR="00332DA5" w:rsidRPr="00332DA5" w14:paraId="4FB41680" w14:textId="77777777" w:rsidTr="004B1C27">
        <w:tc>
          <w:tcPr>
            <w:tcW w:w="1535" w:type="dxa"/>
          </w:tcPr>
          <w:p w14:paraId="0B739D64" w14:textId="763FE2DE" w:rsidR="001F1FB7" w:rsidRPr="00332DA5" w:rsidRDefault="00D136C7" w:rsidP="001F1FB7">
            <w:pPr>
              <w:rPr>
                <w:rFonts w:eastAsia="맑은 고딕"/>
                <w:lang w:eastAsia="ko-KR"/>
              </w:rPr>
            </w:pPr>
            <w:r w:rsidRPr="00332DA5">
              <w:rPr>
                <w:rFonts w:eastAsia="맑은 고딕"/>
                <w:lang w:val="en-US" w:eastAsia="ko-KR"/>
              </w:rPr>
              <w:t>[PR.5.2.6-2]</w:t>
            </w:r>
            <w:r w:rsidRPr="00332DA5">
              <w:rPr>
                <w:rFonts w:eastAsia="맑은 고딕"/>
                <w:highlight w:val="yellow"/>
                <w:lang w:eastAsia="ko-KR"/>
              </w:rPr>
              <w:t xml:space="preserve"> [ED]</w:t>
            </w:r>
          </w:p>
        </w:tc>
        <w:tc>
          <w:tcPr>
            <w:tcW w:w="3184" w:type="dxa"/>
          </w:tcPr>
          <w:p w14:paraId="6D69CD7B" w14:textId="6B7E085F" w:rsidR="001F1FB7" w:rsidRPr="00332DA5" w:rsidRDefault="00D136C7" w:rsidP="001F1FB7">
            <w:pPr>
              <w:rPr>
                <w:rFonts w:eastAsia="맑은 고딕"/>
                <w:lang w:eastAsia="ko-KR"/>
              </w:rPr>
            </w:pPr>
            <w:r w:rsidRPr="00332DA5">
              <w:rPr>
                <w:rFonts w:eastAsia="맑은 고딕"/>
                <w:lang w:val="en-US" w:eastAsia="ko-KR"/>
              </w:rPr>
              <w:t>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2665" w:type="dxa"/>
          </w:tcPr>
          <w:p w14:paraId="0EFCE4D1" w14:textId="77777777" w:rsidR="001F1FB7" w:rsidRPr="00332DA5" w:rsidRDefault="001F1FB7" w:rsidP="001F1FB7">
            <w:pPr>
              <w:rPr>
                <w:rFonts w:eastAsia="맑은 고딕"/>
                <w:lang w:eastAsia="ko-KR"/>
              </w:rPr>
            </w:pPr>
          </w:p>
        </w:tc>
        <w:tc>
          <w:tcPr>
            <w:tcW w:w="3005" w:type="dxa"/>
          </w:tcPr>
          <w:p w14:paraId="16E2E697" w14:textId="615D79CF" w:rsidR="001F1FB7" w:rsidRPr="00332DA5" w:rsidRDefault="001F1FB7" w:rsidP="001F1FB7">
            <w:pPr>
              <w:rPr>
                <w:rFonts w:eastAsia="맑은 고딕"/>
                <w:lang w:eastAsia="ko-KR"/>
              </w:rPr>
            </w:pPr>
          </w:p>
        </w:tc>
      </w:tr>
      <w:tr w:rsidR="00332DA5" w:rsidRPr="00332DA5" w14:paraId="145B87D5" w14:textId="77777777" w:rsidTr="004B1C27">
        <w:tc>
          <w:tcPr>
            <w:tcW w:w="1535" w:type="dxa"/>
          </w:tcPr>
          <w:p w14:paraId="07D162A0" w14:textId="4EFC2E3A" w:rsidR="00EF26C9" w:rsidRPr="00332DA5" w:rsidRDefault="00EF26C9" w:rsidP="00EF26C9">
            <w:pPr>
              <w:rPr>
                <w:rFonts w:eastAsia="맑은 고딕"/>
                <w:lang w:eastAsia="ko-KR"/>
              </w:rPr>
            </w:pPr>
            <w:r w:rsidRPr="00332DA5">
              <w:rPr>
                <w:lang w:val="en-US" w:eastAsia="ko-KR"/>
              </w:rPr>
              <w:t>[PR.5.3.6-1]</w:t>
            </w:r>
          </w:p>
        </w:tc>
        <w:tc>
          <w:tcPr>
            <w:tcW w:w="3184" w:type="dxa"/>
          </w:tcPr>
          <w:p w14:paraId="06C137A5" w14:textId="6DA5BBEB" w:rsidR="00EF26C9" w:rsidRPr="00332DA5" w:rsidRDefault="00EF26C9" w:rsidP="007F557F">
            <w:pPr>
              <w:rPr>
                <w:rFonts w:eastAsia="맑은 고딕"/>
                <w:lang w:val="en-US" w:eastAsia="ko-KR"/>
              </w:rPr>
            </w:pPr>
            <w:r w:rsidRPr="00332DA5">
              <w:rPr>
                <w:lang w:val="en-US" w:eastAsia="ko-KR"/>
              </w:rPr>
              <w:t>For</w:t>
            </w:r>
            <w:r w:rsidRPr="00332DA5">
              <w:rPr>
                <w:rFonts w:hint="eastAsia"/>
                <w:lang w:val="en-US" w:eastAsia="ko-KR"/>
              </w:rPr>
              <w:t xml:space="preserve"> a UE</w:t>
            </w:r>
            <w:r w:rsidRPr="00332DA5">
              <w:rPr>
                <w:lang w:val="en-US" w:eastAsia="ko-KR"/>
              </w:rPr>
              <w:t xml:space="preserve"> authorized to access </w:t>
            </w:r>
            <w:r w:rsidRPr="00332DA5">
              <w:rPr>
                <w:rFonts w:hint="eastAsia"/>
                <w:lang w:val="en-US" w:eastAsia="ko-KR"/>
              </w:rPr>
              <w:t>multiple</w:t>
            </w:r>
            <w:r w:rsidRPr="00332DA5">
              <w:rPr>
                <w:lang w:val="en-US" w:eastAsia="ko-KR"/>
              </w:rPr>
              <w:t xml:space="preserve"> network slices of one operator which cannot be simultaneously used by the UE</w:t>
            </w:r>
            <w:r w:rsidR="007F557F" w:rsidRPr="00332DA5">
              <w:rPr>
                <w:lang w:val="en-US" w:eastAsia="ko-KR"/>
              </w:rPr>
              <w:t xml:space="preserve"> (e.g. due to radio frequency restrictions)</w:t>
            </w:r>
            <w:r w:rsidRPr="00332DA5">
              <w:rPr>
                <w:lang w:val="en-US" w:eastAsia="ko-KR"/>
              </w:rPr>
              <w:t>, the 5G system shall be able to allow the UE</w:t>
            </w:r>
            <w:r w:rsidRPr="00332DA5">
              <w:rPr>
                <w:rFonts w:hint="eastAsia"/>
                <w:lang w:val="en-US" w:eastAsia="ko-KR"/>
              </w:rPr>
              <w:t xml:space="preserve"> </w:t>
            </w:r>
            <w:r w:rsidRPr="00332DA5">
              <w:rPr>
                <w:lang w:val="en-US" w:eastAsia="ko-KR"/>
              </w:rPr>
              <w:t>to access the most suitable network slice (e.g. based on the ongoing applications).</w:t>
            </w:r>
          </w:p>
        </w:tc>
        <w:tc>
          <w:tcPr>
            <w:tcW w:w="2665" w:type="dxa"/>
          </w:tcPr>
          <w:p w14:paraId="4421C1D8" w14:textId="77777777" w:rsidR="00EF26C9" w:rsidRPr="00332DA5" w:rsidRDefault="00EF26C9">
            <w:pPr>
              <w:rPr>
                <w:rFonts w:eastAsia="맑은 고딕"/>
                <w:lang w:eastAsia="ko-KR"/>
              </w:rPr>
            </w:pPr>
            <w:r w:rsidRPr="00332DA5">
              <w:rPr>
                <w:rFonts w:eastAsia="맑은 고딕"/>
                <w:lang w:eastAsia="ko-KR"/>
              </w:rPr>
              <w:t xml:space="preserve">This requirement can be kept. </w:t>
            </w:r>
            <w:r w:rsidRPr="00332DA5">
              <w:rPr>
                <w:rFonts w:eastAsia="맑은 고딕" w:hint="eastAsia"/>
                <w:lang w:eastAsia="ko-KR"/>
              </w:rPr>
              <w:t>Improve wording</w:t>
            </w:r>
            <w:r w:rsidRPr="00332DA5">
              <w:rPr>
                <w:rFonts w:eastAsia="맑은 고딕"/>
                <w:lang w:eastAsia="ko-KR"/>
              </w:rPr>
              <w:t xml:space="preserve"> is required</w:t>
            </w:r>
            <w:r w:rsidRPr="00332DA5">
              <w:rPr>
                <w:rFonts w:eastAsia="맑은 고딕" w:hint="eastAsia"/>
                <w:lang w:eastAsia="ko-KR"/>
              </w:rPr>
              <w:t>.</w:t>
            </w:r>
            <w:r w:rsidR="008D6051" w:rsidRPr="00332DA5">
              <w:rPr>
                <w:rFonts w:eastAsia="맑은 고딕"/>
                <w:lang w:eastAsia="ko-KR"/>
              </w:rPr>
              <w:t xml:space="preserve"> ‘used by’ to ‘provided to’, because the bottleneck is not always ‘UE’.</w:t>
            </w:r>
          </w:p>
          <w:p w14:paraId="550184C1" w14:textId="77777777" w:rsidR="00C24271" w:rsidRPr="00332DA5" w:rsidRDefault="00C24271">
            <w:pPr>
              <w:rPr>
                <w:rFonts w:eastAsia="맑은 고딕"/>
                <w:lang w:eastAsia="ko-KR"/>
              </w:rPr>
            </w:pPr>
            <w:r w:rsidRPr="00332DA5">
              <w:rPr>
                <w:rFonts w:eastAsia="맑은 고딕"/>
                <w:lang w:eastAsia="ko-KR"/>
              </w:rPr>
              <w:t>DT: merged with 5.1.6-2.</w:t>
            </w:r>
          </w:p>
          <w:p w14:paraId="364ECD6F" w14:textId="77777777" w:rsidR="00A40F32" w:rsidRPr="00332DA5" w:rsidRDefault="00A40F32" w:rsidP="00A40F32">
            <w:pPr>
              <w:rPr>
                <w:rFonts w:eastAsia="맑은 고딕"/>
                <w:lang w:eastAsia="ko-KR"/>
              </w:rPr>
            </w:pPr>
            <w:r w:rsidRPr="00332DA5">
              <w:rPr>
                <w:rFonts w:eastAsia="맑은 고딕"/>
                <w:lang w:eastAsia="ko-KR"/>
              </w:rPr>
              <w:t>[Huawei]</w:t>
            </w:r>
            <w:r w:rsidRPr="00332DA5">
              <w:rPr>
                <w:rFonts w:eastAsia="맑은 고딕" w:hint="eastAsia"/>
                <w:lang w:eastAsia="ko-KR"/>
              </w:rPr>
              <w:t>:</w:t>
            </w:r>
            <w:r w:rsidRPr="00332DA5">
              <w:rPr>
                <w:rFonts w:eastAsia="맑은 고딕"/>
                <w:lang w:eastAsia="ko-KR"/>
              </w:rPr>
              <w:t xml:space="preserve"> ‘provided to’ in </w:t>
            </w:r>
            <w:r w:rsidRPr="00332DA5">
              <w:rPr>
                <w:rFonts w:eastAsia="맑은 고딕" w:hint="eastAsia"/>
                <w:lang w:eastAsia="ko-KR"/>
              </w:rPr>
              <w:t>[CPR-00</w:t>
            </w:r>
            <w:r w:rsidRPr="00332DA5">
              <w:rPr>
                <w:rFonts w:eastAsia="맑은 고딕"/>
                <w:lang w:eastAsia="ko-KR"/>
              </w:rPr>
              <w:t>2</w:t>
            </w:r>
            <w:r w:rsidRPr="00332DA5">
              <w:rPr>
                <w:rFonts w:eastAsia="맑은 고딕" w:hint="eastAsia"/>
                <w:lang w:eastAsia="ko-KR"/>
              </w:rPr>
              <w:t>]</w:t>
            </w:r>
            <w:r w:rsidRPr="00332DA5">
              <w:rPr>
                <w:rFonts w:eastAsia="맑은 고딕"/>
                <w:lang w:eastAsia="ko-KR"/>
              </w:rPr>
              <w:t xml:space="preserve"> is unclear.</w:t>
            </w:r>
          </w:p>
          <w:p w14:paraId="082BF5B1" w14:textId="77777777" w:rsidR="00A40F32" w:rsidRPr="00332DA5" w:rsidRDefault="00A40F32" w:rsidP="00A40F32">
            <w:pPr>
              <w:rPr>
                <w:lang w:val="en-US" w:eastAsia="ko-KR"/>
              </w:rPr>
            </w:pPr>
            <w:r w:rsidRPr="00332DA5">
              <w:rPr>
                <w:rFonts w:eastAsia="맑은 고딕"/>
                <w:lang w:eastAsia="ko-KR"/>
              </w:rPr>
              <w:t xml:space="preserve">If UE requests different slices on-demand at different times, this also the scenario that the network cannot </w:t>
            </w:r>
            <w:r w:rsidRPr="00332DA5">
              <w:rPr>
                <w:lang w:val="en-US" w:eastAsia="ko-KR"/>
              </w:rPr>
              <w:t>simultaneously</w:t>
            </w:r>
            <w:r w:rsidRPr="00332DA5">
              <w:rPr>
                <w:rFonts w:eastAsia="맑은 고딕"/>
                <w:lang w:eastAsia="ko-KR"/>
              </w:rPr>
              <w:t xml:space="preserve"> provide to UE with </w:t>
            </w:r>
            <w:r w:rsidRPr="00332DA5">
              <w:rPr>
                <w:rFonts w:hint="eastAsia"/>
                <w:lang w:val="en-US" w:eastAsia="ko-KR"/>
              </w:rPr>
              <w:t>multiple</w:t>
            </w:r>
            <w:r w:rsidRPr="00332DA5">
              <w:rPr>
                <w:lang w:val="en-US" w:eastAsia="ko-KR"/>
              </w:rPr>
              <w:t xml:space="preserve"> network slices since UE didn’t request them at the same time. </w:t>
            </w:r>
          </w:p>
          <w:p w14:paraId="774606D6" w14:textId="77777777" w:rsidR="00A40F32" w:rsidRPr="00332DA5" w:rsidRDefault="00A40F32" w:rsidP="00A40F32">
            <w:pPr>
              <w:rPr>
                <w:rFonts w:eastAsia="맑은 고딕"/>
                <w:lang w:eastAsia="ko-KR"/>
              </w:rPr>
            </w:pPr>
            <w:r w:rsidRPr="00332DA5">
              <w:rPr>
                <w:lang w:val="en-US" w:eastAsia="ko-KR"/>
              </w:rPr>
              <w:lastRenderedPageBreak/>
              <w:t xml:space="preserve">If so, </w:t>
            </w:r>
            <w:r w:rsidRPr="00332DA5">
              <w:rPr>
                <w:rFonts w:eastAsia="맑은 고딕"/>
                <w:lang w:eastAsia="ko-KR"/>
              </w:rPr>
              <w:t>this is already supported since Rel-15 or 16 in SA2 and should be removed</w:t>
            </w:r>
          </w:p>
          <w:p w14:paraId="15113428" w14:textId="77777777" w:rsidR="00A40F32" w:rsidRPr="00332DA5" w:rsidRDefault="009C211B" w:rsidP="009C211B">
            <w:pPr>
              <w:rPr>
                <w:rFonts w:eastAsia="맑은 고딕"/>
                <w:lang w:eastAsia="ko-KR"/>
              </w:rPr>
            </w:pPr>
            <w:r w:rsidRPr="00332DA5">
              <w:rPr>
                <w:rFonts w:eastAsia="맑은 고딕" w:hint="eastAsia"/>
                <w:lang w:eastAsia="ko-KR"/>
              </w:rPr>
              <w:t>[</w:t>
            </w:r>
            <w:r w:rsidRPr="00332DA5">
              <w:rPr>
                <w:rFonts w:eastAsia="맑은 고딕"/>
                <w:lang w:eastAsia="ko-KR"/>
              </w:rPr>
              <w:t>LG] I think you misunderstood the sentence. You don’t need to look at this sentence from the viewpoint of whether the ‘requests’ are made at the same time or at different times. Actually, the sentence does not include ‘request’.</w:t>
            </w:r>
          </w:p>
          <w:p w14:paraId="3D806C2A" w14:textId="7F54D456" w:rsidR="009C211B" w:rsidRPr="00332DA5" w:rsidRDefault="009C211B" w:rsidP="006C76B2">
            <w:pPr>
              <w:rPr>
                <w:rFonts w:eastAsia="맑은 고딕"/>
                <w:lang w:eastAsia="ko-KR"/>
              </w:rPr>
            </w:pPr>
            <w:r w:rsidRPr="00332DA5">
              <w:rPr>
                <w:rFonts w:eastAsia="맑은 고딕"/>
                <w:lang w:eastAsia="ko-KR"/>
              </w:rPr>
              <w:t xml:space="preserve">Then, </w:t>
            </w:r>
            <w:r w:rsidR="006C76B2" w:rsidRPr="00332DA5">
              <w:rPr>
                <w:rFonts w:eastAsia="맑은 고딕"/>
                <w:lang w:eastAsia="ko-KR"/>
              </w:rPr>
              <w:t xml:space="preserve">the part that you think are already supported may be different than what this req is pursuing. </w:t>
            </w:r>
          </w:p>
        </w:tc>
        <w:tc>
          <w:tcPr>
            <w:tcW w:w="3005" w:type="dxa"/>
          </w:tcPr>
          <w:p w14:paraId="752EECB2" w14:textId="5F7A62DB" w:rsidR="00EF26C9" w:rsidRPr="00332DA5" w:rsidRDefault="00EF26C9" w:rsidP="00EF26C9">
            <w:pPr>
              <w:rPr>
                <w:rFonts w:eastAsia="맑은 고딕"/>
                <w:lang w:eastAsia="ko-KR"/>
              </w:rPr>
            </w:pPr>
            <w:r w:rsidRPr="00332DA5">
              <w:rPr>
                <w:rFonts w:eastAsia="맑은 고딕" w:hint="eastAsia"/>
                <w:lang w:eastAsia="ko-KR"/>
              </w:rPr>
              <w:lastRenderedPageBreak/>
              <w:t>[CPR-00</w:t>
            </w:r>
            <w:r w:rsidR="00C24271" w:rsidRPr="00332DA5">
              <w:rPr>
                <w:rFonts w:eastAsia="맑은 고딕"/>
                <w:lang w:eastAsia="ko-KR"/>
              </w:rPr>
              <w:t>1</w:t>
            </w:r>
            <w:r w:rsidRPr="00332DA5">
              <w:rPr>
                <w:rFonts w:eastAsia="맑은 고딕" w:hint="eastAsia"/>
                <w:lang w:eastAsia="ko-KR"/>
              </w:rPr>
              <w:t>]</w:t>
            </w:r>
          </w:p>
          <w:p w14:paraId="02C25C15" w14:textId="752F4E9C" w:rsidR="00EF26C9" w:rsidRPr="00332DA5" w:rsidRDefault="00FE730F" w:rsidP="00466653">
            <w:pPr>
              <w:rPr>
                <w:rFonts w:eastAsia="맑은 고딕"/>
                <w:lang w:eastAsia="ko-KR"/>
              </w:rPr>
            </w:pPr>
            <w:r w:rsidRPr="00332DA5">
              <w:rPr>
                <w:lang w:val="en-US" w:eastAsia="ko-KR"/>
              </w:rPr>
              <w:t>For</w:t>
            </w:r>
            <w:r w:rsidRPr="00332DA5">
              <w:rPr>
                <w:rFonts w:hint="eastAsia"/>
                <w:lang w:val="en-US" w:eastAsia="ko-KR"/>
              </w:rPr>
              <w:t xml:space="preserve"> a UE</w:t>
            </w:r>
            <w:r w:rsidRPr="00332DA5">
              <w:rPr>
                <w:lang w:val="en-US" w:eastAsia="ko-KR"/>
              </w:rPr>
              <w:t xml:space="preserve"> authorized to access </w:t>
            </w:r>
            <w:r w:rsidRPr="00332DA5">
              <w:rPr>
                <w:rFonts w:hint="eastAsia"/>
                <w:lang w:val="en-US" w:eastAsia="ko-KR"/>
              </w:rPr>
              <w:t>multiple</w:t>
            </w:r>
            <w:r w:rsidRPr="00332DA5">
              <w:rPr>
                <w:lang w:val="en-US" w:eastAsia="ko-KR"/>
              </w:rPr>
              <w:t xml:space="preserve"> network slices of one operator which cannot be simultaneously </w:t>
            </w:r>
            <w:r w:rsidR="00466653" w:rsidRPr="00332DA5">
              <w:rPr>
                <w:lang w:val="en-US" w:eastAsia="ko-KR"/>
              </w:rPr>
              <w:t>used by</w:t>
            </w:r>
            <w:r w:rsidRPr="00332DA5">
              <w:rPr>
                <w:lang w:val="en-US" w:eastAsia="ko-KR"/>
              </w:rPr>
              <w:t xml:space="preserve"> the UE</w:t>
            </w:r>
            <w:r w:rsidR="007F557F" w:rsidRPr="00332DA5">
              <w:rPr>
                <w:lang w:val="en-US" w:eastAsia="ko-KR"/>
              </w:rPr>
              <w:t xml:space="preserve"> (e.g. due to radio frequency restrictions)</w:t>
            </w:r>
            <w:r w:rsidRPr="00332DA5">
              <w:rPr>
                <w:lang w:val="en-US" w:eastAsia="ko-KR"/>
              </w:rPr>
              <w:t>, the 5G system shall be able to support the UE</w:t>
            </w:r>
            <w:r w:rsidRPr="00332DA5">
              <w:rPr>
                <w:rFonts w:hint="eastAsia"/>
                <w:lang w:val="en-US" w:eastAsia="ko-KR"/>
              </w:rPr>
              <w:t xml:space="preserve"> </w:t>
            </w:r>
            <w:r w:rsidRPr="00332DA5">
              <w:rPr>
                <w:lang w:val="en-US" w:eastAsia="ko-KR"/>
              </w:rPr>
              <w:t xml:space="preserve">to access the most suitable network slice </w:t>
            </w:r>
            <w:r w:rsidR="00C24271" w:rsidRPr="00332DA5">
              <w:rPr>
                <w:lang w:val="en-US" w:eastAsia="ko-KR"/>
              </w:rPr>
              <w:t xml:space="preserve">in minimum time </w:t>
            </w:r>
            <w:r w:rsidRPr="00332DA5">
              <w:rPr>
                <w:lang w:val="en-US" w:eastAsia="ko-KR"/>
              </w:rPr>
              <w:t xml:space="preserve">(e.g. based on the </w:t>
            </w:r>
            <w:r w:rsidR="00C24271" w:rsidRPr="00332DA5">
              <w:rPr>
                <w:lang w:val="en-US" w:eastAsia="ko-KR"/>
              </w:rPr>
              <w:t xml:space="preserve">location of the UE, </w:t>
            </w:r>
            <w:r w:rsidRPr="00332DA5">
              <w:rPr>
                <w:lang w:val="en-US" w:eastAsia="ko-KR"/>
              </w:rPr>
              <w:t>ongoing applications</w:t>
            </w:r>
            <w:r w:rsidR="00C24271" w:rsidRPr="00332DA5">
              <w:rPr>
                <w:lang w:val="en-US" w:eastAsia="ko-KR"/>
              </w:rPr>
              <w:t>, UE capability, frequency configured for the network slice</w:t>
            </w:r>
            <w:r w:rsidRPr="00332DA5">
              <w:rPr>
                <w:lang w:val="en-US" w:eastAsia="ko-KR"/>
              </w:rPr>
              <w:t>).</w:t>
            </w:r>
          </w:p>
        </w:tc>
      </w:tr>
      <w:tr w:rsidR="00332DA5" w:rsidRPr="00332DA5" w14:paraId="4CD6E282" w14:textId="68C42789" w:rsidTr="004B1C27">
        <w:tc>
          <w:tcPr>
            <w:tcW w:w="1535" w:type="dxa"/>
          </w:tcPr>
          <w:p w14:paraId="4DD5C0D9" w14:textId="6084E5CD" w:rsidR="008D6051" w:rsidRPr="00332DA5" w:rsidRDefault="008D6051" w:rsidP="008D6051">
            <w:pPr>
              <w:rPr>
                <w:rFonts w:eastAsia="맑은 고딕"/>
                <w:lang w:eastAsia="ko-KR"/>
              </w:rPr>
            </w:pPr>
            <w:r w:rsidRPr="00332DA5">
              <w:rPr>
                <w:lang w:val="en-US" w:eastAsia="ko-KR"/>
              </w:rPr>
              <w:lastRenderedPageBreak/>
              <w:t>[PR.5.3.6-2]</w:t>
            </w:r>
          </w:p>
        </w:tc>
        <w:tc>
          <w:tcPr>
            <w:tcW w:w="3184" w:type="dxa"/>
          </w:tcPr>
          <w:p w14:paraId="17C2622B" w14:textId="77777777" w:rsidR="007F557F" w:rsidRPr="00332DA5" w:rsidRDefault="008D6051" w:rsidP="007F557F">
            <w:pPr>
              <w:pStyle w:val="Default"/>
              <w:rPr>
                <w:color w:val="auto"/>
                <w:sz w:val="20"/>
                <w:szCs w:val="20"/>
                <w:lang w:eastAsia="ko-KR"/>
              </w:rPr>
            </w:pPr>
            <w:r w:rsidRPr="00332DA5">
              <w:rPr>
                <w:color w:val="auto"/>
                <w:sz w:val="20"/>
                <w:szCs w:val="20"/>
                <w:lang w:eastAsia="ko-KR"/>
              </w:rPr>
              <w:t>For a UE authorized to access to multiple network slices of one operator which cannot be simultaneously used by the UE</w:t>
            </w:r>
            <w:r w:rsidR="007F557F" w:rsidRPr="00332DA5">
              <w:rPr>
                <w:color w:val="auto"/>
                <w:sz w:val="20"/>
                <w:szCs w:val="20"/>
                <w:lang w:eastAsia="ko-KR"/>
              </w:rPr>
              <w:t xml:space="preserve"> </w:t>
            </w:r>
          </w:p>
          <w:p w14:paraId="1C5432D4" w14:textId="32E7BBD2" w:rsidR="008D6051" w:rsidRPr="00332DA5" w:rsidRDefault="007F557F" w:rsidP="00077762">
            <w:pPr>
              <w:pStyle w:val="Default"/>
              <w:rPr>
                <w:rFonts w:eastAsia="맑은 고딕"/>
                <w:color w:val="auto"/>
                <w:lang w:eastAsia="ko-KR"/>
              </w:rPr>
            </w:pPr>
            <w:r w:rsidRPr="00332DA5">
              <w:rPr>
                <w:color w:val="auto"/>
                <w:sz w:val="20"/>
                <w:szCs w:val="20"/>
                <w:lang w:eastAsia="ko-KR"/>
              </w:rPr>
              <w:t xml:space="preserve"> (e.g. due to radio frequency restrictions)</w:t>
            </w:r>
            <w:r w:rsidR="008D6051" w:rsidRPr="00332DA5">
              <w:rPr>
                <w:color w:val="auto"/>
                <w:sz w:val="20"/>
                <w:szCs w:val="20"/>
                <w:lang w:eastAsia="ko-KR"/>
              </w:rPr>
              <w:t xml:space="preserve">, the 5G system shall support the minimized interruption when the UE changes the access from one network slice to another network slice. (e.g. </w:t>
            </w:r>
            <w:r w:rsidRPr="00332DA5">
              <w:rPr>
                <w:color w:val="auto"/>
                <w:sz w:val="20"/>
                <w:szCs w:val="20"/>
                <w:lang w:eastAsia="ko-KR"/>
              </w:rPr>
              <w:t>based on</w:t>
            </w:r>
            <w:r w:rsidR="008D6051" w:rsidRPr="00332DA5">
              <w:rPr>
                <w:color w:val="auto"/>
                <w:sz w:val="20"/>
                <w:szCs w:val="20"/>
                <w:lang w:eastAsia="ko-KR"/>
              </w:rPr>
              <w:t xml:space="preserve"> by changes of active applications).</w:t>
            </w:r>
            <w:r w:rsidR="008D6051" w:rsidRPr="00332DA5">
              <w:rPr>
                <w:color w:val="auto"/>
                <w:lang w:eastAsia="ko-KR"/>
              </w:rPr>
              <w:t xml:space="preserve"> </w:t>
            </w:r>
          </w:p>
        </w:tc>
        <w:tc>
          <w:tcPr>
            <w:tcW w:w="2665" w:type="dxa"/>
          </w:tcPr>
          <w:p w14:paraId="40233BEC" w14:textId="77777777" w:rsidR="008D6051" w:rsidRPr="00332DA5" w:rsidRDefault="008D6051" w:rsidP="008D6051">
            <w:pPr>
              <w:rPr>
                <w:rFonts w:eastAsia="맑은 고딕"/>
                <w:lang w:eastAsia="ko-KR"/>
              </w:rPr>
            </w:pPr>
            <w:r w:rsidRPr="00332DA5">
              <w:rPr>
                <w:rFonts w:eastAsia="맑은 고딕"/>
                <w:lang w:eastAsia="ko-KR"/>
              </w:rPr>
              <w:t xml:space="preserve">This requirement can be kept. </w:t>
            </w:r>
            <w:r w:rsidRPr="00332DA5">
              <w:rPr>
                <w:rFonts w:eastAsia="맑은 고딕" w:hint="eastAsia"/>
                <w:lang w:eastAsia="ko-KR"/>
              </w:rPr>
              <w:t>Improve wording</w:t>
            </w:r>
            <w:r w:rsidRPr="00332DA5">
              <w:rPr>
                <w:rFonts w:eastAsia="맑은 고딕"/>
                <w:lang w:eastAsia="ko-KR"/>
              </w:rPr>
              <w:t xml:space="preserve"> is required</w:t>
            </w:r>
            <w:r w:rsidRPr="00332DA5">
              <w:rPr>
                <w:rFonts w:eastAsia="맑은 고딕" w:hint="eastAsia"/>
                <w:lang w:eastAsia="ko-KR"/>
              </w:rPr>
              <w:t>.</w:t>
            </w:r>
          </w:p>
          <w:p w14:paraId="46F7FD44" w14:textId="77777777" w:rsidR="006C76B2" w:rsidRPr="00332DA5" w:rsidRDefault="006C76B2" w:rsidP="008D6051">
            <w:pPr>
              <w:rPr>
                <w:rFonts w:eastAsia="맑은 고딕"/>
                <w:lang w:eastAsia="ko-KR"/>
              </w:rPr>
            </w:pPr>
          </w:p>
          <w:p w14:paraId="2A9DACAC" w14:textId="77777777" w:rsidR="006C76B2" w:rsidRPr="00332DA5" w:rsidRDefault="006C76B2" w:rsidP="006C76B2">
            <w:pPr>
              <w:rPr>
                <w:rFonts w:eastAsia="맑은 고딕"/>
                <w:lang w:eastAsia="ko-KR"/>
              </w:rPr>
            </w:pPr>
            <w:r w:rsidRPr="00332DA5">
              <w:rPr>
                <w:rFonts w:eastAsia="맑은 고딕"/>
                <w:lang w:eastAsia="ko-KR"/>
              </w:rPr>
              <w:t>[Huawei]</w:t>
            </w:r>
            <w:r w:rsidRPr="00332DA5">
              <w:rPr>
                <w:rFonts w:eastAsia="맑은 고딕" w:hint="eastAsia"/>
                <w:lang w:eastAsia="ko-KR"/>
              </w:rPr>
              <w:t>:</w:t>
            </w:r>
            <w:r w:rsidRPr="00332DA5">
              <w:rPr>
                <w:rFonts w:eastAsia="맑은 고딕"/>
                <w:lang w:eastAsia="ko-KR"/>
              </w:rPr>
              <w:t xml:space="preserve"> ‘provided to’ in </w:t>
            </w:r>
            <w:r w:rsidRPr="00332DA5">
              <w:rPr>
                <w:rFonts w:eastAsia="맑은 고딕" w:hint="eastAsia"/>
                <w:lang w:eastAsia="ko-KR"/>
              </w:rPr>
              <w:t>[CPR-00</w:t>
            </w:r>
            <w:r w:rsidRPr="00332DA5">
              <w:rPr>
                <w:rFonts w:eastAsia="맑은 고딕"/>
                <w:lang w:eastAsia="ko-KR"/>
              </w:rPr>
              <w:t>2</w:t>
            </w:r>
            <w:r w:rsidRPr="00332DA5">
              <w:rPr>
                <w:rFonts w:eastAsia="맑은 고딕" w:hint="eastAsia"/>
                <w:lang w:eastAsia="ko-KR"/>
              </w:rPr>
              <w:t>]</w:t>
            </w:r>
            <w:r w:rsidRPr="00332DA5">
              <w:rPr>
                <w:rFonts w:eastAsia="맑은 고딕"/>
                <w:lang w:eastAsia="ko-KR"/>
              </w:rPr>
              <w:t xml:space="preserve"> and ‘</w:t>
            </w:r>
            <w:r w:rsidRPr="00332DA5">
              <w:rPr>
                <w:lang w:val="en-US" w:eastAsia="ko-KR"/>
              </w:rPr>
              <w:t>changes the access from one network slice to another network slice</w:t>
            </w:r>
            <w:r w:rsidRPr="00332DA5">
              <w:rPr>
                <w:rFonts w:eastAsia="맑은 고딕"/>
                <w:lang w:eastAsia="ko-KR"/>
              </w:rPr>
              <w:t>’ is misleading and unclear.</w:t>
            </w:r>
          </w:p>
          <w:p w14:paraId="7DF61C52" w14:textId="77777777" w:rsidR="006C76B2" w:rsidRPr="00332DA5" w:rsidRDefault="006C76B2" w:rsidP="006C76B2">
            <w:pPr>
              <w:rPr>
                <w:rFonts w:eastAsia="맑은 고딕"/>
                <w:lang w:eastAsia="ko-KR"/>
              </w:rPr>
            </w:pPr>
            <w:r w:rsidRPr="00332DA5">
              <w:rPr>
                <w:rFonts w:eastAsia="맑은 고딕"/>
                <w:lang w:eastAsia="ko-KR"/>
              </w:rPr>
              <w:t xml:space="preserve">If UE requests different slices on-demand at different times (e.g, change </w:t>
            </w:r>
            <w:r w:rsidRPr="00332DA5">
              <w:rPr>
                <w:lang w:val="en-US" w:eastAsia="ko-KR"/>
              </w:rPr>
              <w:t>from slice A to slice B</w:t>
            </w:r>
            <w:r w:rsidRPr="00332DA5">
              <w:rPr>
                <w:rFonts w:eastAsia="맑은 고딕"/>
                <w:lang w:eastAsia="ko-KR"/>
              </w:rPr>
              <w:t xml:space="preserve">), but there is an ongoing session with slice C, and then slice C should be kept when changing from slice A to slice B? </w:t>
            </w:r>
          </w:p>
          <w:p w14:paraId="65A96DD2" w14:textId="77777777" w:rsidR="006C76B2" w:rsidRPr="00332DA5" w:rsidRDefault="006C76B2" w:rsidP="006C76B2">
            <w:pPr>
              <w:rPr>
                <w:rFonts w:eastAsia="맑은 고딕"/>
                <w:lang w:eastAsia="ko-KR"/>
              </w:rPr>
            </w:pPr>
            <w:r w:rsidRPr="00332DA5">
              <w:rPr>
                <w:rFonts w:eastAsia="맑은 고딕"/>
                <w:lang w:eastAsia="ko-KR"/>
              </w:rPr>
              <w:t>If so, the wording should be refined.</w:t>
            </w:r>
          </w:p>
          <w:p w14:paraId="26B38054" w14:textId="77777777" w:rsidR="006C76B2" w:rsidRPr="00332DA5" w:rsidRDefault="006C76B2" w:rsidP="006C76B2">
            <w:pPr>
              <w:rPr>
                <w:rFonts w:eastAsia="맑은 고딕"/>
                <w:lang w:eastAsia="ko-KR"/>
              </w:rPr>
            </w:pPr>
            <w:r w:rsidRPr="00332DA5">
              <w:rPr>
                <w:rFonts w:eastAsia="맑은 고딕" w:hint="eastAsia"/>
                <w:lang w:eastAsia="ko-KR"/>
              </w:rPr>
              <w:t>[CPR-00</w:t>
            </w:r>
            <w:r w:rsidRPr="00332DA5">
              <w:rPr>
                <w:rFonts w:eastAsia="맑은 고딕"/>
                <w:lang w:eastAsia="ko-KR"/>
              </w:rPr>
              <w:t>3</w:t>
            </w:r>
            <w:r w:rsidRPr="00332DA5">
              <w:rPr>
                <w:rFonts w:eastAsia="맑은 고딕" w:hint="eastAsia"/>
                <w:lang w:eastAsia="ko-KR"/>
              </w:rPr>
              <w:t>]</w:t>
            </w:r>
          </w:p>
          <w:p w14:paraId="4A3B019D" w14:textId="77777777" w:rsidR="006C76B2" w:rsidRPr="00332DA5" w:rsidRDefault="006C76B2" w:rsidP="006C76B2">
            <w:pPr>
              <w:rPr>
                <w:lang w:val="en-US" w:eastAsia="ko-KR"/>
              </w:rPr>
            </w:pPr>
            <w:r w:rsidRPr="00332DA5">
              <w:rPr>
                <w:lang w:val="en-US" w:eastAsia="ko-KR"/>
              </w:rPr>
              <w:t xml:space="preserve">For </w:t>
            </w:r>
            <w:r w:rsidRPr="00332DA5">
              <w:rPr>
                <w:rFonts w:hint="eastAsia"/>
                <w:lang w:val="en-US" w:eastAsia="ko-KR"/>
              </w:rPr>
              <w:t xml:space="preserve">a UE </w:t>
            </w:r>
            <w:r w:rsidRPr="00332DA5">
              <w:rPr>
                <w:lang w:val="en-US" w:eastAsia="ko-KR"/>
              </w:rPr>
              <w:t>authorized to access to</w:t>
            </w:r>
            <w:r w:rsidRPr="00332DA5">
              <w:rPr>
                <w:rFonts w:hint="eastAsia"/>
                <w:lang w:val="en-US" w:eastAsia="ko-KR"/>
              </w:rPr>
              <w:t xml:space="preserve"> multiple</w:t>
            </w:r>
            <w:r w:rsidRPr="00332DA5">
              <w:rPr>
                <w:lang w:val="en-US" w:eastAsia="ko-KR"/>
              </w:rPr>
              <w:t xml:space="preserve"> </w:t>
            </w:r>
            <w:r w:rsidRPr="004E01E2">
              <w:rPr>
                <w:lang w:val="en-US" w:eastAsia="ko-KR"/>
              </w:rPr>
              <w:t>network slices of one operator which cannot be simultaneously provided to the UE, when the UE changes the access from one network slice to another network slice the 5G system shall minimize service interruption for the going service provided by the third slice, when the UE changes the access from one network slice to another</w:t>
            </w:r>
            <w:r w:rsidRPr="00332DA5">
              <w:rPr>
                <w:lang w:val="en-US" w:eastAsia="ko-KR"/>
              </w:rPr>
              <w:t xml:space="preserve"> network slice.</w:t>
            </w:r>
          </w:p>
          <w:p w14:paraId="1FF659CF" w14:textId="7F8C4D06" w:rsidR="006C76B2" w:rsidRPr="00332DA5" w:rsidRDefault="002B233A" w:rsidP="006C76B2">
            <w:pPr>
              <w:rPr>
                <w:rFonts w:eastAsia="맑은 고딕"/>
                <w:lang w:eastAsia="ko-KR"/>
              </w:rPr>
            </w:pPr>
            <w:r w:rsidRPr="00332DA5">
              <w:rPr>
                <w:rFonts w:eastAsia="맑은 고딕" w:hint="eastAsia"/>
                <w:lang w:eastAsia="ko-KR"/>
              </w:rPr>
              <w:t>[</w:t>
            </w:r>
            <w:r w:rsidRPr="00332DA5">
              <w:rPr>
                <w:rFonts w:eastAsia="맑은 고딕"/>
                <w:lang w:eastAsia="ko-KR"/>
              </w:rPr>
              <w:t>LG] to Huawei, your scenario is not covered in section 5.3.</w:t>
            </w:r>
          </w:p>
          <w:p w14:paraId="4473D185" w14:textId="75FF83A1" w:rsidR="002B233A" w:rsidRPr="00332DA5" w:rsidRDefault="002B233A" w:rsidP="006C76B2">
            <w:pPr>
              <w:rPr>
                <w:rFonts w:eastAsia="맑은 고딕"/>
                <w:lang w:eastAsia="ko-KR"/>
              </w:rPr>
            </w:pPr>
            <w:r w:rsidRPr="00332DA5">
              <w:rPr>
                <w:rFonts w:eastAsia="맑은 고딕"/>
                <w:lang w:eastAsia="ko-KR"/>
              </w:rPr>
              <w:t xml:space="preserve">Consolidation should not be used to change the nature of use case on the fly. </w:t>
            </w:r>
          </w:p>
          <w:p w14:paraId="5A674D0C" w14:textId="77777777" w:rsidR="002B233A" w:rsidRPr="00332DA5" w:rsidRDefault="002B233A" w:rsidP="006C76B2">
            <w:pPr>
              <w:rPr>
                <w:rFonts w:eastAsia="맑은 고딕"/>
                <w:lang w:eastAsia="ko-KR"/>
              </w:rPr>
            </w:pPr>
            <w:r w:rsidRPr="00332DA5">
              <w:rPr>
                <w:rFonts w:eastAsia="맑은 고딕"/>
                <w:lang w:eastAsia="ko-KR"/>
              </w:rPr>
              <w:t xml:space="preserve">If you have different scenario in mind, then please bring </w:t>
            </w:r>
            <w:r w:rsidRPr="00332DA5">
              <w:rPr>
                <w:rFonts w:eastAsia="맑은 고딕"/>
                <w:lang w:eastAsia="ko-KR"/>
              </w:rPr>
              <w:lastRenderedPageBreak/>
              <w:t xml:space="preserve">new use cases at the next meeting. </w:t>
            </w:r>
          </w:p>
          <w:p w14:paraId="652EBB5E" w14:textId="464B88E0" w:rsidR="002B233A" w:rsidRPr="00332DA5" w:rsidRDefault="002B233A" w:rsidP="002B233A">
            <w:pPr>
              <w:rPr>
                <w:rFonts w:eastAsia="맑은 고딕"/>
                <w:lang w:eastAsia="ko-KR"/>
              </w:rPr>
            </w:pPr>
            <w:r w:rsidRPr="00332DA5">
              <w:rPr>
                <w:rFonts w:eastAsia="맑은 고딕" w:hint="eastAsia"/>
                <w:lang w:eastAsia="ko-KR"/>
              </w:rPr>
              <w:t>F</w:t>
            </w:r>
            <w:r w:rsidRPr="00332DA5">
              <w:rPr>
                <w:rFonts w:eastAsia="맑은 고딕"/>
                <w:lang w:eastAsia="ko-KR"/>
              </w:rPr>
              <w:t xml:space="preserve">or example, ‘slice C’, ‘third slice’ does not exist in section 5.3. </w:t>
            </w:r>
          </w:p>
        </w:tc>
        <w:tc>
          <w:tcPr>
            <w:tcW w:w="3005" w:type="dxa"/>
          </w:tcPr>
          <w:p w14:paraId="13FCE6A3" w14:textId="7F1D3895" w:rsidR="008D6051" w:rsidRPr="00332DA5" w:rsidRDefault="008D6051" w:rsidP="008D6051">
            <w:pPr>
              <w:rPr>
                <w:rFonts w:eastAsia="맑은 고딕"/>
                <w:lang w:eastAsia="ko-KR"/>
              </w:rPr>
            </w:pPr>
            <w:r w:rsidRPr="00332DA5">
              <w:rPr>
                <w:rFonts w:eastAsia="맑은 고딕" w:hint="eastAsia"/>
                <w:lang w:eastAsia="ko-KR"/>
              </w:rPr>
              <w:lastRenderedPageBreak/>
              <w:t>[CPR-00</w:t>
            </w:r>
            <w:r w:rsidR="00C24271" w:rsidRPr="00332DA5">
              <w:rPr>
                <w:rFonts w:eastAsia="맑은 고딕"/>
                <w:lang w:eastAsia="ko-KR"/>
              </w:rPr>
              <w:t>2</w:t>
            </w:r>
            <w:r w:rsidRPr="00332DA5">
              <w:rPr>
                <w:rFonts w:eastAsia="맑은 고딕" w:hint="eastAsia"/>
                <w:lang w:eastAsia="ko-KR"/>
              </w:rPr>
              <w:t>]</w:t>
            </w:r>
          </w:p>
          <w:p w14:paraId="20FF3DAA" w14:textId="5E25E53F" w:rsidR="008D6051" w:rsidRPr="00332DA5" w:rsidRDefault="008D6051" w:rsidP="00466653">
            <w:pPr>
              <w:rPr>
                <w:rFonts w:eastAsia="맑은 고딕"/>
                <w:lang w:eastAsia="ko-KR"/>
              </w:rPr>
            </w:pPr>
            <w:r w:rsidRPr="00332DA5">
              <w:rPr>
                <w:lang w:val="en-US" w:eastAsia="ko-KR"/>
              </w:rPr>
              <w:t xml:space="preserve">For </w:t>
            </w:r>
            <w:r w:rsidRPr="00332DA5">
              <w:rPr>
                <w:rFonts w:hint="eastAsia"/>
                <w:lang w:val="en-US" w:eastAsia="ko-KR"/>
              </w:rPr>
              <w:t xml:space="preserve">a UE </w:t>
            </w:r>
            <w:r w:rsidRPr="00332DA5">
              <w:rPr>
                <w:lang w:val="en-US" w:eastAsia="ko-KR"/>
              </w:rPr>
              <w:t>authorized to access to</w:t>
            </w:r>
            <w:r w:rsidRPr="00332DA5">
              <w:rPr>
                <w:rFonts w:hint="eastAsia"/>
                <w:lang w:val="en-US" w:eastAsia="ko-KR"/>
              </w:rPr>
              <w:t xml:space="preserve"> multiple</w:t>
            </w:r>
            <w:r w:rsidRPr="00332DA5">
              <w:rPr>
                <w:lang w:val="en-US" w:eastAsia="ko-KR"/>
              </w:rPr>
              <w:t xml:space="preserve"> network slices of one operator which cannot be simultaneously </w:t>
            </w:r>
            <w:r w:rsidR="00466653" w:rsidRPr="00332DA5">
              <w:rPr>
                <w:lang w:val="en-US" w:eastAsia="ko-KR"/>
              </w:rPr>
              <w:t>used by</w:t>
            </w:r>
            <w:r w:rsidRPr="00332DA5">
              <w:rPr>
                <w:lang w:val="en-US" w:eastAsia="ko-KR"/>
              </w:rPr>
              <w:t xml:space="preserve"> the UE</w:t>
            </w:r>
            <w:r w:rsidR="007F557F" w:rsidRPr="00332DA5">
              <w:rPr>
                <w:lang w:val="en-US" w:eastAsia="ko-KR"/>
              </w:rPr>
              <w:t xml:space="preserve"> (e.g. due to radio frequency restrictions)</w:t>
            </w:r>
            <w:r w:rsidRPr="00332DA5">
              <w:rPr>
                <w:lang w:val="en-US" w:eastAsia="ko-KR"/>
              </w:rPr>
              <w:t xml:space="preserve">, the 5G system shall minimize </w:t>
            </w:r>
            <w:r w:rsidR="00BD5E24" w:rsidRPr="00332DA5">
              <w:rPr>
                <w:lang w:val="en-US" w:eastAsia="ko-KR"/>
              </w:rPr>
              <w:t xml:space="preserve">service </w:t>
            </w:r>
            <w:r w:rsidRPr="00332DA5">
              <w:rPr>
                <w:lang w:val="en-US" w:eastAsia="ko-KR"/>
              </w:rPr>
              <w:t xml:space="preserve">interruption </w:t>
            </w:r>
            <w:r w:rsidR="00BD5E24" w:rsidRPr="00332DA5">
              <w:rPr>
                <w:lang w:val="en-US" w:eastAsia="ko-KR"/>
              </w:rPr>
              <w:t xml:space="preserve">time </w:t>
            </w:r>
            <w:r w:rsidRPr="00332DA5">
              <w:rPr>
                <w:lang w:val="en-US" w:eastAsia="ko-KR"/>
              </w:rPr>
              <w:t xml:space="preserve">when the UE changes the access from one network slice to another network slice. (e.g. </w:t>
            </w:r>
            <w:r w:rsidR="007F557F" w:rsidRPr="00332DA5">
              <w:rPr>
                <w:lang w:val="en-US" w:eastAsia="ko-KR"/>
              </w:rPr>
              <w:t>based on</w:t>
            </w:r>
            <w:r w:rsidRPr="00332DA5">
              <w:rPr>
                <w:lang w:val="en-US" w:eastAsia="ko-KR"/>
              </w:rPr>
              <w:t xml:space="preserve"> changes of active applications).</w:t>
            </w:r>
          </w:p>
        </w:tc>
      </w:tr>
      <w:tr w:rsidR="00332DA5" w:rsidRPr="00332DA5" w14:paraId="6FA1A851" w14:textId="3714997A" w:rsidTr="004B1C27">
        <w:tc>
          <w:tcPr>
            <w:tcW w:w="1535" w:type="dxa"/>
          </w:tcPr>
          <w:p w14:paraId="11AAA74C" w14:textId="70733DF5" w:rsidR="004B1C27" w:rsidRPr="00332DA5" w:rsidRDefault="004B1C27" w:rsidP="003576F4">
            <w:pPr>
              <w:rPr>
                <w:rFonts w:eastAsia="맑은 고딕"/>
                <w:lang w:eastAsia="ko-KR"/>
              </w:rPr>
            </w:pPr>
            <w:r w:rsidRPr="00332DA5">
              <w:rPr>
                <w:lang w:val="en-US" w:eastAsia="ko-KR"/>
              </w:rPr>
              <w:lastRenderedPageBreak/>
              <w:t>[PR.5.4.6-</w:t>
            </w:r>
            <w:r w:rsidR="003576F4" w:rsidRPr="00332DA5">
              <w:rPr>
                <w:lang w:val="en-US" w:eastAsia="ko-KR"/>
              </w:rPr>
              <w:t>1</w:t>
            </w:r>
            <w:r w:rsidRPr="00332DA5">
              <w:rPr>
                <w:lang w:val="en-US" w:eastAsia="ko-KR"/>
              </w:rPr>
              <w:t>]</w:t>
            </w:r>
          </w:p>
        </w:tc>
        <w:tc>
          <w:tcPr>
            <w:tcW w:w="3184" w:type="dxa"/>
          </w:tcPr>
          <w:p w14:paraId="5AE0C4B5" w14:textId="39769757" w:rsidR="004B1C27" w:rsidRPr="00332DA5" w:rsidRDefault="004B1C27" w:rsidP="004B1C27">
            <w:pPr>
              <w:rPr>
                <w:rFonts w:eastAsia="맑은 고딕"/>
                <w:lang w:val="en-US" w:eastAsia="ko-KR"/>
              </w:rPr>
            </w:pPr>
            <w:r w:rsidRPr="00332DA5">
              <w:rPr>
                <w:lang w:val="en-US" w:eastAsia="ko-KR"/>
              </w:rPr>
              <w:t xml:space="preserve">5G system shall minimize signaling exchange and service interruption when there is a change in the allowed radio resources (e.g. RATs) for a network slice. </w:t>
            </w:r>
          </w:p>
        </w:tc>
        <w:tc>
          <w:tcPr>
            <w:tcW w:w="2665" w:type="dxa"/>
          </w:tcPr>
          <w:p w14:paraId="0749E019" w14:textId="48D1EF2B" w:rsidR="004B1C27" w:rsidRPr="00332DA5" w:rsidRDefault="004B1C27" w:rsidP="004B1C27">
            <w:pPr>
              <w:rPr>
                <w:rFonts w:eastAsia="맑은 고딕"/>
                <w:lang w:eastAsia="ko-KR"/>
              </w:rPr>
            </w:pPr>
            <w:r w:rsidRPr="00332DA5">
              <w:rPr>
                <w:rFonts w:eastAsia="맑은 고딕" w:hint="eastAsia"/>
                <w:lang w:eastAsia="ko-KR"/>
              </w:rPr>
              <w:t>this requirement can be kept</w:t>
            </w:r>
            <w:r w:rsidRPr="00332DA5">
              <w:rPr>
                <w:rFonts w:eastAsia="맑은 고딕"/>
                <w:lang w:eastAsia="ko-KR"/>
              </w:rPr>
              <w:t>, with changed wording to combine other requirement</w:t>
            </w:r>
            <w:r w:rsidRPr="00332DA5">
              <w:rPr>
                <w:rFonts w:eastAsia="맑은 고딕" w:hint="eastAsia"/>
                <w:lang w:eastAsia="ko-KR"/>
              </w:rPr>
              <w:t>.</w:t>
            </w:r>
          </w:p>
          <w:p w14:paraId="632A0FE6" w14:textId="77777777" w:rsidR="00A35CCF" w:rsidRPr="00332DA5" w:rsidRDefault="00A35CCF" w:rsidP="004B1C27">
            <w:pPr>
              <w:rPr>
                <w:rFonts w:eastAsia="맑은 고딕"/>
                <w:lang w:eastAsia="ko-KR"/>
              </w:rPr>
            </w:pPr>
            <w:r w:rsidRPr="00332DA5">
              <w:rPr>
                <w:rFonts w:eastAsia="맑은 고딕"/>
                <w:lang w:eastAsia="ko-KR"/>
              </w:rPr>
              <w:t>Merge with [PR.5.10.6-2]</w:t>
            </w:r>
          </w:p>
          <w:p w14:paraId="75B1A68B" w14:textId="77777777" w:rsidR="002B233A" w:rsidRPr="00332DA5" w:rsidRDefault="002B233A" w:rsidP="002B233A">
            <w:pPr>
              <w:rPr>
                <w:lang w:eastAsia="zh-CN"/>
              </w:rPr>
            </w:pPr>
            <w:r w:rsidRPr="00332DA5">
              <w:rPr>
                <w:rFonts w:eastAsia="맑은 고딕" w:hint="eastAsia"/>
                <w:lang w:eastAsia="ko-KR"/>
              </w:rPr>
              <w:t>[</w:t>
            </w:r>
            <w:r w:rsidRPr="00332DA5">
              <w:rPr>
                <w:rFonts w:eastAsia="맑은 고딕"/>
                <w:lang w:eastAsia="ko-KR"/>
              </w:rPr>
              <w:t>Huawei] it is not clear enough what the meaning of</w:t>
            </w:r>
            <w:r w:rsidRPr="00332DA5">
              <w:rPr>
                <w:lang w:val="en-US" w:eastAsia="ko-KR"/>
              </w:rPr>
              <w:t xml:space="preserve"> </w:t>
            </w:r>
            <w:r w:rsidRPr="00332DA5">
              <w:rPr>
                <w:lang w:val="en-US" w:eastAsia="zh-CN"/>
              </w:rPr>
              <w:t>“</w:t>
            </w:r>
            <w:r w:rsidRPr="00332DA5">
              <w:rPr>
                <w:lang w:val="en-US" w:eastAsia="ko-KR"/>
              </w:rPr>
              <w:t>change of restriction for radio resources</w:t>
            </w:r>
            <w:r w:rsidRPr="00332DA5">
              <w:rPr>
                <w:lang w:eastAsia="zh-CN"/>
              </w:rPr>
              <w:t>.”</w:t>
            </w:r>
          </w:p>
          <w:p w14:paraId="0609D798" w14:textId="77777777" w:rsidR="002B233A" w:rsidRPr="00332DA5" w:rsidRDefault="002B233A" w:rsidP="002B233A">
            <w:pPr>
              <w:rPr>
                <w:rFonts w:eastAsia="맑은 고딕"/>
                <w:lang w:eastAsia="ko-KR"/>
              </w:rPr>
            </w:pPr>
            <w:r w:rsidRPr="00332DA5">
              <w:rPr>
                <w:rFonts w:eastAsia="맑은 고딕"/>
                <w:lang w:eastAsia="ko-KR"/>
              </w:rPr>
              <w:t>More discussions and clarifications are needed.</w:t>
            </w:r>
          </w:p>
          <w:p w14:paraId="7BE73322" w14:textId="67DE7956" w:rsidR="002B233A" w:rsidRPr="00332DA5" w:rsidRDefault="002B233A" w:rsidP="00486200">
            <w:pPr>
              <w:rPr>
                <w:rFonts w:eastAsia="맑은 고딕"/>
                <w:lang w:eastAsia="ko-KR"/>
              </w:rPr>
            </w:pPr>
            <w:r w:rsidRPr="00332DA5">
              <w:rPr>
                <w:rFonts w:eastAsia="맑은 고딕" w:hint="eastAsia"/>
                <w:lang w:eastAsia="ko-KR"/>
              </w:rPr>
              <w:t>[</w:t>
            </w:r>
            <w:r w:rsidRPr="00332DA5">
              <w:rPr>
                <w:rFonts w:eastAsia="맑은 고딕"/>
                <w:lang w:eastAsia="ko-KR"/>
              </w:rPr>
              <w:t>LG] It is not productive for Huawei to say this. This use case has been adopted two meetings ago. If you think more discussion/clarification, please submit contributions</w:t>
            </w:r>
            <w:r w:rsidR="00486200" w:rsidRPr="00332DA5">
              <w:rPr>
                <w:rFonts w:eastAsia="맑은 고딕"/>
                <w:lang w:eastAsia="ko-KR"/>
              </w:rPr>
              <w:t>, not use consolidation thread</w:t>
            </w:r>
            <w:r w:rsidRPr="00332DA5">
              <w:rPr>
                <w:rFonts w:eastAsia="맑은 고딕"/>
                <w:lang w:eastAsia="ko-KR"/>
              </w:rPr>
              <w:t xml:space="preserve">. </w:t>
            </w:r>
          </w:p>
        </w:tc>
        <w:tc>
          <w:tcPr>
            <w:tcW w:w="3005" w:type="dxa"/>
          </w:tcPr>
          <w:p w14:paraId="3E0F71E1" w14:textId="4BEB6F16" w:rsidR="004B1C27" w:rsidRPr="00332DA5" w:rsidRDefault="004B1C27" w:rsidP="004B1C27">
            <w:pPr>
              <w:rPr>
                <w:rFonts w:eastAsia="맑은 고딕"/>
                <w:lang w:eastAsia="ko-KR"/>
              </w:rPr>
            </w:pPr>
            <w:r w:rsidRPr="00332DA5">
              <w:rPr>
                <w:rFonts w:eastAsia="맑은 고딕" w:hint="eastAsia"/>
                <w:lang w:eastAsia="ko-KR"/>
              </w:rPr>
              <w:t>[CPR-</w:t>
            </w:r>
            <w:r w:rsidR="00B75525" w:rsidRPr="00332DA5">
              <w:rPr>
                <w:rFonts w:eastAsia="맑은 고딕" w:hint="eastAsia"/>
                <w:lang w:eastAsia="ko-KR"/>
              </w:rPr>
              <w:t>00</w:t>
            </w:r>
            <w:r w:rsidR="00C24271" w:rsidRPr="00332DA5">
              <w:rPr>
                <w:rFonts w:eastAsia="맑은 고딕"/>
                <w:lang w:eastAsia="ko-KR"/>
              </w:rPr>
              <w:t>3</w:t>
            </w:r>
            <w:r w:rsidRPr="00332DA5">
              <w:rPr>
                <w:rFonts w:eastAsia="맑은 고딕" w:hint="eastAsia"/>
                <w:lang w:eastAsia="ko-KR"/>
              </w:rPr>
              <w:t>]</w:t>
            </w:r>
          </w:p>
          <w:p w14:paraId="6C2597D9" w14:textId="27FB9CC2" w:rsidR="004B1C27" w:rsidRPr="00332DA5" w:rsidRDefault="004B1C27" w:rsidP="00E5431C">
            <w:pPr>
              <w:rPr>
                <w:rFonts w:eastAsia="맑은 고딕"/>
                <w:lang w:eastAsia="ko-KR"/>
              </w:rPr>
            </w:pPr>
            <w:r w:rsidRPr="00332DA5">
              <w:rPr>
                <w:lang w:val="en-US" w:eastAsia="ko-KR"/>
              </w:rPr>
              <w:t xml:space="preserve">5G system shall </w:t>
            </w:r>
            <w:r w:rsidR="00B82751" w:rsidRPr="00332DA5">
              <w:rPr>
                <w:lang w:val="en-US" w:eastAsia="ko-KR"/>
              </w:rPr>
              <w:t>minimize signaling exchange and service interruption time</w:t>
            </w:r>
            <w:r w:rsidR="00E5431C">
              <w:rPr>
                <w:lang w:val="en-US" w:eastAsia="ko-KR"/>
              </w:rPr>
              <w:t xml:space="preserve"> for a network slice,</w:t>
            </w:r>
            <w:r w:rsidR="00B82751" w:rsidRPr="00332DA5">
              <w:rPr>
                <w:lang w:val="en-US" w:eastAsia="ko-KR"/>
              </w:rPr>
              <w:t xml:space="preserve"> </w:t>
            </w:r>
            <w:r w:rsidR="00E5431C">
              <w:rPr>
                <w:lang w:val="en-US" w:eastAsia="ko-KR"/>
              </w:rPr>
              <w:t xml:space="preserve">e.g. </w:t>
            </w:r>
            <w:r w:rsidR="00B82751" w:rsidRPr="00332DA5">
              <w:rPr>
                <w:lang w:val="en-US" w:eastAsia="ko-KR"/>
              </w:rPr>
              <w:t>when restriction</w:t>
            </w:r>
            <w:r w:rsidR="00E5431C">
              <w:rPr>
                <w:lang w:val="en-US" w:eastAsia="ko-KR"/>
              </w:rPr>
              <w:t>s</w:t>
            </w:r>
            <w:r w:rsidR="00B82751" w:rsidRPr="00332DA5">
              <w:rPr>
                <w:lang w:val="en-US" w:eastAsia="ko-KR"/>
              </w:rPr>
              <w:t xml:space="preserve"> </w:t>
            </w:r>
            <w:r w:rsidR="00E5431C">
              <w:rPr>
                <w:lang w:val="en-US" w:eastAsia="ko-KR"/>
              </w:rPr>
              <w:t>related to</w:t>
            </w:r>
            <w:r w:rsidR="00E5431C" w:rsidRPr="00332DA5">
              <w:rPr>
                <w:lang w:val="en-US" w:eastAsia="ko-KR"/>
              </w:rPr>
              <w:t xml:space="preserve"> </w:t>
            </w:r>
            <w:r w:rsidRPr="00332DA5">
              <w:rPr>
                <w:lang w:val="en-US" w:eastAsia="ko-KR"/>
              </w:rPr>
              <w:t xml:space="preserve">radio resources </w:t>
            </w:r>
            <w:r w:rsidR="00E5431C">
              <w:rPr>
                <w:lang w:val="en-US" w:eastAsia="ko-KR"/>
              </w:rPr>
              <w:t xml:space="preserve">change </w:t>
            </w:r>
            <w:r w:rsidRPr="00332DA5">
              <w:rPr>
                <w:lang w:val="en-US" w:eastAsia="ko-KR"/>
              </w:rPr>
              <w:t>(e.g., frequencies, RATs).</w:t>
            </w:r>
          </w:p>
        </w:tc>
      </w:tr>
      <w:tr w:rsidR="00332DA5" w:rsidRPr="00332DA5" w14:paraId="2E914B89" w14:textId="2DBDC685" w:rsidTr="004B1C27">
        <w:tc>
          <w:tcPr>
            <w:tcW w:w="1535" w:type="dxa"/>
          </w:tcPr>
          <w:p w14:paraId="4161E658" w14:textId="267A0B3F" w:rsidR="004B1C27" w:rsidRPr="00332DA5" w:rsidRDefault="004B1C27" w:rsidP="004B1C27">
            <w:pPr>
              <w:rPr>
                <w:rFonts w:eastAsia="맑은 고딕"/>
                <w:lang w:eastAsia="ko-KR"/>
              </w:rPr>
            </w:pPr>
            <w:r w:rsidRPr="00332DA5">
              <w:t>[PR.5.5.6.1]</w:t>
            </w:r>
          </w:p>
        </w:tc>
        <w:tc>
          <w:tcPr>
            <w:tcW w:w="3184" w:type="dxa"/>
          </w:tcPr>
          <w:p w14:paraId="63CEA6CB" w14:textId="5A0B5B6B" w:rsidR="004B1C27" w:rsidRPr="00332DA5" w:rsidRDefault="004B1C27" w:rsidP="004B1C27">
            <w:r w:rsidRPr="00332DA5">
              <w:t>For a roaming UE activating a service/application requiring a network slice not offered by the serving network but available in the area from another network, the HPLMN shall  be able to steer the UE to the other network and back to the previous network offering required network slices when the current network slice is no longer in use.</w:t>
            </w:r>
          </w:p>
        </w:tc>
        <w:tc>
          <w:tcPr>
            <w:tcW w:w="2665" w:type="dxa"/>
          </w:tcPr>
          <w:p w14:paraId="3892A127" w14:textId="77777777" w:rsidR="004B1C27" w:rsidRPr="00332DA5" w:rsidRDefault="004B1C27" w:rsidP="004B1C27">
            <w:pPr>
              <w:rPr>
                <w:rFonts w:eastAsia="맑은 고딕"/>
                <w:lang w:eastAsia="ko-KR"/>
              </w:rPr>
            </w:pPr>
            <w:r w:rsidRPr="00332DA5">
              <w:rPr>
                <w:rFonts w:eastAsia="맑은 고딕" w:hint="eastAsia"/>
                <w:lang w:eastAsia="ko-KR"/>
              </w:rPr>
              <w:t>this requirement can be kept.</w:t>
            </w:r>
          </w:p>
          <w:p w14:paraId="621EF1A1" w14:textId="77777777" w:rsidR="00E548C5" w:rsidRPr="00332DA5" w:rsidRDefault="00E548C5" w:rsidP="004B1C27">
            <w:pPr>
              <w:rPr>
                <w:rFonts w:eastAsia="맑은 고딕"/>
                <w:lang w:eastAsia="ko-KR"/>
              </w:rPr>
            </w:pPr>
            <w:r w:rsidRPr="00332DA5">
              <w:rPr>
                <w:rFonts w:eastAsia="맑은 고딕"/>
                <w:lang w:eastAsia="ko-KR"/>
              </w:rPr>
              <w:t>DT: “to steer” could be interpreted as event triggered and dynamic action and as such points to a specific solution. Therefore it is proposed to align with the wording from the similar requirements in 5.6.6-2 and 5.6.6-3.</w:t>
            </w:r>
          </w:p>
          <w:p w14:paraId="6A1ECFBE" w14:textId="77777777" w:rsidR="00486200" w:rsidRPr="00332DA5" w:rsidRDefault="00486200" w:rsidP="004B1C27">
            <w:pPr>
              <w:rPr>
                <w:rFonts w:eastAsia="맑은 고딕"/>
                <w:lang w:eastAsia="ko-KR"/>
              </w:rPr>
            </w:pPr>
          </w:p>
          <w:p w14:paraId="130EA8C5" w14:textId="77777777" w:rsidR="00486200" w:rsidRPr="00332DA5" w:rsidRDefault="00486200" w:rsidP="00486200">
            <w:pPr>
              <w:rPr>
                <w:rFonts w:eastAsia="맑은 고딕"/>
                <w:lang w:eastAsia="ko-KR"/>
              </w:rPr>
            </w:pPr>
            <w:r w:rsidRPr="00332DA5">
              <w:rPr>
                <w:rFonts w:eastAsia="맑은 고딕"/>
                <w:lang w:eastAsia="ko-KR"/>
              </w:rPr>
              <w:t>[Huawei]</w:t>
            </w:r>
            <w:r w:rsidRPr="00332DA5">
              <w:t xml:space="preserve"> </w:t>
            </w:r>
            <w:r w:rsidRPr="00332DA5">
              <w:rPr>
                <w:rFonts w:eastAsia="맑은 고딕"/>
                <w:lang w:eastAsia="ko-KR"/>
              </w:rPr>
              <w:t>this is PLMN selection based on slice.</w:t>
            </w:r>
          </w:p>
          <w:p w14:paraId="346D4F94" w14:textId="77777777" w:rsidR="00486200" w:rsidRPr="00332DA5" w:rsidRDefault="00486200" w:rsidP="00486200">
            <w:pPr>
              <w:rPr>
                <w:rFonts w:eastAsia="맑은 고딕"/>
                <w:lang w:eastAsia="ko-KR"/>
              </w:rPr>
            </w:pPr>
            <w:r w:rsidRPr="00332DA5">
              <w:rPr>
                <w:rFonts w:eastAsia="맑은 고딕"/>
                <w:lang w:eastAsia="ko-KR"/>
              </w:rPr>
              <w:t>"the HPLMN shall be able to steer" seems to be too much solution oriented.</w:t>
            </w:r>
            <w:r w:rsidRPr="00332DA5">
              <w:t xml:space="preserve"> </w:t>
            </w:r>
            <w:r w:rsidRPr="00332DA5">
              <w:rPr>
                <w:rFonts w:eastAsia="맑은 고딕"/>
                <w:lang w:eastAsia="ko-KR"/>
              </w:rPr>
              <w:t>The proper way is to say that the HPLMN should provide means to the UE to select another network.</w:t>
            </w:r>
          </w:p>
          <w:p w14:paraId="3A38D215" w14:textId="13A469A1" w:rsidR="00486200" w:rsidRPr="00332DA5" w:rsidRDefault="00486200" w:rsidP="00486200">
            <w:pPr>
              <w:rPr>
                <w:rFonts w:eastAsia="맑은 고딕"/>
                <w:lang w:eastAsia="ko-KR"/>
              </w:rPr>
            </w:pPr>
            <w:r w:rsidRPr="00332DA5">
              <w:rPr>
                <w:rFonts w:eastAsia="맑은 고딕" w:hint="eastAsia"/>
                <w:lang w:eastAsia="ko-KR"/>
              </w:rPr>
              <w:t xml:space="preserve">[LG] This </w:t>
            </w:r>
            <w:r w:rsidRPr="00332DA5">
              <w:rPr>
                <w:rFonts w:eastAsia="맑은 고딕"/>
                <w:lang w:eastAsia="ko-KR"/>
              </w:rPr>
              <w:t>REQ</w:t>
            </w:r>
            <w:r w:rsidRPr="00332DA5">
              <w:rPr>
                <w:rFonts w:eastAsia="맑은 고딕" w:hint="eastAsia"/>
                <w:lang w:eastAsia="ko-KR"/>
              </w:rPr>
              <w:t xml:space="preserve"> has been discussed over </w:t>
            </w:r>
            <w:r w:rsidRPr="00332DA5">
              <w:rPr>
                <w:rFonts w:eastAsia="맑은 고딕"/>
                <w:lang w:eastAsia="ko-KR"/>
              </w:rPr>
              <w:t>[</w:t>
            </w:r>
            <w:r w:rsidRPr="00332DA5">
              <w:rPr>
                <w:rFonts w:eastAsia="맑은 고딕" w:hint="eastAsia"/>
                <w:lang w:eastAsia="ko-KR"/>
              </w:rPr>
              <w:t>EASNS-9]</w:t>
            </w:r>
            <w:r w:rsidRPr="00332DA5">
              <w:rPr>
                <w:rFonts w:eastAsia="맑은 고딕"/>
                <w:lang w:eastAsia="ko-KR"/>
              </w:rPr>
              <w:t>. The agreed wording is:</w:t>
            </w:r>
          </w:p>
          <w:p w14:paraId="09E19802" w14:textId="30E034CA" w:rsidR="00486200" w:rsidRPr="00332DA5" w:rsidRDefault="00486200" w:rsidP="00486200">
            <w:pPr>
              <w:rPr>
                <w:rFonts w:eastAsia="맑은 고딕"/>
                <w:lang w:eastAsia="ko-KR"/>
              </w:rPr>
            </w:pPr>
            <w:r w:rsidRPr="00332DA5">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p>
        </w:tc>
        <w:tc>
          <w:tcPr>
            <w:tcW w:w="3005" w:type="dxa"/>
          </w:tcPr>
          <w:p w14:paraId="5CE2298B" w14:textId="143BAF67" w:rsidR="004B1C27" w:rsidRPr="00332DA5" w:rsidRDefault="004B1C27" w:rsidP="004B1C27">
            <w:r w:rsidRPr="00332DA5">
              <w:rPr>
                <w:rFonts w:eastAsia="맑은 고딕" w:hint="eastAsia"/>
                <w:lang w:eastAsia="ko-KR"/>
              </w:rPr>
              <w:t>[CPR-</w:t>
            </w:r>
            <w:r w:rsidR="00B75525" w:rsidRPr="00332DA5">
              <w:rPr>
                <w:rFonts w:eastAsia="맑은 고딕" w:hint="eastAsia"/>
                <w:lang w:eastAsia="ko-KR"/>
              </w:rPr>
              <w:t>00</w:t>
            </w:r>
            <w:r w:rsidR="00C24271" w:rsidRPr="00332DA5">
              <w:rPr>
                <w:rFonts w:eastAsia="맑은 고딕"/>
                <w:lang w:eastAsia="ko-KR"/>
              </w:rPr>
              <w:t>4</w:t>
            </w:r>
            <w:r w:rsidRPr="00332DA5">
              <w:rPr>
                <w:rFonts w:eastAsia="맑은 고딕" w:hint="eastAsia"/>
                <w:lang w:eastAsia="ko-KR"/>
              </w:rPr>
              <w:t>]</w:t>
            </w:r>
          </w:p>
          <w:p w14:paraId="6DFCEA23" w14:textId="04A740CD" w:rsidR="004B1C27" w:rsidRPr="00332DA5" w:rsidRDefault="004B1C27" w:rsidP="004B1C27"/>
          <w:p w14:paraId="0E5156A9" w14:textId="13660A0A" w:rsidR="00486200" w:rsidRPr="00332DA5" w:rsidRDefault="00486200" w:rsidP="004B1C27">
            <w:pPr>
              <w:rPr>
                <w:rFonts w:eastAsia="맑은 고딕"/>
                <w:lang w:eastAsia="ko-KR"/>
              </w:rPr>
            </w:pPr>
            <w:r w:rsidRPr="00332DA5">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p>
        </w:tc>
      </w:tr>
      <w:tr w:rsidR="00332DA5" w:rsidRPr="00332DA5" w14:paraId="0FFE1BE9" w14:textId="0F59168E" w:rsidTr="004B1C27">
        <w:tc>
          <w:tcPr>
            <w:tcW w:w="1535" w:type="dxa"/>
          </w:tcPr>
          <w:p w14:paraId="41192A5A" w14:textId="216418F4" w:rsidR="004B1C27" w:rsidRPr="00332DA5" w:rsidRDefault="004B1C27" w:rsidP="004B1C27">
            <w:pPr>
              <w:rPr>
                <w:rFonts w:eastAsia="맑은 고딕"/>
                <w:lang w:eastAsia="ko-KR"/>
              </w:rPr>
            </w:pPr>
            <w:r w:rsidRPr="00332DA5">
              <w:lastRenderedPageBreak/>
              <w:t>[PR.5.6.6-1]</w:t>
            </w:r>
          </w:p>
        </w:tc>
        <w:tc>
          <w:tcPr>
            <w:tcW w:w="3184" w:type="dxa"/>
          </w:tcPr>
          <w:p w14:paraId="51B58A70" w14:textId="77777777" w:rsidR="004B1C27" w:rsidRPr="00332DA5" w:rsidRDefault="004B1C27" w:rsidP="004B1C27">
            <w:r w:rsidRPr="00332DA5">
              <w:t xml:space="preserve">The 5G system shall enable a roaming UE with a single PLMN subscription to access network slices from more than one VPLMN simultaneously, when the UE requires simultaneous access to multiple network slices and the network slices are not available in a single VPLMN. </w:t>
            </w:r>
          </w:p>
          <w:p w14:paraId="7D7A9B01" w14:textId="6A135EE8" w:rsidR="008C2243" w:rsidRPr="00332DA5" w:rsidRDefault="008C2243" w:rsidP="004B1C27">
            <w:r w:rsidRPr="00332DA5">
              <w:t xml:space="preserve">NOTE: </w:t>
            </w:r>
            <w:r w:rsidRPr="00332DA5">
              <w:tab/>
              <w:t>The above requirements would depend on certain UE capabilities assumptions, e.g. the ability to connect to more than one PLMN simultaneously.</w:t>
            </w:r>
          </w:p>
        </w:tc>
        <w:tc>
          <w:tcPr>
            <w:tcW w:w="2665" w:type="dxa"/>
          </w:tcPr>
          <w:p w14:paraId="2690A45E" w14:textId="41E14C40" w:rsidR="004B1C27" w:rsidRPr="00332DA5" w:rsidRDefault="008C2243" w:rsidP="004B1C27">
            <w:pPr>
              <w:rPr>
                <w:rFonts w:eastAsia="맑은 고딕"/>
                <w:lang w:eastAsia="ko-KR"/>
              </w:rPr>
            </w:pPr>
            <w:r w:rsidRPr="00332DA5">
              <w:rPr>
                <w:rFonts w:eastAsia="맑은 고딕" w:hint="eastAsia"/>
                <w:lang w:eastAsia="ko-KR"/>
              </w:rPr>
              <w:t>this requirement can be kept</w:t>
            </w:r>
            <w:r w:rsidR="00DE3A28" w:rsidRPr="00332DA5">
              <w:rPr>
                <w:rFonts w:eastAsia="맑은 고딕"/>
                <w:lang w:eastAsia="ko-KR"/>
              </w:rPr>
              <w:t>, but clarification should be added. I.e, currently, the UE can access multiple plmns using both 3gpp access (for one vplmn) and non-3gpp access (for other vplmn)</w:t>
            </w:r>
            <w:r w:rsidR="00C12B7F" w:rsidRPr="00332DA5">
              <w:rPr>
                <w:rFonts w:eastAsia="맑은 고딕"/>
                <w:lang w:eastAsia="ko-KR"/>
              </w:rPr>
              <w:t>.</w:t>
            </w:r>
          </w:p>
          <w:p w14:paraId="593EE2AF" w14:textId="5F918740" w:rsidR="00013C86" w:rsidRPr="00332DA5" w:rsidRDefault="006849C4" w:rsidP="00E20B82">
            <w:pPr>
              <w:rPr>
                <w:rFonts w:eastAsia="맑은 고딕"/>
                <w:lang w:eastAsia="ko-KR"/>
              </w:rPr>
            </w:pPr>
            <w:r w:rsidRPr="00332DA5">
              <w:rPr>
                <w:rFonts w:eastAsia="맑은 고딕"/>
                <w:lang w:eastAsia="ko-KR"/>
              </w:rPr>
              <w:t xml:space="preserve">Needs clarification whether ‘Access’ means rx/tx or registration? </w:t>
            </w:r>
          </w:p>
          <w:p w14:paraId="1A1F7851" w14:textId="77777777" w:rsidR="00E20B82" w:rsidRPr="00332DA5" w:rsidRDefault="00E20B82" w:rsidP="00E20B82">
            <w:pPr>
              <w:rPr>
                <w:rFonts w:eastAsia="맑은 고딕"/>
                <w:lang w:eastAsia="ko-KR"/>
              </w:rPr>
            </w:pPr>
            <w:r w:rsidRPr="00332DA5">
              <w:rPr>
                <w:rFonts w:eastAsia="맑은 고딕"/>
                <w:lang w:eastAsia="ko-KR"/>
              </w:rPr>
              <w:t xml:space="preserve">Note needs to be updated. </w:t>
            </w:r>
          </w:p>
          <w:p w14:paraId="5ECF27D7" w14:textId="77777777" w:rsidR="00486200" w:rsidRPr="00332DA5" w:rsidRDefault="00486200" w:rsidP="00486200">
            <w:pPr>
              <w:rPr>
                <w:rFonts w:eastAsia="맑은 고딕"/>
                <w:lang w:eastAsia="ko-KR"/>
              </w:rPr>
            </w:pPr>
            <w:r w:rsidRPr="00332DA5">
              <w:rPr>
                <w:rFonts w:eastAsia="맑은 고딕"/>
                <w:lang w:eastAsia="ko-KR"/>
              </w:rPr>
              <w:t>[Huawei]:</w:t>
            </w:r>
          </w:p>
          <w:p w14:paraId="4C385333" w14:textId="77777777" w:rsidR="00486200" w:rsidRPr="00332DA5" w:rsidRDefault="00486200" w:rsidP="00486200">
            <w:r w:rsidRPr="00332DA5">
              <w:t>Not clear why HPLMN allows the UE with a single PLMN subscription to simultaneously register to  multiple VPLMN. SA1 should answer the need expressed by this requirement.</w:t>
            </w:r>
          </w:p>
          <w:p w14:paraId="392B2E64" w14:textId="070B71EE" w:rsidR="00911CF7" w:rsidRPr="00332DA5" w:rsidRDefault="00D3171C" w:rsidP="00E20B82">
            <w:pPr>
              <w:rPr>
                <w:rFonts w:eastAsia="맑은 고딕"/>
                <w:lang w:eastAsia="ko-KR"/>
              </w:rPr>
            </w:pPr>
            <w:r w:rsidRPr="00332DA5">
              <w:rPr>
                <w:rFonts w:eastAsia="맑은 고딕" w:hint="eastAsia"/>
                <w:lang w:eastAsia="ko-KR"/>
              </w:rPr>
              <w:t>[</w:t>
            </w:r>
            <w:r w:rsidRPr="00332DA5">
              <w:rPr>
                <w:rFonts w:eastAsia="맑은 고딕"/>
                <w:lang w:eastAsia="ko-KR"/>
              </w:rPr>
              <w:t>LG] This depends on the discussion of [EASNS-7]</w:t>
            </w:r>
            <w:r w:rsidR="000B0F9F" w:rsidRPr="00332DA5">
              <w:rPr>
                <w:rFonts w:eastAsia="맑은 고딕"/>
                <w:lang w:eastAsia="ko-KR"/>
              </w:rPr>
              <w:t xml:space="preserve">. </w:t>
            </w:r>
          </w:p>
          <w:p w14:paraId="5D1E7D84" w14:textId="3B265904" w:rsidR="000B0F9F" w:rsidRPr="00332DA5" w:rsidRDefault="000B0F9F" w:rsidP="00E20B82">
            <w:pPr>
              <w:rPr>
                <w:rFonts w:eastAsia="맑은 고딕"/>
                <w:lang w:eastAsia="ko-KR"/>
              </w:rPr>
            </w:pPr>
            <w:r w:rsidRPr="00332DA5">
              <w:rPr>
                <w:rFonts w:eastAsia="맑은 고딕"/>
                <w:lang w:eastAsia="ko-KR"/>
              </w:rPr>
              <w:t>[LG] Editor’s note is added for this in [EASNS-7]. Come back at the next meeting.</w:t>
            </w:r>
          </w:p>
          <w:p w14:paraId="63996D2C" w14:textId="5C2C0E0D" w:rsidR="000B0F9F" w:rsidRPr="00332DA5" w:rsidRDefault="000B0F9F" w:rsidP="00E20B82">
            <w:pPr>
              <w:rPr>
                <w:rFonts w:eastAsia="맑은 고딕"/>
                <w:lang w:eastAsia="ko-KR"/>
              </w:rPr>
            </w:pPr>
          </w:p>
        </w:tc>
        <w:tc>
          <w:tcPr>
            <w:tcW w:w="3005" w:type="dxa"/>
          </w:tcPr>
          <w:p w14:paraId="10513B4B" w14:textId="399062B7" w:rsidR="00D03E6B" w:rsidRPr="00332DA5" w:rsidRDefault="00D03E6B" w:rsidP="006849C4">
            <w:pPr>
              <w:rPr>
                <w:rFonts w:eastAsia="맑은 고딕"/>
                <w:lang w:eastAsia="ko-KR"/>
              </w:rPr>
            </w:pPr>
          </w:p>
        </w:tc>
      </w:tr>
      <w:tr w:rsidR="00332DA5" w:rsidRPr="00332DA5" w14:paraId="1D94302F" w14:textId="40BF4B1E" w:rsidTr="004B1C27">
        <w:tc>
          <w:tcPr>
            <w:tcW w:w="1535" w:type="dxa"/>
          </w:tcPr>
          <w:p w14:paraId="5835DA17" w14:textId="4E94A0AB" w:rsidR="004B1C27" w:rsidRPr="00332DA5" w:rsidRDefault="004B1C27" w:rsidP="004B1C27">
            <w:pPr>
              <w:rPr>
                <w:rFonts w:eastAsia="맑은 고딕"/>
                <w:lang w:eastAsia="ko-KR"/>
              </w:rPr>
            </w:pPr>
            <w:r w:rsidRPr="00332DA5">
              <w:t>[PR.5.6.6-2]</w:t>
            </w:r>
          </w:p>
        </w:tc>
        <w:tc>
          <w:tcPr>
            <w:tcW w:w="3184" w:type="dxa"/>
          </w:tcPr>
          <w:p w14:paraId="2B8E139D" w14:textId="77777777" w:rsidR="004B1C27" w:rsidRPr="00332DA5" w:rsidRDefault="004B1C27" w:rsidP="004B1C27">
            <w:r w:rsidRPr="00332DA5">
              <w:t>The HPLMN shall be able to authorise a roaming UE with a single PLMN subscription to access network slices from more than one VPLMN simultaneously.</w:t>
            </w:r>
          </w:p>
          <w:p w14:paraId="24FC8504" w14:textId="1040966D" w:rsidR="008C2243" w:rsidRPr="00332DA5" w:rsidRDefault="008C2243" w:rsidP="004B1C27">
            <w:r w:rsidRPr="00332DA5">
              <w:t xml:space="preserve">NOTE: </w:t>
            </w:r>
            <w:r w:rsidRPr="00332DA5">
              <w:tab/>
              <w:t>The above requirements would depend on certain UE capabilities assumptions, e.g. the ability to connect to more than one PLMN simultaneously.</w:t>
            </w:r>
          </w:p>
        </w:tc>
        <w:tc>
          <w:tcPr>
            <w:tcW w:w="2665" w:type="dxa"/>
          </w:tcPr>
          <w:p w14:paraId="3DE491C1" w14:textId="77777777" w:rsidR="004B1C27" w:rsidRPr="00332DA5" w:rsidRDefault="00914D4F" w:rsidP="00F8579C">
            <w:pPr>
              <w:rPr>
                <w:rFonts w:eastAsia="맑은 고딕"/>
                <w:lang w:eastAsia="ko-KR"/>
              </w:rPr>
            </w:pPr>
            <w:r w:rsidRPr="00332DA5">
              <w:rPr>
                <w:rFonts w:eastAsia="맑은 고딕"/>
                <w:lang w:eastAsia="ko-KR"/>
              </w:rPr>
              <w:t>this req</w:t>
            </w:r>
            <w:r w:rsidR="00A71AD1" w:rsidRPr="00332DA5">
              <w:rPr>
                <w:rFonts w:eastAsia="맑은 고딕"/>
                <w:lang w:eastAsia="ko-KR"/>
              </w:rPr>
              <w:t>uirement</w:t>
            </w:r>
            <w:r w:rsidRPr="00332DA5">
              <w:rPr>
                <w:rFonts w:eastAsia="맑은 고딕"/>
                <w:lang w:eastAsia="ko-KR"/>
              </w:rPr>
              <w:t xml:space="preserve"> can be kept in relation to above req</w:t>
            </w:r>
            <w:r w:rsidR="00633AF5" w:rsidRPr="00332DA5">
              <w:rPr>
                <w:rFonts w:eastAsia="맑은 고딕"/>
                <w:lang w:eastAsia="ko-KR"/>
              </w:rPr>
              <w:t>, but clarification should be added.</w:t>
            </w:r>
            <w:r w:rsidR="00145487" w:rsidRPr="00332DA5">
              <w:rPr>
                <w:rFonts w:eastAsia="맑은 고딕"/>
                <w:lang w:eastAsia="ko-KR"/>
              </w:rPr>
              <w:t xml:space="preserve"> Similar comment as to PR5.6.6-1</w:t>
            </w:r>
          </w:p>
          <w:p w14:paraId="1A30E954" w14:textId="77777777" w:rsidR="00F83306" w:rsidRPr="00332DA5" w:rsidRDefault="00F83306" w:rsidP="00F8579C">
            <w:pPr>
              <w:rPr>
                <w:rFonts w:eastAsia="맑은 고딕"/>
                <w:lang w:eastAsia="ko-KR"/>
              </w:rPr>
            </w:pPr>
            <w:r w:rsidRPr="00332DA5">
              <w:rPr>
                <w:rFonts w:eastAsia="맑은 고딕"/>
                <w:lang w:eastAsia="ko-KR"/>
              </w:rPr>
              <w:t>DT: editorial correction of CPR.</w:t>
            </w:r>
          </w:p>
          <w:p w14:paraId="5DE7E5CA" w14:textId="77777777" w:rsidR="00603B6C" w:rsidRPr="00332DA5" w:rsidRDefault="00603B6C" w:rsidP="00F8579C">
            <w:pPr>
              <w:rPr>
                <w:rFonts w:eastAsia="맑은 고딕"/>
                <w:lang w:eastAsia="ko-KR"/>
              </w:rPr>
            </w:pPr>
            <w:r w:rsidRPr="00332DA5">
              <w:rPr>
                <w:rFonts w:eastAsia="맑은 고딕" w:hint="eastAsia"/>
                <w:lang w:eastAsia="ko-KR"/>
              </w:rPr>
              <w:t>[</w:t>
            </w:r>
            <w:r w:rsidRPr="00332DA5">
              <w:rPr>
                <w:rFonts w:eastAsia="맑은 고딕"/>
                <w:lang w:eastAsia="ko-KR"/>
              </w:rPr>
              <w:t>LG] This depends on the discussion of [EASNS-7]</w:t>
            </w:r>
          </w:p>
          <w:p w14:paraId="571F47EF" w14:textId="77777777" w:rsidR="000B0F9F" w:rsidRPr="00332DA5" w:rsidRDefault="000B0F9F" w:rsidP="000B0F9F">
            <w:pPr>
              <w:rPr>
                <w:rFonts w:eastAsia="맑은 고딕"/>
                <w:lang w:eastAsia="ko-KR"/>
              </w:rPr>
            </w:pPr>
            <w:r w:rsidRPr="00332DA5">
              <w:rPr>
                <w:rFonts w:eastAsia="맑은 고딕"/>
                <w:lang w:eastAsia="ko-KR"/>
              </w:rPr>
              <w:t>[LG] Editor’s note is added for this in [EASNS-7]. Come back at the next meeting.</w:t>
            </w:r>
          </w:p>
          <w:p w14:paraId="0687AA12" w14:textId="35356EC9" w:rsidR="000B0F9F" w:rsidRPr="00332DA5" w:rsidRDefault="000B0F9F" w:rsidP="00F8579C">
            <w:pPr>
              <w:rPr>
                <w:rFonts w:eastAsia="맑은 고딕"/>
                <w:lang w:eastAsia="ko-KR"/>
              </w:rPr>
            </w:pPr>
          </w:p>
        </w:tc>
        <w:tc>
          <w:tcPr>
            <w:tcW w:w="3005" w:type="dxa"/>
          </w:tcPr>
          <w:p w14:paraId="4CA61B54" w14:textId="07B31D72" w:rsidR="004B1C27" w:rsidRPr="00332DA5" w:rsidRDefault="004B1C27" w:rsidP="00AD6FB6">
            <w:pPr>
              <w:rPr>
                <w:rFonts w:eastAsia="맑은 고딕"/>
                <w:lang w:eastAsia="ko-KR"/>
              </w:rPr>
            </w:pPr>
          </w:p>
        </w:tc>
      </w:tr>
      <w:tr w:rsidR="00332DA5" w:rsidRPr="00332DA5" w14:paraId="7E77F0FF" w14:textId="0AA96D3B" w:rsidTr="004B1C27">
        <w:tc>
          <w:tcPr>
            <w:tcW w:w="1535" w:type="dxa"/>
          </w:tcPr>
          <w:p w14:paraId="306EF43D" w14:textId="688631FE" w:rsidR="00AD6FB6" w:rsidRPr="00332DA5" w:rsidRDefault="00AD6FB6" w:rsidP="00AD6FB6">
            <w:pPr>
              <w:rPr>
                <w:rFonts w:eastAsia="맑은 고딕"/>
                <w:lang w:eastAsia="ko-KR"/>
              </w:rPr>
            </w:pPr>
            <w:r w:rsidRPr="00332DA5">
              <w:t>[PR.5.6.6-3]</w:t>
            </w:r>
          </w:p>
        </w:tc>
        <w:tc>
          <w:tcPr>
            <w:tcW w:w="3184" w:type="dxa"/>
          </w:tcPr>
          <w:p w14:paraId="65B513C5" w14:textId="2E1CB160" w:rsidR="00AD6FB6" w:rsidRPr="00332DA5" w:rsidRDefault="00AD6FB6" w:rsidP="00AD6FB6">
            <w:pPr>
              <w:rPr>
                <w:rFonts w:eastAsia="Calibri"/>
              </w:rPr>
            </w:pPr>
            <w:r w:rsidRPr="00332DA5">
              <w:rPr>
                <w:rFonts w:eastAsia="Calibri"/>
              </w:rPr>
              <w:t>The HPLMN shall be able to provide a UE with permission and prioritisation information of the VPLMNs the UE is</w:t>
            </w:r>
            <w:r w:rsidRPr="00332DA5">
              <w:rPr>
                <w:rFonts w:ascii="Calibri" w:hAnsi="Calibri" w:cs="Calibri"/>
                <w:sz w:val="22"/>
                <w:szCs w:val="22"/>
                <w:lang w:eastAsia="en-GB"/>
              </w:rPr>
              <w:t xml:space="preserve"> </w:t>
            </w:r>
            <w:r w:rsidRPr="00332DA5">
              <w:rPr>
                <w:rFonts w:eastAsia="Calibri"/>
              </w:rPr>
              <w:t>authorised to use for accessing specific network slices.</w:t>
            </w:r>
          </w:p>
          <w:p w14:paraId="2B9C8681" w14:textId="1E12632E" w:rsidR="00AD6FB6" w:rsidRPr="00332DA5" w:rsidRDefault="00AD6FB6" w:rsidP="00AD6FB6">
            <w:pPr>
              <w:pStyle w:val="NO"/>
            </w:pPr>
            <w:r w:rsidRPr="00332DA5">
              <w:t xml:space="preserve">NOTE: </w:t>
            </w:r>
            <w:r w:rsidRPr="00332DA5">
              <w:tab/>
              <w:t>The above requirements would depend on certain UE capabilities assumptions, e.g. the ability to connect to more than one PLMN simultaneously.</w:t>
            </w:r>
          </w:p>
        </w:tc>
        <w:tc>
          <w:tcPr>
            <w:tcW w:w="2665" w:type="dxa"/>
          </w:tcPr>
          <w:p w14:paraId="18B04B3E" w14:textId="469EBB88" w:rsidR="00AD6FB6" w:rsidRPr="00332DA5" w:rsidRDefault="00AD6FB6" w:rsidP="00AD6FB6">
            <w:pPr>
              <w:rPr>
                <w:rFonts w:eastAsia="맑은 고딕"/>
                <w:lang w:eastAsia="ko-KR"/>
              </w:rPr>
            </w:pPr>
            <w:r w:rsidRPr="00332DA5">
              <w:rPr>
                <w:rFonts w:eastAsia="맑은 고딕"/>
                <w:lang w:eastAsia="ko-KR"/>
              </w:rPr>
              <w:t>this requirement can be kept in relation to above req,</w:t>
            </w:r>
            <w:r w:rsidR="00A079B8" w:rsidRPr="00332DA5">
              <w:rPr>
                <w:rFonts w:eastAsia="맑은 고딕"/>
                <w:lang w:eastAsia="ko-KR"/>
              </w:rPr>
              <w:t xml:space="preserve"> But, requirement should allow interpretation on its own. </w:t>
            </w:r>
            <w:r w:rsidRPr="00332DA5">
              <w:rPr>
                <w:rFonts w:eastAsia="맑은 고딕"/>
                <w:lang w:eastAsia="ko-KR"/>
              </w:rPr>
              <w:t xml:space="preserve"> </w:t>
            </w:r>
          </w:p>
          <w:p w14:paraId="08846895" w14:textId="4899CACA" w:rsidR="009B16C2" w:rsidRPr="00332DA5" w:rsidRDefault="009B16C2" w:rsidP="00AD6FB6">
            <w:pPr>
              <w:rPr>
                <w:rFonts w:eastAsia="맑은 고딕"/>
                <w:lang w:eastAsia="ko-KR"/>
              </w:rPr>
            </w:pPr>
            <w:r w:rsidRPr="00332DA5">
              <w:rPr>
                <w:rFonts w:eastAsia="맑은 고딕"/>
                <w:lang w:eastAsia="ko-KR"/>
              </w:rPr>
              <w:t>Clarify that, the case is when the UE registers with more than one VPLMN.</w:t>
            </w:r>
          </w:p>
          <w:p w14:paraId="722747DA" w14:textId="7D7D6046" w:rsidR="00AD6FB6" w:rsidRPr="00332DA5" w:rsidRDefault="00AD6FB6" w:rsidP="00AD6FB6">
            <w:pPr>
              <w:rPr>
                <w:rFonts w:eastAsia="맑은 고딕"/>
                <w:lang w:eastAsia="ko-KR"/>
              </w:rPr>
            </w:pPr>
            <w:r w:rsidRPr="00332DA5">
              <w:rPr>
                <w:rFonts w:eastAsia="맑은 고딕"/>
                <w:lang w:eastAsia="ko-KR"/>
              </w:rPr>
              <w:t xml:space="preserve">‘permission’ seems to </w:t>
            </w:r>
            <w:r w:rsidR="00A079B8" w:rsidRPr="00332DA5">
              <w:rPr>
                <w:rFonts w:eastAsia="맑은 고딕"/>
                <w:lang w:eastAsia="ko-KR"/>
              </w:rPr>
              <w:t xml:space="preserve">already </w:t>
            </w:r>
            <w:r w:rsidRPr="00332DA5">
              <w:rPr>
                <w:rFonts w:eastAsia="맑은 고딕"/>
                <w:lang w:eastAsia="ko-KR"/>
              </w:rPr>
              <w:t>be covered in CPR-00</w:t>
            </w:r>
            <w:r w:rsidR="00066EAB" w:rsidRPr="00332DA5">
              <w:rPr>
                <w:rFonts w:eastAsia="맑은 고딕"/>
                <w:lang w:eastAsia="ko-KR"/>
              </w:rPr>
              <w:t>6</w:t>
            </w:r>
            <w:r w:rsidRPr="00332DA5">
              <w:rPr>
                <w:rFonts w:eastAsia="맑은 고딕"/>
                <w:lang w:eastAsia="ko-KR"/>
              </w:rPr>
              <w:t>.</w:t>
            </w:r>
          </w:p>
          <w:p w14:paraId="2F59F1CA" w14:textId="77777777" w:rsidR="00AD6FB6" w:rsidRPr="00332DA5" w:rsidRDefault="00603B6C" w:rsidP="00AD6FB6">
            <w:pPr>
              <w:rPr>
                <w:rFonts w:eastAsia="맑은 고딕"/>
                <w:lang w:eastAsia="ko-KR"/>
              </w:rPr>
            </w:pPr>
            <w:r w:rsidRPr="00332DA5">
              <w:rPr>
                <w:rFonts w:eastAsia="맑은 고딕" w:hint="eastAsia"/>
                <w:lang w:eastAsia="ko-KR"/>
              </w:rPr>
              <w:t>[</w:t>
            </w:r>
            <w:r w:rsidRPr="00332DA5">
              <w:rPr>
                <w:rFonts w:eastAsia="맑은 고딕"/>
                <w:lang w:eastAsia="ko-KR"/>
              </w:rPr>
              <w:t>LG] This depends on the discussion of [EASNS-7]</w:t>
            </w:r>
          </w:p>
          <w:p w14:paraId="289DA6D4" w14:textId="77777777" w:rsidR="000B0F9F" w:rsidRPr="00332DA5" w:rsidRDefault="000B0F9F" w:rsidP="000B0F9F">
            <w:pPr>
              <w:rPr>
                <w:rFonts w:eastAsia="맑은 고딕"/>
                <w:lang w:eastAsia="ko-KR"/>
              </w:rPr>
            </w:pPr>
            <w:r w:rsidRPr="00332DA5">
              <w:rPr>
                <w:rFonts w:eastAsia="맑은 고딕"/>
                <w:lang w:eastAsia="ko-KR"/>
              </w:rPr>
              <w:t>[LG] Editor’s note is added for this in [EASNS-7]. Come back at the next meeting.</w:t>
            </w:r>
          </w:p>
          <w:p w14:paraId="2EE0BB23" w14:textId="66178519" w:rsidR="000B0F9F" w:rsidRPr="00332DA5" w:rsidRDefault="000B0F9F" w:rsidP="00AD6FB6">
            <w:pPr>
              <w:rPr>
                <w:rFonts w:eastAsia="맑은 고딕"/>
                <w:lang w:eastAsia="ko-KR"/>
              </w:rPr>
            </w:pPr>
          </w:p>
        </w:tc>
        <w:tc>
          <w:tcPr>
            <w:tcW w:w="3005" w:type="dxa"/>
          </w:tcPr>
          <w:p w14:paraId="303E0D21" w14:textId="76BC01CF" w:rsidR="00AD6FB6" w:rsidRPr="00332DA5" w:rsidRDefault="00AD6FB6" w:rsidP="00AD6FB6">
            <w:pPr>
              <w:rPr>
                <w:rFonts w:eastAsia="맑은 고딕"/>
                <w:lang w:eastAsia="ko-KR"/>
              </w:rPr>
            </w:pPr>
          </w:p>
        </w:tc>
      </w:tr>
      <w:tr w:rsidR="00332DA5" w:rsidRPr="00332DA5" w14:paraId="2EC8B0E9" w14:textId="77777777" w:rsidTr="004B1C27">
        <w:tc>
          <w:tcPr>
            <w:tcW w:w="1535" w:type="dxa"/>
          </w:tcPr>
          <w:p w14:paraId="523FE214" w14:textId="1D746F86" w:rsidR="00AD6FB6" w:rsidRPr="00332DA5" w:rsidRDefault="00AD6FB6" w:rsidP="00AD6FB6">
            <w:pPr>
              <w:rPr>
                <w:rFonts w:eastAsia="맑은 고딕"/>
                <w:lang w:eastAsia="ko-KR"/>
              </w:rPr>
            </w:pPr>
            <w:r w:rsidRPr="00332DA5">
              <w:lastRenderedPageBreak/>
              <w:t>[PR.5.8.6-1]</w:t>
            </w:r>
            <w:r w:rsidRPr="00332DA5">
              <w:rPr>
                <w:rFonts w:eastAsia="맑은 고딕"/>
                <w:highlight w:val="yellow"/>
                <w:lang w:eastAsia="ko-KR"/>
              </w:rPr>
              <w:t xml:space="preserve"> [ED]</w:t>
            </w:r>
          </w:p>
        </w:tc>
        <w:tc>
          <w:tcPr>
            <w:tcW w:w="3184" w:type="dxa"/>
          </w:tcPr>
          <w:p w14:paraId="051D9168" w14:textId="17BE44CD" w:rsidR="00AD6FB6" w:rsidRPr="00332DA5" w:rsidRDefault="00AD6FB6" w:rsidP="00AD6FB6">
            <w:r w:rsidRPr="00332DA5">
              <w:t>The 5G system shall support a mechanism for a UE to access network slice(s) based on UE capability and policy (e.g., application preference).</w:t>
            </w:r>
          </w:p>
          <w:p w14:paraId="77D0EE15" w14:textId="1F1316AD" w:rsidR="00AD6FB6" w:rsidRPr="00332DA5" w:rsidRDefault="00AD6FB6" w:rsidP="00AD6FB6">
            <w:pPr>
              <w:pStyle w:val="EditorsNote"/>
              <w:rPr>
                <w:rFonts w:eastAsia="맑은 고딕"/>
                <w:color w:val="auto"/>
                <w:lang w:eastAsia="ko-KR"/>
              </w:rPr>
            </w:pPr>
          </w:p>
        </w:tc>
        <w:tc>
          <w:tcPr>
            <w:tcW w:w="2665" w:type="dxa"/>
          </w:tcPr>
          <w:p w14:paraId="254A8D26" w14:textId="305B02DF" w:rsidR="00AD6FB6" w:rsidRPr="00332DA5" w:rsidRDefault="00AD6FB6" w:rsidP="00AD6FB6">
            <w:pPr>
              <w:rPr>
                <w:rFonts w:eastAsia="맑은 고딕"/>
                <w:lang w:eastAsia="ko-KR"/>
              </w:rPr>
            </w:pPr>
          </w:p>
        </w:tc>
        <w:tc>
          <w:tcPr>
            <w:tcW w:w="3005" w:type="dxa"/>
          </w:tcPr>
          <w:p w14:paraId="3815A579" w14:textId="77777777" w:rsidR="00AD6FB6" w:rsidRPr="00332DA5" w:rsidRDefault="00AD6FB6" w:rsidP="00AD6FB6">
            <w:pPr>
              <w:rPr>
                <w:rFonts w:eastAsia="맑은 고딕"/>
                <w:lang w:eastAsia="ko-KR"/>
              </w:rPr>
            </w:pPr>
          </w:p>
        </w:tc>
      </w:tr>
      <w:tr w:rsidR="00332DA5" w:rsidRPr="00332DA5" w14:paraId="175E4930" w14:textId="6BB3B6AD" w:rsidTr="004B1C27">
        <w:tc>
          <w:tcPr>
            <w:tcW w:w="1535" w:type="dxa"/>
          </w:tcPr>
          <w:p w14:paraId="59094507" w14:textId="1572A1A5" w:rsidR="00AD6FB6" w:rsidRPr="00332DA5" w:rsidRDefault="00AD6FB6" w:rsidP="00AD6FB6">
            <w:pPr>
              <w:rPr>
                <w:rFonts w:eastAsia="맑은 고딕"/>
                <w:lang w:eastAsia="ko-KR"/>
              </w:rPr>
            </w:pPr>
            <w:r w:rsidRPr="00332DA5">
              <w:rPr>
                <w:lang w:val="en-US" w:eastAsia="ko-KR"/>
              </w:rPr>
              <w:t>[PR.5.9.6-1]</w:t>
            </w:r>
            <w:r w:rsidRPr="00332DA5">
              <w:rPr>
                <w:lang w:val="en-US" w:eastAsia="ko-KR"/>
              </w:rPr>
              <w:tab/>
            </w:r>
            <w:r w:rsidRPr="00332DA5">
              <w:rPr>
                <w:rFonts w:eastAsia="맑은 고딕"/>
                <w:highlight w:val="yellow"/>
                <w:lang w:eastAsia="ko-KR"/>
              </w:rPr>
              <w:t>[ED]</w:t>
            </w:r>
          </w:p>
        </w:tc>
        <w:tc>
          <w:tcPr>
            <w:tcW w:w="3184" w:type="dxa"/>
          </w:tcPr>
          <w:p w14:paraId="1FF1983B" w14:textId="7EEE673D" w:rsidR="00AD6FB6" w:rsidRPr="00332DA5" w:rsidRDefault="00AD6FB6" w:rsidP="00AD6FB6">
            <w:pPr>
              <w:rPr>
                <w:lang w:val="en-US" w:eastAsia="ko-KR"/>
              </w:rPr>
            </w:pPr>
            <w:r w:rsidRPr="00332DA5">
              <w:rPr>
                <w:lang w:val="en-US" w:eastAsia="ko-KR"/>
              </w:rPr>
              <w:t>5G system shall support a mechanism to minimize service interruption for a UE when different radio resources are configured for a network slice in different geographical areas and when the UE crosses the geographic area boundaries.</w:t>
            </w:r>
          </w:p>
          <w:p w14:paraId="53AA0219" w14:textId="5A402656" w:rsidR="00AD6FB6" w:rsidRPr="00332DA5" w:rsidRDefault="00AD6FB6" w:rsidP="00AD6FB6">
            <w:pPr>
              <w:rPr>
                <w:rFonts w:eastAsia="맑은 고딕"/>
                <w:lang w:val="en-US" w:eastAsia="ko-KR"/>
              </w:rPr>
            </w:pPr>
          </w:p>
        </w:tc>
        <w:tc>
          <w:tcPr>
            <w:tcW w:w="2665" w:type="dxa"/>
          </w:tcPr>
          <w:p w14:paraId="3C1F49C8" w14:textId="04876BD3" w:rsidR="00AD6FB6" w:rsidRPr="00332DA5" w:rsidRDefault="00AD6FB6" w:rsidP="00AD6FB6"/>
        </w:tc>
        <w:tc>
          <w:tcPr>
            <w:tcW w:w="3005" w:type="dxa"/>
          </w:tcPr>
          <w:p w14:paraId="735F4100" w14:textId="7F08829B" w:rsidR="00AD6FB6" w:rsidRPr="00332DA5" w:rsidRDefault="00AD6FB6" w:rsidP="00AD6FB6"/>
        </w:tc>
      </w:tr>
      <w:tr w:rsidR="00332DA5" w:rsidRPr="00332DA5" w14:paraId="20F6F2F1" w14:textId="3DADEE09" w:rsidTr="004B1C27">
        <w:tc>
          <w:tcPr>
            <w:tcW w:w="1535" w:type="dxa"/>
          </w:tcPr>
          <w:p w14:paraId="59103FBA" w14:textId="2060E619" w:rsidR="00AD6FB6" w:rsidRPr="00332DA5" w:rsidRDefault="00AD6FB6" w:rsidP="003576F4">
            <w:pPr>
              <w:rPr>
                <w:rFonts w:eastAsia="맑은 고딕"/>
                <w:lang w:eastAsia="ko-KR"/>
              </w:rPr>
            </w:pPr>
            <w:r w:rsidRPr="00332DA5">
              <w:rPr>
                <w:lang w:val="en-US" w:eastAsia="ko-KR"/>
              </w:rPr>
              <w:t>[PR.5.10.6-</w:t>
            </w:r>
            <w:r w:rsidR="003576F4" w:rsidRPr="00332DA5">
              <w:rPr>
                <w:lang w:val="en-US" w:eastAsia="ko-KR"/>
              </w:rPr>
              <w:t>1</w:t>
            </w:r>
            <w:r w:rsidRPr="00332DA5">
              <w:rPr>
                <w:lang w:val="en-US" w:eastAsia="ko-KR"/>
              </w:rPr>
              <w:t>]</w:t>
            </w:r>
          </w:p>
        </w:tc>
        <w:tc>
          <w:tcPr>
            <w:tcW w:w="3184" w:type="dxa"/>
          </w:tcPr>
          <w:p w14:paraId="61300D7F" w14:textId="406809D9" w:rsidR="00AD6FB6" w:rsidRPr="00332DA5" w:rsidRDefault="00AD6FB6" w:rsidP="00AD6FB6">
            <w:pPr>
              <w:rPr>
                <w:lang w:val="en-US" w:eastAsia="ko-KR"/>
              </w:rPr>
            </w:pPr>
            <w:r w:rsidRPr="00332DA5">
              <w:rPr>
                <w:lang w:val="en-US" w:eastAsia="ko-KR"/>
              </w:rPr>
              <w:t xml:space="preserve">5G system shall be able to minimize service interruption when configured </w:t>
            </w:r>
            <w:r w:rsidR="003576F4" w:rsidRPr="00332DA5">
              <w:rPr>
                <w:lang w:val="en-US" w:eastAsia="ko-KR"/>
              </w:rPr>
              <w:t>radio resources (e.g. frequency range)</w:t>
            </w:r>
            <w:r w:rsidRPr="00332DA5">
              <w:rPr>
                <w:lang w:val="en-US" w:eastAsia="ko-KR"/>
              </w:rPr>
              <w:t xml:space="preserve"> for a network slice changes. </w:t>
            </w:r>
          </w:p>
          <w:p w14:paraId="5F699A9C" w14:textId="77777777" w:rsidR="00AD6FB6" w:rsidRPr="00332DA5" w:rsidRDefault="00AD6FB6" w:rsidP="00AD6FB6">
            <w:pPr>
              <w:rPr>
                <w:rFonts w:eastAsia="맑은 고딕"/>
                <w:lang w:val="en-US" w:eastAsia="ko-KR"/>
              </w:rPr>
            </w:pPr>
          </w:p>
        </w:tc>
        <w:tc>
          <w:tcPr>
            <w:tcW w:w="2665" w:type="dxa"/>
          </w:tcPr>
          <w:p w14:paraId="715D3CEB" w14:textId="4FB2DA98" w:rsidR="00AD6FB6" w:rsidRPr="00332DA5" w:rsidRDefault="00AD6FB6" w:rsidP="00B75525">
            <w:pPr>
              <w:rPr>
                <w:rFonts w:eastAsia="맑은 고딕"/>
                <w:lang w:eastAsia="ko-KR"/>
              </w:rPr>
            </w:pPr>
            <w:r w:rsidRPr="00332DA5">
              <w:rPr>
                <w:rFonts w:eastAsia="맑은 고딕" w:hint="eastAsia"/>
                <w:lang w:eastAsia="ko-KR"/>
              </w:rPr>
              <w:t>M</w:t>
            </w:r>
            <w:r w:rsidRPr="00332DA5">
              <w:rPr>
                <w:rFonts w:eastAsia="맑은 고딕"/>
                <w:lang w:eastAsia="ko-KR"/>
              </w:rPr>
              <w:t>erge this into CPR-</w:t>
            </w:r>
            <w:r w:rsidR="00B75525" w:rsidRPr="00332DA5">
              <w:rPr>
                <w:rFonts w:eastAsia="맑은 고딕"/>
                <w:lang w:eastAsia="ko-KR"/>
              </w:rPr>
              <w:t>00</w:t>
            </w:r>
            <w:r w:rsidR="00066EAB" w:rsidRPr="00332DA5">
              <w:rPr>
                <w:rFonts w:eastAsia="맑은 고딕"/>
                <w:lang w:eastAsia="ko-KR"/>
              </w:rPr>
              <w:t>3</w:t>
            </w:r>
            <w:r w:rsidRPr="00332DA5">
              <w:rPr>
                <w:rFonts w:eastAsia="맑은 고딕"/>
                <w:lang w:eastAsia="ko-KR"/>
              </w:rPr>
              <w:t>.</w:t>
            </w:r>
          </w:p>
        </w:tc>
        <w:tc>
          <w:tcPr>
            <w:tcW w:w="3005" w:type="dxa"/>
          </w:tcPr>
          <w:p w14:paraId="64BD4274" w14:textId="77777777" w:rsidR="00AD6FB6" w:rsidRPr="00332DA5" w:rsidRDefault="00AD6FB6" w:rsidP="00AD6FB6">
            <w:pPr>
              <w:rPr>
                <w:rFonts w:eastAsia="맑은 고딕"/>
                <w:lang w:eastAsia="ko-KR"/>
              </w:rPr>
            </w:pPr>
          </w:p>
        </w:tc>
      </w:tr>
      <w:tr w:rsidR="00332DA5" w:rsidRPr="00332DA5" w14:paraId="51402970" w14:textId="77777777" w:rsidTr="004B1C27">
        <w:tc>
          <w:tcPr>
            <w:tcW w:w="1535" w:type="dxa"/>
          </w:tcPr>
          <w:p w14:paraId="018BFC82" w14:textId="1BA0844E" w:rsidR="00681D00" w:rsidRPr="00332DA5" w:rsidRDefault="00681D00" w:rsidP="003576F4">
            <w:pPr>
              <w:rPr>
                <w:rFonts w:eastAsia="맑은 고딕"/>
                <w:lang w:eastAsia="ko-KR"/>
              </w:rPr>
            </w:pPr>
            <w:r w:rsidRPr="00332DA5">
              <w:rPr>
                <w:rFonts w:eastAsia="새굴림"/>
                <w:lang w:val="en-US" w:eastAsia="ko-KR"/>
              </w:rPr>
              <w:t>[PR.5.11.6-</w:t>
            </w:r>
            <w:r w:rsidR="003576F4" w:rsidRPr="00332DA5">
              <w:rPr>
                <w:rFonts w:eastAsia="새굴림"/>
                <w:lang w:val="en-US" w:eastAsia="ko-KR"/>
              </w:rPr>
              <w:t>1</w:t>
            </w:r>
            <w:r w:rsidRPr="00332DA5">
              <w:rPr>
                <w:rFonts w:eastAsia="새굴림"/>
                <w:lang w:val="en-US" w:eastAsia="ko-KR"/>
              </w:rPr>
              <w:t>]</w:t>
            </w:r>
            <w:r w:rsidRPr="00332DA5">
              <w:rPr>
                <w:rFonts w:eastAsia="새굴림"/>
                <w:lang w:val="en-US" w:eastAsia="ko-KR"/>
              </w:rPr>
              <w:tab/>
            </w:r>
          </w:p>
        </w:tc>
        <w:tc>
          <w:tcPr>
            <w:tcW w:w="3184" w:type="dxa"/>
          </w:tcPr>
          <w:p w14:paraId="1133B673" w14:textId="34AD4FD5" w:rsidR="00681D00" w:rsidRPr="00332DA5" w:rsidRDefault="007F557F" w:rsidP="00681D00">
            <w:pPr>
              <w:rPr>
                <w:rFonts w:eastAsia="새굴림"/>
                <w:lang w:val="en-US" w:eastAsia="ko-KR"/>
              </w:rPr>
            </w:pPr>
            <w:r w:rsidRPr="00332DA5">
              <w:t xml:space="preserve">In case a third party has requested provision of a network slice using specific radio resources for the network slice, </w:t>
            </w:r>
            <w:r w:rsidR="00681D00" w:rsidRPr="00332DA5">
              <w:rPr>
                <w:rFonts w:eastAsia="새굴림"/>
                <w:lang w:val="en-US" w:eastAsia="ko-KR"/>
              </w:rPr>
              <w:t>5G system shall be able to generate charging information regarding the used radio resources e.g. used frequency bands.</w:t>
            </w:r>
          </w:p>
          <w:p w14:paraId="7262BF45" w14:textId="77777777" w:rsidR="00681D00" w:rsidRPr="00332DA5" w:rsidRDefault="00681D00" w:rsidP="00681D00">
            <w:pPr>
              <w:rPr>
                <w:rFonts w:eastAsia="맑은 고딕"/>
                <w:lang w:val="en-US" w:eastAsia="ko-KR"/>
              </w:rPr>
            </w:pPr>
          </w:p>
        </w:tc>
        <w:tc>
          <w:tcPr>
            <w:tcW w:w="2665" w:type="dxa"/>
          </w:tcPr>
          <w:p w14:paraId="606EAA81" w14:textId="5FD215A3" w:rsidR="00681D00" w:rsidRPr="00332DA5" w:rsidRDefault="00681D00" w:rsidP="00681D00">
            <w:r w:rsidRPr="00332DA5">
              <w:rPr>
                <w:rFonts w:eastAsia="맑은 고딕" w:hint="eastAsia"/>
                <w:lang w:eastAsia="ko-KR"/>
              </w:rPr>
              <w:t>this requirement can be kept</w:t>
            </w:r>
            <w:r w:rsidRPr="00332DA5">
              <w:rPr>
                <w:rFonts w:eastAsia="맑은 고딕"/>
                <w:lang w:eastAsia="ko-KR"/>
              </w:rPr>
              <w:t>,</w:t>
            </w:r>
          </w:p>
          <w:p w14:paraId="00BF387A" w14:textId="135EABA9" w:rsidR="00681D00" w:rsidRPr="00332DA5" w:rsidRDefault="00911CF7" w:rsidP="00681D00">
            <w:pPr>
              <w:rPr>
                <w:rFonts w:eastAsia="맑은 고딕"/>
                <w:lang w:eastAsia="ko-KR"/>
              </w:rPr>
            </w:pPr>
            <w:r w:rsidRPr="00332DA5">
              <w:rPr>
                <w:rFonts w:eastAsia="맑은 고딕"/>
                <w:lang w:eastAsia="ko-KR"/>
              </w:rPr>
              <w:t>[Ericsson] As the other requirements are removed the context of this requirement is lost.</w:t>
            </w:r>
          </w:p>
          <w:p w14:paraId="42B526A8" w14:textId="7ACFDD03" w:rsidR="00B10A65" w:rsidRPr="00332DA5" w:rsidRDefault="00A40F32" w:rsidP="00681D00">
            <w:pPr>
              <w:rPr>
                <w:rFonts w:eastAsia="맑은 고딕"/>
                <w:lang w:eastAsia="ko-KR"/>
              </w:rPr>
            </w:pPr>
            <w:r w:rsidRPr="00332DA5">
              <w:rPr>
                <w:rFonts w:eastAsia="맑은 고딕"/>
                <w:lang w:eastAsia="ko-KR"/>
              </w:rPr>
              <w:t xml:space="preserve">[CPR-008] </w:t>
            </w:r>
            <w:r w:rsidR="00B10A65" w:rsidRPr="00332DA5">
              <w:rPr>
                <w:rFonts w:eastAsia="맑은 고딕"/>
                <w:lang w:eastAsia="ko-KR"/>
              </w:rPr>
              <w:t>In case a third party has requested provision of a network slice using specific radio resources for the network slice, the 5G system shall be able to generate charging information regarding the used radio resources e.g. used frequency bands.</w:t>
            </w:r>
          </w:p>
          <w:p w14:paraId="5150B52D" w14:textId="64AB5566" w:rsidR="00B10A65" w:rsidRPr="00332DA5" w:rsidRDefault="00B10A65" w:rsidP="00A40F32">
            <w:pPr>
              <w:rPr>
                <w:rFonts w:eastAsia="맑은 고딕"/>
                <w:lang w:eastAsia="ko-KR"/>
              </w:rPr>
            </w:pPr>
            <w:r w:rsidRPr="00332DA5">
              <w:rPr>
                <w:rFonts w:eastAsia="맑은 고딕" w:hint="eastAsia"/>
                <w:lang w:eastAsia="ko-KR"/>
              </w:rPr>
              <w:t>[</w:t>
            </w:r>
            <w:r w:rsidRPr="00332DA5">
              <w:rPr>
                <w:rFonts w:eastAsia="맑은 고딕"/>
                <w:lang w:eastAsia="ko-KR"/>
              </w:rPr>
              <w:t xml:space="preserve">LG] </w:t>
            </w:r>
            <w:r w:rsidR="00A40F32" w:rsidRPr="00332DA5">
              <w:rPr>
                <w:rFonts w:eastAsia="맑은 고딕"/>
                <w:lang w:eastAsia="ko-KR"/>
              </w:rPr>
              <w:t xml:space="preserve">Do we need to restrict this only to that scenario? Because this is consolidation and this REQ can be applicable to other scenario, let’s not put that context. </w:t>
            </w:r>
          </w:p>
        </w:tc>
        <w:tc>
          <w:tcPr>
            <w:tcW w:w="3005" w:type="dxa"/>
          </w:tcPr>
          <w:p w14:paraId="108FEF5B" w14:textId="24CF1AB4" w:rsidR="00681D00" w:rsidRPr="00332DA5" w:rsidRDefault="00681D00" w:rsidP="00681D00">
            <w:r w:rsidRPr="00332DA5">
              <w:rPr>
                <w:rFonts w:eastAsia="맑은 고딕" w:hint="eastAsia"/>
                <w:lang w:eastAsia="ko-KR"/>
              </w:rPr>
              <w:t>[CPR-</w:t>
            </w:r>
            <w:r w:rsidR="00B75525" w:rsidRPr="00332DA5">
              <w:rPr>
                <w:rFonts w:eastAsia="맑은 고딕" w:hint="eastAsia"/>
                <w:lang w:eastAsia="ko-KR"/>
              </w:rPr>
              <w:t>0</w:t>
            </w:r>
            <w:r w:rsidR="00B75525" w:rsidRPr="00332DA5">
              <w:rPr>
                <w:rFonts w:eastAsia="맑은 고딕"/>
                <w:lang w:eastAsia="ko-KR"/>
              </w:rPr>
              <w:t>0</w:t>
            </w:r>
            <w:r w:rsidR="002C5D5B" w:rsidRPr="00332DA5">
              <w:rPr>
                <w:rFonts w:eastAsia="맑은 고딕"/>
                <w:lang w:eastAsia="ko-KR"/>
              </w:rPr>
              <w:t>5</w:t>
            </w:r>
            <w:r w:rsidRPr="00332DA5">
              <w:rPr>
                <w:rFonts w:eastAsia="맑은 고딕" w:hint="eastAsia"/>
                <w:lang w:eastAsia="ko-KR"/>
              </w:rPr>
              <w:t>]</w:t>
            </w:r>
          </w:p>
          <w:p w14:paraId="2786246D" w14:textId="3840229D" w:rsidR="00681D00" w:rsidRPr="00332DA5" w:rsidRDefault="007F557F" w:rsidP="00681D00">
            <w:pPr>
              <w:rPr>
                <w:rFonts w:eastAsia="새굴림"/>
                <w:lang w:val="en-US" w:eastAsia="ko-KR"/>
              </w:rPr>
            </w:pPr>
            <w:r w:rsidRPr="00332DA5">
              <w:t xml:space="preserve">In case a third party has requested provision of a network slice using specific radio resources for the network slice, </w:t>
            </w:r>
            <w:r w:rsidRPr="00332DA5">
              <w:rPr>
                <w:rFonts w:eastAsia="새굴림"/>
                <w:lang w:val="en-US" w:eastAsia="ko-KR"/>
              </w:rPr>
              <w:t>t</w:t>
            </w:r>
            <w:r w:rsidR="00A40F32" w:rsidRPr="00332DA5">
              <w:rPr>
                <w:rFonts w:eastAsia="새굴림"/>
                <w:lang w:val="en-US" w:eastAsia="ko-KR"/>
              </w:rPr>
              <w:t xml:space="preserve">he </w:t>
            </w:r>
            <w:r w:rsidR="00681D00" w:rsidRPr="00332DA5">
              <w:rPr>
                <w:rFonts w:eastAsia="새굴림"/>
                <w:lang w:val="en-US" w:eastAsia="ko-KR"/>
              </w:rPr>
              <w:t>5G system shall be able to generate charging information regarding the used radio resources e.g. used frequency bands.</w:t>
            </w:r>
          </w:p>
          <w:p w14:paraId="20434F26" w14:textId="77777777" w:rsidR="00681D00" w:rsidRPr="00332DA5" w:rsidRDefault="00681D00" w:rsidP="00B10A65">
            <w:pPr>
              <w:rPr>
                <w:rFonts w:eastAsia="맑은 고딕"/>
                <w:lang w:val="en-US" w:eastAsia="ko-KR"/>
              </w:rPr>
            </w:pPr>
          </w:p>
        </w:tc>
      </w:tr>
      <w:tr w:rsidR="00332DA5" w:rsidRPr="00332DA5" w14:paraId="0CBEC3A3" w14:textId="77777777" w:rsidTr="004B1C27">
        <w:tc>
          <w:tcPr>
            <w:tcW w:w="1535" w:type="dxa"/>
          </w:tcPr>
          <w:p w14:paraId="3B2813C8" w14:textId="77777777" w:rsidR="00B105B0" w:rsidRPr="00332DA5" w:rsidRDefault="00B105B0" w:rsidP="00B105B0">
            <w:pPr>
              <w:rPr>
                <w:rFonts w:eastAsia="맑은 고딕"/>
                <w:lang w:eastAsia="ko-KR"/>
              </w:rPr>
            </w:pPr>
          </w:p>
        </w:tc>
        <w:tc>
          <w:tcPr>
            <w:tcW w:w="3184" w:type="dxa"/>
          </w:tcPr>
          <w:p w14:paraId="0B8BA7F7" w14:textId="77777777" w:rsidR="00B105B0" w:rsidRPr="00332DA5" w:rsidRDefault="00B105B0" w:rsidP="00B105B0">
            <w:pPr>
              <w:rPr>
                <w:rFonts w:eastAsia="맑은 고딕"/>
                <w:lang w:eastAsia="ko-KR"/>
              </w:rPr>
            </w:pPr>
          </w:p>
        </w:tc>
        <w:tc>
          <w:tcPr>
            <w:tcW w:w="2665" w:type="dxa"/>
          </w:tcPr>
          <w:p w14:paraId="07B76D13" w14:textId="77777777" w:rsidR="00B105B0" w:rsidRPr="00332DA5" w:rsidRDefault="00B105B0" w:rsidP="00B105B0">
            <w:pPr>
              <w:rPr>
                <w:rFonts w:eastAsia="맑은 고딕"/>
                <w:lang w:eastAsia="ko-KR"/>
              </w:rPr>
            </w:pPr>
          </w:p>
        </w:tc>
        <w:tc>
          <w:tcPr>
            <w:tcW w:w="3005" w:type="dxa"/>
          </w:tcPr>
          <w:p w14:paraId="22E02A2D" w14:textId="77777777" w:rsidR="00B105B0" w:rsidRPr="00332DA5" w:rsidRDefault="00B105B0" w:rsidP="00B105B0">
            <w:pPr>
              <w:rPr>
                <w:rFonts w:eastAsia="맑은 고딕"/>
                <w:lang w:eastAsia="ko-KR"/>
              </w:rPr>
            </w:pPr>
          </w:p>
        </w:tc>
      </w:tr>
      <w:tr w:rsidR="00A65A6F" w:rsidRPr="00332DA5" w14:paraId="437BF304" w14:textId="77777777" w:rsidTr="004B1C27">
        <w:tc>
          <w:tcPr>
            <w:tcW w:w="1535" w:type="dxa"/>
          </w:tcPr>
          <w:p w14:paraId="2EAA889B" w14:textId="77777777" w:rsidR="00B105B0" w:rsidRPr="00332DA5" w:rsidRDefault="00B105B0" w:rsidP="00B105B0">
            <w:pPr>
              <w:rPr>
                <w:rFonts w:eastAsia="맑은 고딕"/>
                <w:lang w:eastAsia="ko-KR"/>
              </w:rPr>
            </w:pPr>
          </w:p>
        </w:tc>
        <w:tc>
          <w:tcPr>
            <w:tcW w:w="3184" w:type="dxa"/>
          </w:tcPr>
          <w:p w14:paraId="5F476871" w14:textId="77777777" w:rsidR="00B105B0" w:rsidRPr="00332DA5" w:rsidRDefault="00B105B0" w:rsidP="00B105B0">
            <w:pPr>
              <w:rPr>
                <w:rFonts w:eastAsia="맑은 고딕"/>
                <w:lang w:eastAsia="ko-KR"/>
              </w:rPr>
            </w:pPr>
          </w:p>
        </w:tc>
        <w:tc>
          <w:tcPr>
            <w:tcW w:w="2665" w:type="dxa"/>
          </w:tcPr>
          <w:p w14:paraId="517E917D" w14:textId="77777777" w:rsidR="00B105B0" w:rsidRPr="00332DA5" w:rsidRDefault="00B105B0" w:rsidP="00B105B0">
            <w:pPr>
              <w:rPr>
                <w:rFonts w:eastAsia="맑은 고딕"/>
                <w:lang w:eastAsia="ko-KR"/>
              </w:rPr>
            </w:pPr>
          </w:p>
        </w:tc>
        <w:tc>
          <w:tcPr>
            <w:tcW w:w="3005" w:type="dxa"/>
          </w:tcPr>
          <w:p w14:paraId="7FA04B76" w14:textId="77777777" w:rsidR="00B105B0" w:rsidRPr="00332DA5" w:rsidRDefault="00B105B0" w:rsidP="00B105B0">
            <w:pPr>
              <w:rPr>
                <w:rFonts w:eastAsia="맑은 고딕"/>
                <w:lang w:eastAsia="ko-KR"/>
              </w:rPr>
            </w:pPr>
          </w:p>
        </w:tc>
      </w:tr>
    </w:tbl>
    <w:p w14:paraId="6E84AA4C" w14:textId="058D08C1" w:rsidR="008E69D2" w:rsidRPr="00332DA5" w:rsidRDefault="008E69D2" w:rsidP="00BC06BE">
      <w:pPr>
        <w:spacing w:after="0"/>
        <w:jc w:val="both"/>
        <w:rPr>
          <w:rFonts w:eastAsia="MS Mincho"/>
          <w:lang w:eastAsia="ja-JP"/>
        </w:rPr>
      </w:pPr>
    </w:p>
    <w:p w14:paraId="0E957B01" w14:textId="179C9342" w:rsidR="00D448D0" w:rsidRPr="00332DA5" w:rsidRDefault="00D448D0" w:rsidP="00BC06BE">
      <w:pPr>
        <w:spacing w:after="0"/>
        <w:jc w:val="both"/>
        <w:rPr>
          <w:rFonts w:eastAsia="MS Mincho"/>
          <w:lang w:eastAsia="ja-JP"/>
        </w:rPr>
      </w:pPr>
    </w:p>
    <w:p w14:paraId="6CC9FFCC" w14:textId="77777777" w:rsidR="00D448D0" w:rsidRPr="00332DA5" w:rsidRDefault="00D448D0" w:rsidP="00BC06BE">
      <w:pPr>
        <w:spacing w:after="0"/>
        <w:jc w:val="both"/>
        <w:rPr>
          <w:rFonts w:eastAsia="MS Mincho"/>
          <w:lang w:eastAsia="ja-JP"/>
        </w:rPr>
      </w:pPr>
    </w:p>
    <w:p w14:paraId="583CCD57" w14:textId="77777777" w:rsidR="00403637" w:rsidRPr="00332DA5" w:rsidRDefault="00403637" w:rsidP="00403637">
      <w:pPr>
        <w:pStyle w:val="1"/>
        <w:numPr>
          <w:ilvl w:val="0"/>
          <w:numId w:val="15"/>
        </w:numPr>
        <w:ind w:left="360"/>
        <w:rPr>
          <w:lang w:val="nl-NL" w:eastAsia="zh-CN"/>
        </w:rPr>
      </w:pPr>
      <w:r w:rsidRPr="00332DA5">
        <w:rPr>
          <w:lang w:val="nl-NL" w:eastAsia="zh-CN"/>
        </w:rPr>
        <w:t>Proposal</w:t>
      </w:r>
    </w:p>
    <w:p w14:paraId="2F9E557A" w14:textId="2B1F6C7A" w:rsidR="00403637" w:rsidRPr="00332DA5" w:rsidRDefault="00AF5EE3" w:rsidP="00403637">
      <w:pPr>
        <w:spacing w:after="0"/>
        <w:rPr>
          <w:rFonts w:eastAsia="MS Mincho"/>
          <w:sz w:val="22"/>
          <w:szCs w:val="22"/>
          <w:lang w:eastAsia="ja-JP"/>
        </w:rPr>
      </w:pPr>
      <w:r w:rsidRPr="00332DA5">
        <w:rPr>
          <w:rFonts w:eastAsia="MS Mincho"/>
          <w:sz w:val="22"/>
          <w:szCs w:val="22"/>
          <w:lang w:eastAsia="ja-JP"/>
        </w:rPr>
        <w:t xml:space="preserve">Following is a text </w:t>
      </w:r>
      <w:r w:rsidR="00403637" w:rsidRPr="00332DA5">
        <w:rPr>
          <w:rFonts w:eastAsia="MS Mincho"/>
          <w:sz w:val="22"/>
          <w:szCs w:val="22"/>
          <w:lang w:eastAsia="ja-JP"/>
        </w:rPr>
        <w:t>propos</w:t>
      </w:r>
      <w:r w:rsidRPr="00332DA5">
        <w:rPr>
          <w:rFonts w:eastAsia="MS Mincho"/>
          <w:sz w:val="22"/>
          <w:szCs w:val="22"/>
          <w:lang w:eastAsia="ja-JP"/>
        </w:rPr>
        <w:t>al to</w:t>
      </w:r>
      <w:r w:rsidR="00403637" w:rsidRPr="00332DA5">
        <w:rPr>
          <w:rFonts w:eastAsia="MS Mincho"/>
          <w:sz w:val="22"/>
          <w:szCs w:val="22"/>
          <w:lang w:eastAsia="ja-JP"/>
        </w:rPr>
        <w:t xml:space="preserve"> Section </w:t>
      </w:r>
      <w:r w:rsidR="00EE34A1" w:rsidRPr="00332DA5">
        <w:rPr>
          <w:rFonts w:eastAsia="MS Mincho"/>
          <w:sz w:val="22"/>
          <w:szCs w:val="22"/>
          <w:lang w:eastAsia="ja-JP"/>
        </w:rPr>
        <w:t>6</w:t>
      </w:r>
      <w:r w:rsidR="00403637" w:rsidRPr="00332DA5">
        <w:rPr>
          <w:rFonts w:eastAsia="MS Mincho"/>
          <w:sz w:val="22"/>
          <w:szCs w:val="22"/>
          <w:lang w:eastAsia="ja-JP"/>
        </w:rPr>
        <w:t xml:space="preserve"> of </w:t>
      </w:r>
      <w:r w:rsidR="00EE34A1" w:rsidRPr="00332DA5">
        <w:rPr>
          <w:rFonts w:eastAsia="MS Mincho"/>
          <w:sz w:val="22"/>
          <w:szCs w:val="22"/>
          <w:lang w:eastAsia="ja-JP"/>
        </w:rPr>
        <w:t>TR22.83</w:t>
      </w:r>
      <w:r w:rsidR="00384C46" w:rsidRPr="00332DA5">
        <w:rPr>
          <w:rFonts w:eastAsia="MS Mincho"/>
          <w:sz w:val="22"/>
          <w:szCs w:val="22"/>
          <w:lang w:eastAsia="ja-JP"/>
        </w:rPr>
        <w:t>5</w:t>
      </w:r>
      <w:r w:rsidR="00403637" w:rsidRPr="00332DA5">
        <w:rPr>
          <w:rFonts w:eastAsia="MS Mincho"/>
          <w:sz w:val="22"/>
          <w:szCs w:val="22"/>
          <w:lang w:eastAsia="ja-JP"/>
        </w:rPr>
        <w:t xml:space="preserve">. </w:t>
      </w:r>
    </w:p>
    <w:p w14:paraId="3481D07E" w14:textId="77777777" w:rsidR="007A1CAA" w:rsidRPr="00332DA5" w:rsidRDefault="007A1CAA" w:rsidP="00403637">
      <w:pPr>
        <w:spacing w:after="0"/>
        <w:rPr>
          <w:rFonts w:eastAsia="MS Mincho"/>
          <w:sz w:val="22"/>
          <w:szCs w:val="22"/>
          <w:lang w:eastAsia="ja-JP"/>
        </w:rPr>
      </w:pPr>
    </w:p>
    <w:p w14:paraId="6841FF1C" w14:textId="77777777" w:rsidR="00403637" w:rsidRPr="00332DA5" w:rsidRDefault="00403637" w:rsidP="00403637">
      <w:pPr>
        <w:rPr>
          <w:rFonts w:eastAsia="MS Mincho"/>
          <w:sz w:val="32"/>
          <w:szCs w:val="24"/>
          <w:lang w:eastAsia="ja-JP"/>
        </w:rPr>
      </w:pPr>
      <w:r w:rsidRPr="00332DA5">
        <w:rPr>
          <w:rFonts w:eastAsia="MS Mincho"/>
          <w:sz w:val="32"/>
          <w:szCs w:val="24"/>
          <w:lang w:eastAsia="ja-JP"/>
        </w:rPr>
        <w:t>--------------------------------------------------------------------------------------------------</w:t>
      </w:r>
    </w:p>
    <w:p w14:paraId="46E4D48D" w14:textId="77777777" w:rsidR="00403637" w:rsidRPr="00332DA5" w:rsidRDefault="00403637" w:rsidP="00403637">
      <w:pPr>
        <w:rPr>
          <w:rFonts w:eastAsia="MS Mincho"/>
          <w:sz w:val="32"/>
          <w:szCs w:val="24"/>
          <w:lang w:eastAsia="ja-JP"/>
        </w:rPr>
      </w:pPr>
      <w:r w:rsidRPr="00332DA5">
        <w:rPr>
          <w:rFonts w:eastAsia="MS Mincho"/>
          <w:sz w:val="32"/>
          <w:szCs w:val="24"/>
          <w:lang w:eastAsia="ja-JP"/>
        </w:rPr>
        <w:lastRenderedPageBreak/>
        <w:t>------------------------------- START of text proposal ------------------------------------</w:t>
      </w:r>
    </w:p>
    <w:p w14:paraId="53BAF6F8" w14:textId="77777777" w:rsidR="00403637" w:rsidRPr="00332DA5" w:rsidRDefault="00403637" w:rsidP="00403637">
      <w:pPr>
        <w:rPr>
          <w:rFonts w:eastAsia="MS Mincho"/>
          <w:sz w:val="32"/>
          <w:szCs w:val="24"/>
          <w:lang w:eastAsia="ja-JP"/>
        </w:rPr>
      </w:pPr>
      <w:r w:rsidRPr="00332DA5">
        <w:rPr>
          <w:rFonts w:eastAsia="MS Mincho"/>
          <w:sz w:val="32"/>
          <w:szCs w:val="24"/>
          <w:lang w:eastAsia="ja-JP"/>
        </w:rPr>
        <w:t>--------------------------------------------------------------------------------------------------</w:t>
      </w:r>
    </w:p>
    <w:p w14:paraId="46A16874" w14:textId="77777777" w:rsidR="00403637" w:rsidRPr="00332DA5" w:rsidRDefault="00403637" w:rsidP="00403637">
      <w:pPr>
        <w:spacing w:after="0"/>
        <w:rPr>
          <w:b/>
          <w:sz w:val="24"/>
          <w:szCs w:val="24"/>
          <w:lang w:val="nl-NL" w:eastAsia="zh-CN"/>
        </w:rPr>
      </w:pPr>
    </w:p>
    <w:p w14:paraId="3930F43F" w14:textId="1A409377" w:rsidR="00403637" w:rsidRPr="00332DA5" w:rsidRDefault="00D11045" w:rsidP="00403637">
      <w:pPr>
        <w:pStyle w:val="1"/>
      </w:pPr>
      <w:bookmarkStart w:id="3" w:name="_Toc460310033"/>
      <w:r w:rsidRPr="00332DA5">
        <w:t>6</w:t>
      </w:r>
      <w:r w:rsidR="00403637" w:rsidRPr="00332DA5">
        <w:tab/>
      </w:r>
      <w:r w:rsidRPr="00332DA5">
        <w:t xml:space="preserve">Consolidated </w:t>
      </w:r>
      <w:r w:rsidR="00403637" w:rsidRPr="00332DA5">
        <w:t>Potential Requirements</w:t>
      </w:r>
      <w:bookmarkEnd w:id="3"/>
    </w:p>
    <w:p w14:paraId="56C31EE8" w14:textId="607A4ACE" w:rsidR="00403637" w:rsidRPr="00332DA5" w:rsidRDefault="00367F9D" w:rsidP="00403637">
      <w:bookmarkStart w:id="4" w:name="OLE_LINK40"/>
      <w:bookmarkStart w:id="5" w:name="OLE_LINK41"/>
      <w:r w:rsidRPr="00332DA5">
        <w:t>Following are consolidated potential requirements.</w:t>
      </w:r>
    </w:p>
    <w:bookmarkEnd w:id="4"/>
    <w:bookmarkEnd w:id="5"/>
    <w:p w14:paraId="40AB5873" w14:textId="00D32F89" w:rsidR="00D11045" w:rsidRPr="00332DA5" w:rsidRDefault="00367F9D" w:rsidP="009427FD">
      <w:pPr>
        <w:rPr>
          <w:lang w:val="en-US" w:eastAsia="ko-KR"/>
        </w:rPr>
      </w:pPr>
      <w:r w:rsidRPr="00332DA5">
        <w:rPr>
          <w:rFonts w:eastAsia="맑은 고딕" w:hint="eastAsia"/>
          <w:lang w:eastAsia="ko-KR"/>
        </w:rPr>
        <w:t>[CPR-00</w:t>
      </w:r>
      <w:r w:rsidR="000B0F9F" w:rsidRPr="00332DA5">
        <w:rPr>
          <w:rFonts w:eastAsia="맑은 고딕"/>
          <w:lang w:eastAsia="ko-KR"/>
        </w:rPr>
        <w:t>1</w:t>
      </w:r>
      <w:r w:rsidRPr="00332DA5">
        <w:rPr>
          <w:rFonts w:eastAsia="맑은 고딕" w:hint="eastAsia"/>
          <w:lang w:eastAsia="ko-KR"/>
        </w:rPr>
        <w:t>]</w:t>
      </w:r>
      <w:r w:rsidR="009427FD" w:rsidRPr="00332DA5">
        <w:rPr>
          <w:rFonts w:eastAsia="맑은 고딕"/>
          <w:lang w:eastAsia="ko-KR"/>
        </w:rPr>
        <w:t xml:space="preserve"> </w:t>
      </w:r>
      <w:r w:rsidR="000B0F9F" w:rsidRPr="00332DA5">
        <w:rPr>
          <w:lang w:val="en-US" w:eastAsia="ko-KR"/>
        </w:rPr>
        <w:t>For</w:t>
      </w:r>
      <w:r w:rsidR="000B0F9F" w:rsidRPr="00332DA5">
        <w:rPr>
          <w:rFonts w:hint="eastAsia"/>
          <w:lang w:val="en-US" w:eastAsia="ko-KR"/>
        </w:rPr>
        <w:t xml:space="preserve"> a UE</w:t>
      </w:r>
      <w:r w:rsidR="000B0F9F" w:rsidRPr="00332DA5">
        <w:rPr>
          <w:lang w:val="en-US" w:eastAsia="ko-KR"/>
        </w:rPr>
        <w:t xml:space="preserve"> authorized to access </w:t>
      </w:r>
      <w:r w:rsidR="000B0F9F" w:rsidRPr="00332DA5">
        <w:rPr>
          <w:rFonts w:hint="eastAsia"/>
          <w:lang w:val="en-US" w:eastAsia="ko-KR"/>
        </w:rPr>
        <w:t>multiple</w:t>
      </w:r>
      <w:r w:rsidR="000B0F9F" w:rsidRPr="00332DA5">
        <w:rPr>
          <w:lang w:val="en-US" w:eastAsia="ko-KR"/>
        </w:rPr>
        <w:t xml:space="preserve"> network slices of one operator which cannot be simultaneously </w:t>
      </w:r>
      <w:r w:rsidR="00466653" w:rsidRPr="00332DA5">
        <w:rPr>
          <w:lang w:val="en-US" w:eastAsia="ko-KR"/>
        </w:rPr>
        <w:t>used by</w:t>
      </w:r>
      <w:r w:rsidR="000B0F9F" w:rsidRPr="00332DA5">
        <w:rPr>
          <w:lang w:val="en-US" w:eastAsia="ko-KR"/>
        </w:rPr>
        <w:t xml:space="preserve"> the UE (e.g. due to radio frequency restrictions), the 5G system shall be able to support the UE</w:t>
      </w:r>
      <w:r w:rsidR="000B0F9F" w:rsidRPr="00332DA5">
        <w:rPr>
          <w:rFonts w:hint="eastAsia"/>
          <w:lang w:val="en-US" w:eastAsia="ko-KR"/>
        </w:rPr>
        <w:t xml:space="preserve"> </w:t>
      </w:r>
      <w:r w:rsidR="000B0F9F" w:rsidRPr="00332DA5">
        <w:rPr>
          <w:lang w:val="en-US" w:eastAsia="ko-KR"/>
        </w:rPr>
        <w:t>to access the most suitable network slice in minimum time (e.g. based on the location of the UE, ongoing applications, UE capability, frequency configured for the network slice).</w:t>
      </w:r>
    </w:p>
    <w:p w14:paraId="55647EFB" w14:textId="40D34494" w:rsidR="00367F9D" w:rsidRPr="00332DA5" w:rsidRDefault="00367F9D" w:rsidP="009427FD">
      <w:pPr>
        <w:rPr>
          <w:lang w:val="en-US" w:eastAsia="ko-KR"/>
        </w:rPr>
      </w:pPr>
      <w:r w:rsidRPr="00332DA5">
        <w:rPr>
          <w:rFonts w:eastAsia="맑은 고딕" w:hint="eastAsia"/>
          <w:lang w:eastAsia="ko-KR"/>
        </w:rPr>
        <w:t>[CPR-</w:t>
      </w:r>
      <w:r w:rsidR="000B0F9F" w:rsidRPr="00332DA5">
        <w:rPr>
          <w:rFonts w:eastAsia="맑은 고딕" w:hint="eastAsia"/>
          <w:lang w:eastAsia="ko-KR"/>
        </w:rPr>
        <w:t>00</w:t>
      </w:r>
      <w:r w:rsidR="000B0F9F" w:rsidRPr="00332DA5">
        <w:rPr>
          <w:rFonts w:eastAsia="맑은 고딕"/>
          <w:lang w:eastAsia="ko-KR"/>
        </w:rPr>
        <w:t>2</w:t>
      </w:r>
      <w:r w:rsidRPr="00332DA5">
        <w:rPr>
          <w:rFonts w:eastAsia="맑은 고딕" w:hint="eastAsia"/>
          <w:lang w:eastAsia="ko-KR"/>
        </w:rPr>
        <w:t>]</w:t>
      </w:r>
      <w:r w:rsidR="009427FD" w:rsidRPr="00332DA5">
        <w:rPr>
          <w:rFonts w:eastAsia="맑은 고딕"/>
          <w:lang w:eastAsia="ko-KR"/>
        </w:rPr>
        <w:t xml:space="preserve"> </w:t>
      </w:r>
      <w:r w:rsidRPr="00332DA5">
        <w:rPr>
          <w:lang w:val="en-US" w:eastAsia="ko-KR"/>
        </w:rPr>
        <w:t xml:space="preserve">For </w:t>
      </w:r>
      <w:r w:rsidRPr="00332DA5">
        <w:rPr>
          <w:rFonts w:hint="eastAsia"/>
          <w:lang w:val="en-US" w:eastAsia="ko-KR"/>
        </w:rPr>
        <w:t xml:space="preserve">a UE </w:t>
      </w:r>
      <w:r w:rsidRPr="00332DA5">
        <w:rPr>
          <w:lang w:val="en-US" w:eastAsia="ko-KR"/>
        </w:rPr>
        <w:t>authorized to access to</w:t>
      </w:r>
      <w:r w:rsidRPr="00332DA5">
        <w:rPr>
          <w:rFonts w:hint="eastAsia"/>
          <w:lang w:val="en-US" w:eastAsia="ko-KR"/>
        </w:rPr>
        <w:t xml:space="preserve"> multiple</w:t>
      </w:r>
      <w:r w:rsidRPr="00332DA5">
        <w:rPr>
          <w:lang w:val="en-US" w:eastAsia="ko-KR"/>
        </w:rPr>
        <w:t xml:space="preserve"> network slices of one operator which cannot be simultaneously </w:t>
      </w:r>
      <w:r w:rsidR="00466653" w:rsidRPr="00332DA5">
        <w:rPr>
          <w:lang w:val="en-US" w:eastAsia="ko-KR"/>
        </w:rPr>
        <w:t>used by</w:t>
      </w:r>
      <w:r w:rsidRPr="00332DA5">
        <w:rPr>
          <w:lang w:val="en-US" w:eastAsia="ko-KR"/>
        </w:rPr>
        <w:t xml:space="preserve"> the UE</w:t>
      </w:r>
      <w:r w:rsidR="000B0F9F" w:rsidRPr="00332DA5">
        <w:rPr>
          <w:lang w:val="en-US" w:eastAsia="ko-KR"/>
        </w:rPr>
        <w:t xml:space="preserve"> (e.g. due to radio frequency restrictions)</w:t>
      </w:r>
      <w:r w:rsidRPr="00332DA5">
        <w:rPr>
          <w:lang w:val="en-US" w:eastAsia="ko-KR"/>
        </w:rPr>
        <w:t xml:space="preserve">, the 5G system shall minimize service interruption time when the UE changes the access from one network slice to another network slice. (e.g. </w:t>
      </w:r>
      <w:r w:rsidR="000B0F9F" w:rsidRPr="00332DA5">
        <w:rPr>
          <w:lang w:val="en-US" w:eastAsia="ko-KR"/>
        </w:rPr>
        <w:t>based on</w:t>
      </w:r>
      <w:r w:rsidRPr="00332DA5">
        <w:rPr>
          <w:lang w:val="en-US" w:eastAsia="ko-KR"/>
        </w:rPr>
        <w:t xml:space="preserve"> changes of active applications).</w:t>
      </w:r>
    </w:p>
    <w:p w14:paraId="40482235" w14:textId="3C1B1859" w:rsidR="00367F9D" w:rsidRPr="00332DA5" w:rsidRDefault="00367F9D" w:rsidP="009427FD">
      <w:pPr>
        <w:rPr>
          <w:lang w:val="en-US" w:eastAsia="ko-KR"/>
        </w:rPr>
      </w:pPr>
      <w:r w:rsidRPr="00332DA5">
        <w:rPr>
          <w:rFonts w:eastAsia="맑은 고딕" w:hint="eastAsia"/>
          <w:lang w:eastAsia="ko-KR"/>
        </w:rPr>
        <w:t>[CPR-</w:t>
      </w:r>
      <w:r w:rsidR="000B0F9F" w:rsidRPr="00332DA5">
        <w:rPr>
          <w:rFonts w:eastAsia="맑은 고딕" w:hint="eastAsia"/>
          <w:lang w:eastAsia="ko-KR"/>
        </w:rPr>
        <w:t>00</w:t>
      </w:r>
      <w:r w:rsidR="000B0F9F" w:rsidRPr="00332DA5">
        <w:rPr>
          <w:rFonts w:eastAsia="맑은 고딕"/>
          <w:lang w:eastAsia="ko-KR"/>
        </w:rPr>
        <w:t>3</w:t>
      </w:r>
      <w:r w:rsidRPr="00332DA5">
        <w:rPr>
          <w:rFonts w:eastAsia="맑은 고딕" w:hint="eastAsia"/>
          <w:lang w:eastAsia="ko-KR"/>
        </w:rPr>
        <w:t>]</w:t>
      </w:r>
      <w:r w:rsidR="009427FD" w:rsidRPr="00332DA5">
        <w:rPr>
          <w:rFonts w:eastAsia="맑은 고딕"/>
          <w:lang w:eastAsia="ko-KR"/>
        </w:rPr>
        <w:t xml:space="preserve"> </w:t>
      </w:r>
      <w:r w:rsidRPr="00332DA5">
        <w:rPr>
          <w:lang w:val="en-US" w:eastAsia="ko-KR"/>
        </w:rPr>
        <w:t xml:space="preserve">5G system shall minimize signaling exchange and service interruption time </w:t>
      </w:r>
      <w:r w:rsidR="00A65A6F">
        <w:rPr>
          <w:lang w:val="en-US" w:eastAsia="ko-KR"/>
        </w:rPr>
        <w:t xml:space="preserve">for a network slice, e.g. </w:t>
      </w:r>
      <w:r w:rsidRPr="00332DA5">
        <w:rPr>
          <w:lang w:val="en-US" w:eastAsia="ko-KR"/>
        </w:rPr>
        <w:t>when restriction</w:t>
      </w:r>
      <w:r w:rsidR="00A65A6F">
        <w:rPr>
          <w:lang w:val="en-US" w:eastAsia="ko-KR"/>
        </w:rPr>
        <w:t>s</w:t>
      </w:r>
      <w:r w:rsidRPr="00332DA5">
        <w:rPr>
          <w:lang w:val="en-US" w:eastAsia="ko-KR"/>
        </w:rPr>
        <w:t xml:space="preserve"> </w:t>
      </w:r>
      <w:r w:rsidR="00A65A6F">
        <w:rPr>
          <w:lang w:val="en-US" w:eastAsia="ko-KR"/>
        </w:rPr>
        <w:t xml:space="preserve">related to </w:t>
      </w:r>
      <w:r w:rsidRPr="00332DA5">
        <w:rPr>
          <w:lang w:val="en-US" w:eastAsia="ko-KR"/>
        </w:rPr>
        <w:t xml:space="preserve">radio resources </w:t>
      </w:r>
      <w:r w:rsidR="00A65A6F">
        <w:rPr>
          <w:lang w:val="en-US" w:eastAsia="ko-KR"/>
        </w:rPr>
        <w:t xml:space="preserve">change </w:t>
      </w:r>
      <w:r w:rsidRPr="00332DA5">
        <w:rPr>
          <w:lang w:val="en-US" w:eastAsia="ko-KR"/>
        </w:rPr>
        <w:t>(e.g., frequencies, RATs).</w:t>
      </w:r>
    </w:p>
    <w:p w14:paraId="375303C2" w14:textId="44D7EC11" w:rsidR="00367F9D" w:rsidRPr="00332DA5" w:rsidRDefault="00367F9D" w:rsidP="009427FD">
      <w:r w:rsidRPr="00332DA5">
        <w:rPr>
          <w:rFonts w:eastAsia="맑은 고딕" w:hint="eastAsia"/>
          <w:lang w:eastAsia="ko-KR"/>
        </w:rPr>
        <w:t>[CPR-</w:t>
      </w:r>
      <w:r w:rsidR="000B0F9F" w:rsidRPr="00332DA5">
        <w:rPr>
          <w:rFonts w:eastAsia="맑은 고딕" w:hint="eastAsia"/>
          <w:lang w:eastAsia="ko-KR"/>
        </w:rPr>
        <w:t>00</w:t>
      </w:r>
      <w:r w:rsidR="000B0F9F" w:rsidRPr="00332DA5">
        <w:rPr>
          <w:rFonts w:eastAsia="맑은 고딕"/>
          <w:lang w:eastAsia="ko-KR"/>
        </w:rPr>
        <w:t>4</w:t>
      </w:r>
      <w:r w:rsidRPr="00332DA5">
        <w:rPr>
          <w:rFonts w:eastAsia="맑은 고딕" w:hint="eastAsia"/>
          <w:lang w:eastAsia="ko-KR"/>
        </w:rPr>
        <w:t>]</w:t>
      </w:r>
      <w:r w:rsidR="009427FD" w:rsidRPr="00332DA5">
        <w:rPr>
          <w:rFonts w:eastAsia="맑은 고딕"/>
          <w:lang w:eastAsia="ko-KR"/>
        </w:rPr>
        <w:t xml:space="preserve"> </w:t>
      </w:r>
      <w:r w:rsidR="000B0F9F" w:rsidRPr="00332DA5">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r w:rsidRPr="00332DA5">
        <w:t>.</w:t>
      </w:r>
    </w:p>
    <w:p w14:paraId="71790114" w14:textId="400216B7" w:rsidR="00367F9D" w:rsidRPr="00332DA5" w:rsidRDefault="00367F9D" w:rsidP="00367F9D">
      <w:pPr>
        <w:rPr>
          <w:rFonts w:eastAsia="새굴림"/>
          <w:lang w:val="en-US" w:eastAsia="ko-KR"/>
        </w:rPr>
      </w:pPr>
      <w:r w:rsidRPr="00332DA5">
        <w:rPr>
          <w:rFonts w:eastAsia="맑은 고딕" w:hint="eastAsia"/>
          <w:lang w:eastAsia="ko-KR"/>
        </w:rPr>
        <w:t>[CPR-</w:t>
      </w:r>
      <w:r w:rsidR="000B0F9F" w:rsidRPr="00332DA5">
        <w:rPr>
          <w:rFonts w:eastAsia="맑은 고딕" w:hint="eastAsia"/>
          <w:lang w:eastAsia="ko-KR"/>
        </w:rPr>
        <w:t>0</w:t>
      </w:r>
      <w:r w:rsidR="000B0F9F" w:rsidRPr="00332DA5">
        <w:rPr>
          <w:rFonts w:eastAsia="맑은 고딕"/>
          <w:lang w:eastAsia="ko-KR"/>
        </w:rPr>
        <w:t>05</w:t>
      </w:r>
      <w:r w:rsidRPr="00332DA5">
        <w:rPr>
          <w:rFonts w:eastAsia="맑은 고딕" w:hint="eastAsia"/>
          <w:lang w:eastAsia="ko-KR"/>
        </w:rPr>
        <w:t>]</w:t>
      </w:r>
      <w:r w:rsidR="009427FD" w:rsidRPr="00332DA5">
        <w:rPr>
          <w:rFonts w:eastAsia="맑은 고딕"/>
          <w:lang w:eastAsia="ko-KR"/>
        </w:rPr>
        <w:t xml:space="preserve"> </w:t>
      </w:r>
      <w:r w:rsidR="000B0F9F" w:rsidRPr="00332DA5">
        <w:rPr>
          <w:rFonts w:eastAsia="맑은 고딕"/>
          <w:lang w:eastAsia="ko-KR"/>
        </w:rPr>
        <w:t xml:space="preserve">In case a third party has requested provision of a network slice using specific radio resources for the network slice, the </w:t>
      </w:r>
      <w:r w:rsidRPr="00332DA5">
        <w:rPr>
          <w:rFonts w:eastAsia="새굴림"/>
          <w:lang w:val="en-US" w:eastAsia="ko-KR"/>
        </w:rPr>
        <w:t>5G system shall be able to generate charging information regarding the used radio resources e.g. used frequency bands.</w:t>
      </w:r>
    </w:p>
    <w:p w14:paraId="4033CAC4" w14:textId="77777777" w:rsidR="00367F9D" w:rsidRPr="00332DA5" w:rsidRDefault="00367F9D" w:rsidP="00367F9D">
      <w:pPr>
        <w:spacing w:after="0"/>
        <w:rPr>
          <w:rFonts w:eastAsia="MS Mincho"/>
          <w:sz w:val="24"/>
          <w:szCs w:val="24"/>
          <w:lang w:eastAsia="ja-JP"/>
        </w:rPr>
      </w:pPr>
    </w:p>
    <w:p w14:paraId="1EE1E021" w14:textId="77777777" w:rsidR="00403637" w:rsidRPr="00332DA5" w:rsidRDefault="00403637" w:rsidP="00403637">
      <w:pPr>
        <w:rPr>
          <w:rFonts w:eastAsia="MS Mincho"/>
          <w:sz w:val="32"/>
          <w:szCs w:val="24"/>
          <w:lang w:eastAsia="ja-JP"/>
        </w:rPr>
      </w:pPr>
      <w:r w:rsidRPr="00332DA5">
        <w:rPr>
          <w:rFonts w:eastAsia="MS Mincho"/>
          <w:sz w:val="32"/>
          <w:szCs w:val="24"/>
          <w:lang w:eastAsia="ja-JP"/>
        </w:rPr>
        <w:t>--------------------------------------------------------------------------------------------------</w:t>
      </w:r>
    </w:p>
    <w:p w14:paraId="5A601606" w14:textId="77777777" w:rsidR="00403637" w:rsidRPr="00332DA5" w:rsidRDefault="00403637" w:rsidP="00403637">
      <w:pPr>
        <w:rPr>
          <w:rFonts w:eastAsia="MS Mincho"/>
          <w:sz w:val="32"/>
          <w:szCs w:val="24"/>
          <w:lang w:eastAsia="ja-JP"/>
        </w:rPr>
      </w:pPr>
      <w:r w:rsidRPr="00332DA5">
        <w:rPr>
          <w:rFonts w:eastAsia="MS Mincho"/>
          <w:sz w:val="32"/>
          <w:szCs w:val="24"/>
          <w:lang w:eastAsia="ja-JP"/>
        </w:rPr>
        <w:t>------------------------------- END of text proposal ------------------------------------</w:t>
      </w:r>
    </w:p>
    <w:p w14:paraId="3339BB53" w14:textId="77777777" w:rsidR="00403637" w:rsidRPr="00332DA5" w:rsidRDefault="00403637" w:rsidP="00403637">
      <w:pPr>
        <w:rPr>
          <w:rFonts w:eastAsia="MS Mincho"/>
          <w:sz w:val="32"/>
          <w:szCs w:val="24"/>
          <w:lang w:eastAsia="ja-JP"/>
        </w:rPr>
      </w:pPr>
      <w:r w:rsidRPr="00332DA5">
        <w:rPr>
          <w:rFonts w:eastAsia="MS Mincho"/>
          <w:sz w:val="32"/>
          <w:szCs w:val="24"/>
          <w:lang w:eastAsia="ja-JP"/>
        </w:rPr>
        <w:t>--------------------------------------------------------------------------------------------------</w:t>
      </w:r>
    </w:p>
    <w:bookmarkEnd w:id="0"/>
    <w:p w14:paraId="16E96044" w14:textId="77777777" w:rsidR="0060769A" w:rsidRPr="00332DA5" w:rsidRDefault="0060769A" w:rsidP="00363AC6">
      <w:pPr>
        <w:spacing w:after="0"/>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E78EA1" w16cid:durableId="23DCE537"/>
  <w16cid:commentId w16cid:paraId="13887803" w16cid:durableId="23DCE538"/>
  <w16cid:commentId w16cid:paraId="797AD25F" w16cid:durableId="23DCE5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CB4E9C" w14:textId="77777777" w:rsidR="00EC0D9E" w:rsidRDefault="00EC0D9E">
      <w:r>
        <w:separator/>
      </w:r>
    </w:p>
  </w:endnote>
  <w:endnote w:type="continuationSeparator" w:id="0">
    <w:p w14:paraId="396B6617" w14:textId="77777777" w:rsidR="00EC0D9E" w:rsidRDefault="00EC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새굴림">
    <w:altName w:val="Batang"/>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7F7F1" w14:textId="77777777" w:rsidR="00EC0D9E" w:rsidRDefault="00EC0D9E">
      <w:r>
        <w:separator/>
      </w:r>
    </w:p>
  </w:footnote>
  <w:footnote w:type="continuationSeparator" w:id="0">
    <w:p w14:paraId="4089E7E8" w14:textId="77777777" w:rsidR="00EC0D9E" w:rsidRDefault="00EC0D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5621"/>
    <w:rsid w:val="000457C0"/>
    <w:rsid w:val="0004740D"/>
    <w:rsid w:val="0004765E"/>
    <w:rsid w:val="0005188C"/>
    <w:rsid w:val="00055160"/>
    <w:rsid w:val="0005651D"/>
    <w:rsid w:val="00056894"/>
    <w:rsid w:val="00056E8B"/>
    <w:rsid w:val="00057341"/>
    <w:rsid w:val="000577B3"/>
    <w:rsid w:val="00061056"/>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C23"/>
    <w:rsid w:val="000866C7"/>
    <w:rsid w:val="00086F84"/>
    <w:rsid w:val="000870FB"/>
    <w:rsid w:val="00087156"/>
    <w:rsid w:val="000872EC"/>
    <w:rsid w:val="00087924"/>
    <w:rsid w:val="00087F79"/>
    <w:rsid w:val="00090874"/>
    <w:rsid w:val="0009324C"/>
    <w:rsid w:val="00093E7E"/>
    <w:rsid w:val="00095608"/>
    <w:rsid w:val="000A1146"/>
    <w:rsid w:val="000A1C2C"/>
    <w:rsid w:val="000A30F0"/>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33B7"/>
    <w:rsid w:val="001B3CA0"/>
    <w:rsid w:val="001B7164"/>
    <w:rsid w:val="001B7506"/>
    <w:rsid w:val="001B7D42"/>
    <w:rsid w:val="001C2A7F"/>
    <w:rsid w:val="001C5E34"/>
    <w:rsid w:val="001C64B3"/>
    <w:rsid w:val="001C6F77"/>
    <w:rsid w:val="001D1453"/>
    <w:rsid w:val="001D3C36"/>
    <w:rsid w:val="001D3C89"/>
    <w:rsid w:val="001D4A9A"/>
    <w:rsid w:val="001D55F3"/>
    <w:rsid w:val="001E0FC4"/>
    <w:rsid w:val="001E1B6F"/>
    <w:rsid w:val="001E1ECB"/>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1820"/>
    <w:rsid w:val="002C26A0"/>
    <w:rsid w:val="002C2C9D"/>
    <w:rsid w:val="002C5A83"/>
    <w:rsid w:val="002C5D5B"/>
    <w:rsid w:val="002D030D"/>
    <w:rsid w:val="002D05DA"/>
    <w:rsid w:val="002D1690"/>
    <w:rsid w:val="002D1F74"/>
    <w:rsid w:val="002D27BA"/>
    <w:rsid w:val="002D2AD5"/>
    <w:rsid w:val="002D52E0"/>
    <w:rsid w:val="002E012F"/>
    <w:rsid w:val="002E1E4F"/>
    <w:rsid w:val="002E2B34"/>
    <w:rsid w:val="002E3202"/>
    <w:rsid w:val="002E33C3"/>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382D"/>
    <w:rsid w:val="003D3AA0"/>
    <w:rsid w:val="003D44C3"/>
    <w:rsid w:val="003D4A66"/>
    <w:rsid w:val="003D4FF2"/>
    <w:rsid w:val="003D6B74"/>
    <w:rsid w:val="003D75EF"/>
    <w:rsid w:val="003E0F4E"/>
    <w:rsid w:val="003E676E"/>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F6"/>
    <w:rsid w:val="0056284B"/>
    <w:rsid w:val="00562FAE"/>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60EE2"/>
    <w:rsid w:val="00661AC1"/>
    <w:rsid w:val="00662DF1"/>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7006AF"/>
    <w:rsid w:val="00702A16"/>
    <w:rsid w:val="00702BB1"/>
    <w:rsid w:val="00705E26"/>
    <w:rsid w:val="0070646B"/>
    <w:rsid w:val="00706BF2"/>
    <w:rsid w:val="00706CB5"/>
    <w:rsid w:val="00706EC9"/>
    <w:rsid w:val="007106B8"/>
    <w:rsid w:val="00710CB6"/>
    <w:rsid w:val="00713C85"/>
    <w:rsid w:val="00714522"/>
    <w:rsid w:val="007152F4"/>
    <w:rsid w:val="00717ECF"/>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5754"/>
    <w:rsid w:val="0077776A"/>
    <w:rsid w:val="00780037"/>
    <w:rsid w:val="0078086C"/>
    <w:rsid w:val="007815D5"/>
    <w:rsid w:val="00782003"/>
    <w:rsid w:val="00782FA5"/>
    <w:rsid w:val="007842B4"/>
    <w:rsid w:val="007857A0"/>
    <w:rsid w:val="00785E7C"/>
    <w:rsid w:val="007866BC"/>
    <w:rsid w:val="0078723D"/>
    <w:rsid w:val="007878A1"/>
    <w:rsid w:val="007907D5"/>
    <w:rsid w:val="00791776"/>
    <w:rsid w:val="00791A65"/>
    <w:rsid w:val="0079298F"/>
    <w:rsid w:val="007949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7E46"/>
    <w:rsid w:val="007C12BA"/>
    <w:rsid w:val="007C15DA"/>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4133"/>
    <w:rsid w:val="008252AA"/>
    <w:rsid w:val="00826C81"/>
    <w:rsid w:val="00830864"/>
    <w:rsid w:val="00832241"/>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DED"/>
    <w:rsid w:val="00945563"/>
    <w:rsid w:val="00945D17"/>
    <w:rsid w:val="00945F83"/>
    <w:rsid w:val="00950D03"/>
    <w:rsid w:val="00951601"/>
    <w:rsid w:val="009526AC"/>
    <w:rsid w:val="009528F4"/>
    <w:rsid w:val="0095305B"/>
    <w:rsid w:val="00954611"/>
    <w:rsid w:val="00957FE0"/>
    <w:rsid w:val="00963A9D"/>
    <w:rsid w:val="0096735A"/>
    <w:rsid w:val="00967688"/>
    <w:rsid w:val="00967C87"/>
    <w:rsid w:val="00970399"/>
    <w:rsid w:val="00971D78"/>
    <w:rsid w:val="00971DC3"/>
    <w:rsid w:val="00973E77"/>
    <w:rsid w:val="009759BB"/>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879"/>
    <w:rsid w:val="00A06A85"/>
    <w:rsid w:val="00A06F93"/>
    <w:rsid w:val="00A07789"/>
    <w:rsid w:val="00A079B8"/>
    <w:rsid w:val="00A1100A"/>
    <w:rsid w:val="00A156A6"/>
    <w:rsid w:val="00A177EA"/>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5A6F"/>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579A"/>
    <w:rsid w:val="00A9688B"/>
    <w:rsid w:val="00A97C9B"/>
    <w:rsid w:val="00AA1A42"/>
    <w:rsid w:val="00AA35D3"/>
    <w:rsid w:val="00AA46BC"/>
    <w:rsid w:val="00AA49FB"/>
    <w:rsid w:val="00AA64D7"/>
    <w:rsid w:val="00AA68EA"/>
    <w:rsid w:val="00AA6DB9"/>
    <w:rsid w:val="00AB11C9"/>
    <w:rsid w:val="00AB1B45"/>
    <w:rsid w:val="00AB37DC"/>
    <w:rsid w:val="00AB3EB3"/>
    <w:rsid w:val="00AB4220"/>
    <w:rsid w:val="00AB4D17"/>
    <w:rsid w:val="00AB5936"/>
    <w:rsid w:val="00AB6932"/>
    <w:rsid w:val="00AB7403"/>
    <w:rsid w:val="00AB7B43"/>
    <w:rsid w:val="00AB7E4C"/>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C07"/>
    <w:rsid w:val="00B646B3"/>
    <w:rsid w:val="00B6496C"/>
    <w:rsid w:val="00B66637"/>
    <w:rsid w:val="00B66E24"/>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D08"/>
    <w:rsid w:val="00BE3011"/>
    <w:rsid w:val="00BE365B"/>
    <w:rsid w:val="00BE5747"/>
    <w:rsid w:val="00BE6043"/>
    <w:rsid w:val="00BE6BFB"/>
    <w:rsid w:val="00BE78EE"/>
    <w:rsid w:val="00BE7DF5"/>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2025"/>
    <w:rsid w:val="00DF255D"/>
    <w:rsid w:val="00DF3224"/>
    <w:rsid w:val="00DF4510"/>
    <w:rsid w:val="00DF5F13"/>
    <w:rsid w:val="00DF5F57"/>
    <w:rsid w:val="00DF7289"/>
    <w:rsid w:val="00E00B02"/>
    <w:rsid w:val="00E040A3"/>
    <w:rsid w:val="00E04596"/>
    <w:rsid w:val="00E0605F"/>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B82"/>
    <w:rsid w:val="00E20C49"/>
    <w:rsid w:val="00E2194B"/>
    <w:rsid w:val="00E2413F"/>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2B9C"/>
    <w:rsid w:val="00E62C1B"/>
    <w:rsid w:val="00E62D78"/>
    <w:rsid w:val="00E63E6F"/>
    <w:rsid w:val="00E66403"/>
    <w:rsid w:val="00E67E70"/>
    <w:rsid w:val="00E7154B"/>
    <w:rsid w:val="00E73281"/>
    <w:rsid w:val="00E769A9"/>
    <w:rsid w:val="00E803A7"/>
    <w:rsid w:val="00E805B4"/>
    <w:rsid w:val="00E8321C"/>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4368"/>
    <w:rsid w:val="00EC47BE"/>
    <w:rsid w:val="00EC4A37"/>
    <w:rsid w:val="00EC52F4"/>
    <w:rsid w:val="00EC6086"/>
    <w:rsid w:val="00EC6F83"/>
    <w:rsid w:val="00EC7CE5"/>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4E50"/>
    <w:rsid w:val="00F45649"/>
    <w:rsid w:val="00F51F0A"/>
    <w:rsid w:val="00F53115"/>
    <w:rsid w:val="00F539E1"/>
    <w:rsid w:val="00F53EC1"/>
    <w:rsid w:val="00F5427E"/>
    <w:rsid w:val="00F5551B"/>
    <w:rsid w:val="00F566F0"/>
    <w:rsid w:val="00F5685C"/>
    <w:rsid w:val="00F5793E"/>
    <w:rsid w:val="00F614E3"/>
    <w:rsid w:val="00F62047"/>
    <w:rsid w:val="00F6208E"/>
    <w:rsid w:val="00F65CCF"/>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2281</Words>
  <Characters>13007</Characters>
  <Application>Microsoft Office Word</Application>
  <DocSecurity>0</DocSecurity>
  <Lines>108</Lines>
  <Paragraphs>30</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15258</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S1-210</cp:lastModifiedBy>
  <cp:revision>7</cp:revision>
  <cp:lastPrinted>2016-10-15T11:08:00Z</cp:lastPrinted>
  <dcterms:created xsi:type="dcterms:W3CDTF">2021-03-04T06:10:00Z</dcterms:created>
  <dcterms:modified xsi:type="dcterms:W3CDTF">2021-03-04T23:33:00Z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