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59463" w14:textId="77777777" w:rsidR="00A97193" w:rsidRDefault="00A97193" w:rsidP="00A97193">
      <w:pPr>
        <w:pStyle w:val="Heading2"/>
      </w:pPr>
      <w:r>
        <w:t>Annex A: List of contribution documents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271"/>
        <w:gridCol w:w="3529"/>
        <w:gridCol w:w="1480"/>
        <w:gridCol w:w="1660"/>
        <w:gridCol w:w="2120"/>
      </w:tblGrid>
      <w:tr w:rsidR="00515BA6" w:rsidRPr="00126CBA" w14:paraId="68563346" w14:textId="77777777" w:rsidTr="006A731E">
        <w:trPr>
          <w:trHeight w:val="240"/>
        </w:trPr>
        <w:tc>
          <w:tcPr>
            <w:tcW w:w="12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622CD5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126CB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5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502CEA4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624BE4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AA44F6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21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C8729A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126CB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126CB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Status</w:t>
            </w:r>
          </w:p>
        </w:tc>
      </w:tr>
      <w:tr w:rsidR="00515BA6" w:rsidRPr="00126CBA" w14:paraId="1AF69439" w14:textId="77777777" w:rsidTr="006A731E">
        <w:trPr>
          <w:trHeight w:val="240"/>
        </w:trPr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FA006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S1-201000</w:t>
              </w:r>
            </w:hyperlink>
          </w:p>
        </w:tc>
        <w:tc>
          <w:tcPr>
            <w:tcW w:w="35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EF93C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1st Draft Agenda for SA1#89-e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04A03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chair</w:t>
            </w:r>
          </w:p>
        </w:tc>
        <w:tc>
          <w:tcPr>
            <w:tcW w:w="16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82576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agenda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360284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EECE446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A1136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72B90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2nd Draft Agenda for SA1#89-e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3019A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chair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54189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agenda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27414B2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70A972F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FE016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87F00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3rd Draft Agenda for SA1#89-e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103E2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chair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2DDA9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agenda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6D281DC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2348D5E1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56BBB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S1-201003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6C4CE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Reserved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CFD3B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Reserved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FA3FD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agenda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296F061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48808467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41DD7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D94DE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Rules for SA1#89 e-meeting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8EA1E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chair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E63F4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agenda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A17A77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FF6F52A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644D2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F0433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50108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C1-199047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9668F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24519A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C3C1BF6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2814A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AC9CE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CMAS/ETWS and emergency services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0B8AF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R2-1916345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DF913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9D35A4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22B27052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0953A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DA283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45D95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R2-1916547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B0A9B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36B9EA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694A612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8BB2B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54B1E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5G-SRVCC from NG-RAN to UTRAN for emergency calls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3AFD4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S2-1910682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139CB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2570892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0006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0006"/>
                <w:sz w:val="16"/>
                <w:szCs w:val="16"/>
                <w:u w:val="single"/>
              </w:rPr>
              <w:t>withdrawn</w:t>
            </w:r>
          </w:p>
        </w:tc>
      </w:tr>
      <w:tr w:rsidR="00515BA6" w:rsidRPr="00126CBA" w14:paraId="7D2BFA35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7CFF2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55AF6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on SUCI computation from an NSI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35A36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S2-1912417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CB9D9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769494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4319E05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2ABAE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517FF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Data Off applicability to non-3GPP PDU Session and MA PDU Session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A81D1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S2-2001137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7027A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3AE5C5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ED6151A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C0DFF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5D0FE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reply on NPN network sharing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38C0F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S2-2001398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50146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82BAE9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178AA4FE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F44CA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2D841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on CMAS/ETWS and emergency services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30ABD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S2-2001400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3D0FF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C9ABE7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3F49C59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E8671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S1-201013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C877E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GSMA NG.116 Attribute Area of service and impact on PLMN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CFE3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S2-2001726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A12BE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C1EA91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39A65C6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2D90A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1391B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5GC assisted cell selection for accessing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C8F52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S2-2001728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72192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43B152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2329F10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344F0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C7ED4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E65F5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S2-2001729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E4360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0FA08A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645580B8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0FE8D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64576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on SUCI computation from an NSI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79AEF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S3-194548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3AC59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4BB666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240B12E3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380F3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ACEBA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NPN network sharing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D844D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S5-197805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D7007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23AC7A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43E50B3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E05C8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4B155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analysis of GSMA GST attributes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7D8F9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S5-197853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FA01B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D20F1B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7D106EB2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EAFBE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CE304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1F9E9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S6-192394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14C00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118BCD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9B04F46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739B8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223D1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8DA9D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S6-200269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B96FD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2203DFE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7DB93B9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DDDB1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29DC3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on technical reports on use cases and requirements as well as architecture for vehicular multimedia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F1F6E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ITU T FGVM-LS014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9AF73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A0A71B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56F43779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2F0B9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DD22B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to extend the scope of eV2X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8A4F9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SP-191379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1BACF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8C7758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515BA6" w:rsidRPr="00126CBA" w14:paraId="1311D8E8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00F3B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S1-201023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92E71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Terms of Reference (</w:t>
            </w: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ToR</w:t>
            </w:r>
            <w:proofErr w:type="spellEnd"/>
            <w:r w:rsidRPr="00126CBA">
              <w:rPr>
                <w:rFonts w:ascii="Arial" w:hAnsi="Arial" w:cs="Arial"/>
                <w:sz w:val="16"/>
                <w:szCs w:val="16"/>
              </w:rPr>
              <w:t>) for 3GPP TSG SA WG1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B7F99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Samsung Electronics GmbH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EF752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ToR</w:t>
            </w:r>
            <w:proofErr w:type="spellEnd"/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46DCB0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22BA694E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BAF33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10F13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[DRAFT] LS on 5GC assisted cell selection for accessing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020D2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Samsung Electronics GmbH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BFE3B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78FCD0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2202DCFC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66994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13C8C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CR22.261v17.1.0 Operators dedicate resources for network slices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0A882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Samsung Electronics GmbH, AT&amp;T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15544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D4EC5B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7336551A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E4868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0A318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Use of Radio Spectrum for Specific Services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1BCAC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Samsung Electronics GmbH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E5AE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A32355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F7545AE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6BAD5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E50BC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 on Network slicing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01240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D0523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5EE3BB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5B04CAE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FEDD2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77232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 xml:space="preserve">Draft reply LS Reply LS on 5GC assisted cell selection for accessing network slice (S2-2001728), on GSMA NG.116 Attribute Area of service and impact on </w:t>
            </w:r>
            <w:proofErr w:type="gramStart"/>
            <w:r w:rsidRPr="00126CBA">
              <w:rPr>
                <w:rFonts w:ascii="Arial" w:hAnsi="Arial" w:cs="Arial"/>
                <w:sz w:val="16"/>
                <w:szCs w:val="16"/>
              </w:rPr>
              <w:t>PLMN  election</w:t>
            </w:r>
            <w:proofErr w:type="gramEnd"/>
            <w:r w:rsidRPr="00126CBA">
              <w:rPr>
                <w:rFonts w:ascii="Arial" w:hAnsi="Arial" w:cs="Arial"/>
                <w:sz w:val="16"/>
                <w:szCs w:val="16"/>
              </w:rPr>
              <w:t xml:space="preserve"> (S2-2001726)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8D081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7BD0F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B0D5F1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51F4B8D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E8841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212CF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 xml:space="preserve">new SID on </w:t>
            </w: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Nework</w:t>
            </w:r>
            <w:proofErr w:type="spellEnd"/>
            <w:r w:rsidRPr="00126CBA">
              <w:rPr>
                <w:rFonts w:ascii="Arial" w:hAnsi="Arial" w:cs="Arial"/>
                <w:sz w:val="16"/>
                <w:szCs w:val="16"/>
              </w:rPr>
              <w:t xml:space="preserve"> Slice aware Network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C6F72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04F4A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SID new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0298D5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46F1FD1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A212A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B24D8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 xml:space="preserve">Draft Reply </w:t>
            </w: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LSon</w:t>
            </w:r>
            <w:proofErr w:type="spellEnd"/>
            <w:r w:rsidRPr="00126CBA">
              <w:rPr>
                <w:rFonts w:ascii="Arial" w:hAnsi="Arial" w:cs="Arial"/>
                <w:sz w:val="16"/>
                <w:szCs w:val="16"/>
              </w:rPr>
              <w:t xml:space="preserve">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5460F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18134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1A7A1A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CF5D5E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87C28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3DDCE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 on Data Off applicability to non-3GPP PDU Session and MA PDU Session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5158E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CD33F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550847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0D26E1A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1C5D4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34575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 to 22.011 On the traffic handling over non-3GPP access for PS DATA Off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08AFC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4C3E1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FF68ED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4F66DA9E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D6A48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S1-201033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71A02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Data Off applicability to non-3GPP PDU Session and MA PDU Session (S1-201010)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1A20A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64A09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E723BA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3D9A7AFE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DDC9A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8DAE8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reply to S6-192394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6C9CD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China Mobile (Hangzhou) Inf.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C91E3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1B98525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789046D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6D280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A598D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to SA-6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E64DF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126CBA">
              <w:rPr>
                <w:rFonts w:ascii="Arial" w:hAnsi="Arial" w:cs="Arial"/>
                <w:sz w:val="16"/>
                <w:szCs w:val="16"/>
              </w:rPr>
              <w:t>,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4919E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073765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4D5A21F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F99DE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2ADEE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Add “NG-RAN” to the Location Service stage 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B67B7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AC6B8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7A5592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30878F0C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D67AD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33701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5FB7A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14B22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C04002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1A5125E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878AE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E803E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EA7BC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9C3B0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E90F69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582633B3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26B13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6905E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Clarification of SNPN CMAS/ETWS related to PLMN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13A1D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33AC4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666552C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12343858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9A40D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B5E6F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Clarification of SNPN CMAS/ETWS related to PLMN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69BB4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41E20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6A8883C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1809DA6C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6253A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2FCC5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 xml:space="preserve">Reply LS on Questions on </w:t>
            </w: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onboading</w:t>
            </w:r>
            <w:proofErr w:type="spellEnd"/>
            <w:r w:rsidRPr="00126CBA">
              <w:rPr>
                <w:rFonts w:ascii="Arial" w:hAnsi="Arial"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BDFE2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126CBA">
              <w:rPr>
                <w:rFonts w:ascii="Arial" w:hAnsi="Arial" w:cs="Arial"/>
                <w:sz w:val="16"/>
                <w:szCs w:val="16"/>
              </w:rPr>
              <w:t xml:space="preserve"> Technologies Co. Ltd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CB864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0EABAB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56DAC73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0D0FD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25843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4D4AE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VODAFONE Group Plc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3E75F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E40C26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6AF6C675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7D8DD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S1-201043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B8728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[DRAFT] Reply LS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0ED96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VODAFONE Group Plc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B6D98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EC4B23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27EB1C52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28551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S1-201044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5429A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CE68D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Samsung Electronics GmbH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981DE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30BEEF3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62B8A03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AA306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0EFB1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 on SA1 Rel-16 alignment on NPN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C372E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VODAFONE Group Plc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1AF8B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4C4F35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22F1C03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E7DDC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S1-201046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34468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[DRAFT] Response 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819E9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Samsung Electronics GmbH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AD53D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6075D17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0EA89053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66B1E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C2C04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 on GSMA NG.116 Attribute Area of service and its potential impact on PLMN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5859A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75774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C6CA2A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756F3E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B587B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24168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GSMA NG.116 Attribute Area of service and impact on PLMN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800E2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AAFBD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28BC6D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D6E1CB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D7373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6DF41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5GC assisted cell selection for accessing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3A48F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0EC69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6DE536A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7F5FF3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50DBD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0DCF5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D93F4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EA4B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BE1293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237AB423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4BABE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0DAF9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16914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CFD43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10E0FA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2FD94769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5D66F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444A8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EB0DD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7F5FF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291D65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76D128A6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9565A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S1-201053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68C43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CMAS/ETWS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3BDC4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7D698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4E4637A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4F5A3E9F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11709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19870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5D210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C815E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0FE1AE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36491B69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21308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4F91E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Views on Ethernet padding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9DCD4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D8B54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BAFE74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4606A488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AD6BF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133D3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Data Off applicability to non-3GPP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1F5A9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E2378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479217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2452762F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E2D35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D38E7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GSMA Area of service and PLMN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0C885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D6BAF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2DD01F6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7318BCE7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8CBDE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5DC55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on CMAS/ETWS and emergency services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68A1E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18DC9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response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5D3380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0AA13770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13E6C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881EE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 on network/cell selection for specific network slice(s)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1664E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28C10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discussion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2816F8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60D5F929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D8748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FBBC7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PLMN and cell selection for network slice access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79A4A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AF685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60420C1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2612AC52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C485F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53458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on network slice aware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9FBAE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D27F8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response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673DDD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0743B19F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697B2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A5D42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on 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C84E8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Orange Spain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798EF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B6FB36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7769A05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01E3D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S1-201063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DDEE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5GC assisted cell selection for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E430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4E32F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A061C4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1EF1B30D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FF725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D1E96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NPN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F46CB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FC516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5CC700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50B00331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6EC7A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EE018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Clarification on NPN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BE345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EA0D2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708339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657CD5B7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7758C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94917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 22.261v16.10.0 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9C982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85226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528578E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  <w:tr w:rsidR="00515BA6" w:rsidRPr="00126CBA" w14:paraId="4DC4938A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1FC17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4DF95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 22.261v17.1.0 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62D21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22F26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15BB4EA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  <w:tr w:rsidR="00515BA6" w:rsidRPr="00126CBA" w14:paraId="349C6AFF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5CE43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AAAAC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65731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FE514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28071D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017CF48C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C1985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FD59E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6EE42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2D7E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409078F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3547C578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BE526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6C5EC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CR22.011v17.0.</w:t>
            </w:r>
            <w:proofErr w:type="gramStart"/>
            <w:r w:rsidRPr="00126CBA">
              <w:rPr>
                <w:rFonts w:ascii="Arial" w:hAnsi="Arial" w:cs="Arial"/>
                <w:sz w:val="16"/>
                <w:szCs w:val="16"/>
              </w:rPr>
              <w:t>0  CR</w:t>
            </w:r>
            <w:proofErr w:type="gramEnd"/>
            <w:r w:rsidRPr="00126CBA">
              <w:rPr>
                <w:rFonts w:ascii="Arial" w:hAnsi="Arial" w:cs="Arial"/>
                <w:sz w:val="16"/>
                <w:szCs w:val="16"/>
              </w:rPr>
              <w:t xml:space="preserve"> to 22.011 On the traffic handling over non-3GPP access for PS DATA Off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7D25C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1F93A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7B70E68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  <w:tr w:rsidR="00515BA6" w:rsidRPr="00126CBA" w14:paraId="632687E5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6F67E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S1-201071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F2FF6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 xml:space="preserve">Draft Reply LS on Data Off applicability to non-3GPP PDU Session and MA PDU </w:t>
            </w:r>
            <w:r w:rsidRPr="00126CBA">
              <w:rPr>
                <w:rFonts w:ascii="Arial" w:hAnsi="Arial" w:cs="Arial"/>
                <w:sz w:val="16"/>
                <w:szCs w:val="16"/>
              </w:rPr>
              <w:lastRenderedPageBreak/>
              <w:t>Session (S1-201010)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3D32D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lastRenderedPageBreak/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D437D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C6E6BB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55C99AC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383C5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6F17B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reply to S6-192394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ED9FF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1EDAC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5BC59B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4745054C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43255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S1-201073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FCA07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A607D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86DB6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269BEFA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4A9008D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E9209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93C42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to SA-6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D8E5B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F12CE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454F6E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4307EB83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AF86D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D5513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 22.071v15.0.0 Add “NG-RAN” to the Location Service stage 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9A1DD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76F5F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51C6647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  <w:tr w:rsidR="00515BA6" w:rsidRPr="00126CBA" w14:paraId="2B2074CD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E2DDB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60F9F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on CMAS/ETWS and emergency services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61766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0938A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8CFE8B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3379695D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2DA3A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EC2CF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CMAS/ETWS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84C2E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3648A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08EDB2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515BA6" w:rsidRPr="00126CBA" w14:paraId="7ABD07D1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CBEFA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B67FF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draft Reply LS on 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58D2F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A2479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17A0467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515BA6" w:rsidRPr="00126CBA" w14:paraId="45BEFA49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E1D80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S1-201079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29958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5A481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8C715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05E538C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6901F70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94A8D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S1-201080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1F517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8650D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D87B4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7AFD786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197FAA1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6E336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S1-201081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B63C2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2D655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9508DB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03817C0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2DF2FEC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AC881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S1-201082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ED0D5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2533D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42C7A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25F11D0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4A2E60BE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2476A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S1-201083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E8A92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AE17C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D2381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33BF3A5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1D55CDC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422EE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S1-201084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0DC0D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to CT1 (cc RAN2, SA2)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AAB94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92270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79F0937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515BA6" w:rsidRPr="00126CBA" w14:paraId="6CB0A12B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C39F2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BDC24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to RAN2 on 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D23A3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101A7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50D3E97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515BA6" w:rsidRPr="00126CBA" w14:paraId="53BD144F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23E32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CD7A9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to SA2 on Data Off applicability to non-3GPP PDU Session and MA PDU Session (S1-201010)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E4307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2447F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36EA409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515BA6" w:rsidRPr="00126CBA" w14:paraId="0C5D9C5D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C0F5A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9D41D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to SA2 (CC SA, CT1, SA3, CT6) on 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F4A39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34855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50EC17E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515BA6" w:rsidRPr="00126CBA" w14:paraId="29779D42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444C09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25F49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reply to SA6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247641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D9871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551F366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515BA6" w:rsidRPr="00126CBA" w14:paraId="6C1B1558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D8C683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126CBA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44921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Reply LS to SA6 (cc SA2, RAN1, RAN2)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A64C9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6CBA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D3E49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51F62CA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126CBA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515BA6" w:rsidRPr="00126CBA" w14:paraId="17CC1666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0ED0A5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S1-201090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67378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CB5F2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0F800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15AFE40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5A9E796F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83F47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S1-201091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462F8D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9B288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6DFFD4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5CFC6AE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7C19F341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A57CC8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S1-201092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B0B5E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3E85E7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A3D0DA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318FFE42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515BA6" w:rsidRPr="00126CBA" w14:paraId="3AC32CE4" w14:textId="77777777" w:rsidTr="006A731E">
        <w:trPr>
          <w:trHeight w:val="240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95F72F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000000"/>
                <w:sz w:val="16"/>
                <w:szCs w:val="16"/>
              </w:rPr>
              <w:t>S1-201093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86F36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0F39BE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Not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2700AC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26CB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08518760" w14:textId="77777777" w:rsidR="00515BA6" w:rsidRPr="00126CBA" w:rsidRDefault="00515BA6" w:rsidP="00357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126CBA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</w:tbl>
    <w:p w14:paraId="4C15A57E" w14:textId="77777777" w:rsidR="00A97193" w:rsidRDefault="00A97193" w:rsidP="00A97193">
      <w:pPr>
        <w:pStyle w:val="Heading2"/>
      </w:pPr>
      <w:r>
        <w:br w:type="page"/>
      </w:r>
      <w:r>
        <w:lastRenderedPageBreak/>
        <w:t>Annex B: List of change requests</w:t>
      </w:r>
    </w:p>
    <w:p w14:paraId="4C15A57F" w14:textId="77777777" w:rsidR="00A97193" w:rsidRDefault="00A97193" w:rsidP="00A97193">
      <w:pPr>
        <w:pStyle w:val="TH"/>
      </w:pP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271"/>
        <w:gridCol w:w="3529"/>
        <w:gridCol w:w="1480"/>
        <w:gridCol w:w="1660"/>
        <w:gridCol w:w="2120"/>
      </w:tblGrid>
      <w:tr w:rsidR="00FB0E76" w:rsidRPr="00FB0E76" w14:paraId="62B987A7" w14:textId="77777777" w:rsidTr="00FB0E76">
        <w:trPr>
          <w:trHeight w:val="495"/>
        </w:trPr>
        <w:tc>
          <w:tcPr>
            <w:tcW w:w="12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810EE9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FB0E7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5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C9E7D56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FB0E7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73B329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FB0E7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5510CFD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FB0E7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21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102C7D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FB0E7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FB0E7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Status</w:t>
            </w:r>
          </w:p>
        </w:tc>
      </w:tr>
      <w:tr w:rsidR="00FB0E76" w:rsidRPr="00FB0E76" w14:paraId="4DF147CF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95F7E0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530206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CR22.261v17.1.0 Operators dedicate resources for network slices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817C1E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Samsung Electronics GmbH, AT&amp;T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8376DF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174190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FB0E76" w:rsidRPr="00FB0E76" w14:paraId="2D32D283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5CAC5D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S1-201032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4D2F4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 to 22.011 On the traffic handling over non-3GPP access for PS DATA Off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1C4357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501414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41F3B4D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FB0E76" w:rsidRPr="00FB0E76" w14:paraId="3ACF9DF1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C2C7C1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75FA9F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Add “NG-RAN” to the Location Service stage 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1C98D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20BD0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000D3F2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FB0E76" w:rsidRPr="00FB0E76" w14:paraId="75DD0AFA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EAF4C7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BD4FD5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AC7A8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E5EA02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04F1B75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FB0E76" w:rsidRPr="00FB0E76" w14:paraId="785D919A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FB10D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S1-201038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C28956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1B71A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E4AD9F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9E59A4E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FB0E76" w:rsidRPr="00FB0E76" w14:paraId="116F7F18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A7B71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S1-201039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2871E2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Clarification of SNPN CMAS/ETWS related to PLMN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A5B43B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002010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2DADD7B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FB0E76" w:rsidRPr="00FB0E76" w14:paraId="25EEC88A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6B732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2DFBF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Clarification of SNPN CMAS/ETWS related to PLMN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28B16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2AF231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B9A34F7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FB0E76" w:rsidRPr="00FB0E76" w14:paraId="7CCE5DDD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9023AF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B5CA57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PLMN and cell selection for network slice access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20364F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D05236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1EEAF78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FB0E76" w:rsidRPr="00FB0E76" w14:paraId="02B64C8D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F3EE3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072C85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Clarification on NPN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43B10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EC052F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A8F9E3C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FB0E76" w:rsidRPr="00FB0E76" w14:paraId="0D080A27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A36E27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S1-201066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C5991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 22.261v16.10.0 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8F3723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431880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030FB7B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  <w:tr w:rsidR="00FB0E76" w:rsidRPr="00FB0E76" w14:paraId="78E217FB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7A3AC3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S1-201067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2D04F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 22.261v17.1.0 Manual CAG selection clarification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24B39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0B0A84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5F9F2F2F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  <w:tr w:rsidR="00FB0E76" w:rsidRPr="00FB0E76" w14:paraId="086422BA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BEE655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S1-201070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96FEF3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CR22.011v17.0.</w:t>
            </w:r>
            <w:proofErr w:type="gramStart"/>
            <w:r w:rsidRPr="00FB0E76">
              <w:rPr>
                <w:rFonts w:ascii="Arial" w:hAnsi="Arial" w:cs="Arial"/>
                <w:sz w:val="16"/>
                <w:szCs w:val="16"/>
              </w:rPr>
              <w:t>0  CR</w:t>
            </w:r>
            <w:proofErr w:type="gramEnd"/>
            <w:r w:rsidRPr="00FB0E76">
              <w:rPr>
                <w:rFonts w:ascii="Arial" w:hAnsi="Arial" w:cs="Arial"/>
                <w:sz w:val="16"/>
                <w:szCs w:val="16"/>
              </w:rPr>
              <w:t xml:space="preserve"> to 22.011 On the traffic handling over non-3GPP access for PS DATA Off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BFB9B3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43C09A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35408CBE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  <w:tr w:rsidR="00FB0E76" w:rsidRPr="00FB0E76" w14:paraId="755E92CD" w14:textId="77777777" w:rsidTr="00FB0E76">
        <w:trPr>
          <w:trHeight w:val="49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94FAE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FB0E7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S1-201075</w:t>
              </w:r>
            </w:hyperlink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6A7F1B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 22.071v15.0.0 Add “NG-RAN” to the Location Service stage 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9B0D12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513259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B0E76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hideMark/>
          </w:tcPr>
          <w:p w14:paraId="5B054CC2" w14:textId="77777777" w:rsidR="00FB0E76" w:rsidRPr="00FB0E76" w:rsidRDefault="00FB0E76" w:rsidP="00FB0E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B0E7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agreed</w:t>
            </w:r>
          </w:p>
        </w:tc>
      </w:tr>
    </w:tbl>
    <w:p w14:paraId="4C15B4B6" w14:textId="77777777" w:rsidR="00A97193" w:rsidRDefault="00A97193" w:rsidP="00A97193"/>
    <w:p w14:paraId="4C15B4B7" w14:textId="7B5722F1" w:rsidR="00A97193" w:rsidRDefault="00A97193" w:rsidP="00A97193">
      <w:pPr>
        <w:pStyle w:val="Heading2"/>
      </w:pPr>
      <w:r>
        <w:br w:type="page"/>
      </w:r>
      <w:r>
        <w:lastRenderedPageBreak/>
        <w:t>Annex C: Lists of liaisons</w:t>
      </w:r>
    </w:p>
    <w:p w14:paraId="4C15B4B8" w14:textId="77777777" w:rsidR="00A97193" w:rsidRDefault="00A97193" w:rsidP="00A97193">
      <w:pPr>
        <w:pStyle w:val="Heading3"/>
      </w:pPr>
      <w:r>
        <w:t>C1: Incoming liaison statements</w:t>
      </w:r>
    </w:p>
    <w:p w14:paraId="4C15B570" w14:textId="77777777" w:rsidR="00A97193" w:rsidRDefault="00A97193" w:rsidP="00A97193"/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129"/>
        <w:gridCol w:w="3671"/>
        <w:gridCol w:w="1480"/>
        <w:gridCol w:w="1660"/>
        <w:gridCol w:w="2120"/>
      </w:tblGrid>
      <w:tr w:rsidR="00362B8C" w:rsidRPr="00362B8C" w14:paraId="348A2A39" w14:textId="77777777" w:rsidTr="00362B8C">
        <w:trPr>
          <w:trHeight w:val="495"/>
        </w:trPr>
        <w:tc>
          <w:tcPr>
            <w:tcW w:w="11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6A49E29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62B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67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4544065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62B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F3730B0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62B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353D384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62B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21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1E620E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62B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362B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Status</w:t>
            </w:r>
          </w:p>
        </w:tc>
      </w:tr>
      <w:tr w:rsidR="00362B8C" w:rsidRPr="00362B8C" w14:paraId="10D9AC40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829C6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S1-201005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B80BF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B0D58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C1-199047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FD90F7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7AF082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362B8C" w:rsidRPr="00362B8C" w14:paraId="68732407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B1CE1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S1-201006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3B5292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CMAS/ETWS and emergency services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DB7032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R2-1916345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6C211B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F3ED4B6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51A65B53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3A1F8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S1-201007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D91320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BFA796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R2-1916547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8D1416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C486DBB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362B8C" w:rsidRPr="00362B8C" w14:paraId="7B38B6E0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0A686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S1-201008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54FF4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5G-SRVCC from NG-RAN to UTRAN for emergency calls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D327C8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S2-1910682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A9F255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6CC2761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0006"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color w:val="9C0006"/>
                <w:sz w:val="16"/>
                <w:szCs w:val="16"/>
                <w:u w:val="single"/>
              </w:rPr>
              <w:t>withdrawn</w:t>
            </w:r>
          </w:p>
        </w:tc>
      </w:tr>
      <w:tr w:rsidR="00362B8C" w:rsidRPr="00362B8C" w14:paraId="038C70CB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CCB8D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S1-201009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DD027A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Reply LS on SUCI computation from an NSI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B4D664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S2-1912417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918C86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0C8D47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3F8CAC17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CFC3C2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S1-201010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95C32A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Data Off applicability to non-3GPP PDU Session and MA PDU Session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6D0C5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S2-2001137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7FE0B0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8DBB3C8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362B8C" w:rsidRPr="00362B8C" w14:paraId="05B46BD5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B2BD2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S1-201011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106AD8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reply on NPN network sharing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DFD835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S2-2001398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7626EB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3BFF204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4B3A02BD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997ED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S1-201012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A36A8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Reply LS on CMAS/ETWS and emergency services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3B6D7A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S2-2001400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E3BB6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998852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58CC2C7E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87DC0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S1-201013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102046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GSMA NG.116 Attribute Area of service and impact on PLMN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B31EA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S2-2001726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ACDFC9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28121569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5606F11A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D3C55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S1-201014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45DC0A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5GC assisted cell selection for accessing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175222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S2-2001728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B6CEC6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E275579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36D7C207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5C4CBB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S1-201015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F89D6A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BBD288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S2-2001729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88A23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EC5018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362B8C" w:rsidRPr="00362B8C" w14:paraId="3EAA1CCE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3B4C4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S1-201016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EB03F0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Reply LS on SUCI computation from an NSI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02B91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S3-194548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84B72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F73F5D1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1860C67D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1FE86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S1-201017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244C0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NPN network sharing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86803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S5-197805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F2851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4DE9AB6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5E9BB31B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AB74D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S1-201018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AF18C0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analysis of GSMA GST attributes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556F1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S5-197853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94A4F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08A8EFA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449F2BF0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330C0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S1-201019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61E341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58059D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S6-192394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DC191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6BABAD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362B8C" w:rsidRPr="00362B8C" w14:paraId="6963C2F5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6581D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S1-201020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3AF70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DE1F58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S6-200269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6573F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21FCF63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362B8C" w:rsidRPr="00362B8C" w14:paraId="34B4F6C3" w14:textId="77777777" w:rsidTr="00362B8C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B2179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S1-201021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7FEB15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on technical reports on use cases and requirements as well as architecture for vehicular multimedia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6A7374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ITU T FGVM-LS014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DBCF21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DA6025A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  <w:tr w:rsidR="00362B8C" w:rsidRPr="00362B8C" w14:paraId="4E3EA05D" w14:textId="77777777" w:rsidTr="00362B8C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6B55EF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362B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S1-201022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CC630E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Reply LS to extend the scope of eV2X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00D086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SP-191379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4C869C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2B8C">
              <w:rPr>
                <w:rFonts w:ascii="Arial" w:hAnsi="Arial" w:cs="Arial"/>
                <w:sz w:val="16"/>
                <w:szCs w:val="16"/>
              </w:rPr>
              <w:t>LS in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DD4F818" w14:textId="77777777" w:rsidR="00362B8C" w:rsidRPr="00362B8C" w:rsidRDefault="00362B8C" w:rsidP="00362B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62B8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postponed</w:t>
            </w:r>
          </w:p>
        </w:tc>
      </w:tr>
    </w:tbl>
    <w:p w14:paraId="4C15B571" w14:textId="77777777" w:rsidR="00A97193" w:rsidRDefault="00A97193" w:rsidP="00A97193">
      <w:pPr>
        <w:pStyle w:val="Heading3"/>
      </w:pPr>
    </w:p>
    <w:p w14:paraId="4C15B572" w14:textId="77777777" w:rsidR="00A97193" w:rsidRDefault="00A97193" w:rsidP="00A97193">
      <w:pPr>
        <w:pStyle w:val="Heading3"/>
      </w:pPr>
      <w:r>
        <w:t>C2: Outgoing liaison statements</w:t>
      </w:r>
    </w:p>
    <w:p w14:paraId="4C15B59E" w14:textId="77777777" w:rsidR="00A97193" w:rsidRDefault="00A97193" w:rsidP="00A97193"/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1129"/>
        <w:gridCol w:w="3671"/>
        <w:gridCol w:w="1480"/>
        <w:gridCol w:w="1660"/>
        <w:gridCol w:w="2120"/>
      </w:tblGrid>
      <w:tr w:rsidR="00481164" w:rsidRPr="00481164" w14:paraId="0EE07336" w14:textId="77777777" w:rsidTr="00481164">
        <w:trPr>
          <w:trHeight w:val="20"/>
        </w:trPr>
        <w:tc>
          <w:tcPr>
            <w:tcW w:w="11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562FEE5D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481164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67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7D837A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CDCFC8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4CFC91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21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262443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481164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481164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Status</w:t>
            </w:r>
          </w:p>
        </w:tc>
      </w:tr>
      <w:tr w:rsidR="00481164" w:rsidRPr="00481164" w14:paraId="3759AF2B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B0A80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S1-201024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2BC58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[DRAFT] LS on 5GC assisted cell selection for accessing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44A3F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Samsung Electronics GmbH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539DE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7DDE9A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15A607D2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A1D5F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S1-201028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9B552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 xml:space="preserve">Draft reply LS Reply LS on 5GC assisted cell selection for accessing network slice (S2-2001728), on GSMA NG.116 Attribute Area of service and impact on </w:t>
            </w:r>
            <w:proofErr w:type="gramStart"/>
            <w:r w:rsidRPr="00481164">
              <w:rPr>
                <w:rFonts w:ascii="Arial" w:hAnsi="Arial" w:cs="Arial"/>
                <w:sz w:val="16"/>
                <w:szCs w:val="16"/>
              </w:rPr>
              <w:t>PLMN  election</w:t>
            </w:r>
            <w:proofErr w:type="gramEnd"/>
            <w:r w:rsidRPr="00481164">
              <w:rPr>
                <w:rFonts w:ascii="Arial" w:hAnsi="Arial" w:cs="Arial"/>
                <w:sz w:val="16"/>
                <w:szCs w:val="16"/>
              </w:rPr>
              <w:t xml:space="preserve"> (S2-2001726)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1E97E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B55CF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7BD565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0EBA378F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86D05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S1-201030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F282C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 xml:space="preserve">Draft Reply </w:t>
            </w:r>
            <w:proofErr w:type="spellStart"/>
            <w:r w:rsidRPr="00481164">
              <w:rPr>
                <w:rFonts w:ascii="Arial" w:hAnsi="Arial" w:cs="Arial"/>
                <w:sz w:val="16"/>
                <w:szCs w:val="16"/>
              </w:rPr>
              <w:t>LSon</w:t>
            </w:r>
            <w:proofErr w:type="spellEnd"/>
            <w:r w:rsidRPr="00481164">
              <w:rPr>
                <w:rFonts w:ascii="Arial" w:hAnsi="Arial" w:cs="Arial"/>
                <w:sz w:val="16"/>
                <w:szCs w:val="16"/>
              </w:rPr>
              <w:t xml:space="preserve">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8FCD7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 xml:space="preserve">LG Electronics </w:t>
            </w:r>
            <w:r w:rsidRPr="00481164">
              <w:rPr>
                <w:rFonts w:ascii="Arial" w:hAnsi="Arial" w:cs="Arial"/>
                <w:sz w:val="16"/>
                <w:szCs w:val="16"/>
              </w:rPr>
              <w:lastRenderedPageBreak/>
              <w:t>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CAC29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lastRenderedPageBreak/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D97418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37821ADE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F2160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S1-201033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44FE4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Data Off applicability to non-3GPP PDU Session and MA PDU Session (S1-201010)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DB2EB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9D507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025DC53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4D06F623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4D91C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S1-201034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DDBAE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reply to S6-192394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57502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China Mobile (Hangzhou) Inf.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AB097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097DD0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6C02D2F5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1D771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S1-201035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6E165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Reply LS to SA-6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5C5D9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81164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481164">
              <w:rPr>
                <w:rFonts w:ascii="Arial" w:hAnsi="Arial" w:cs="Arial"/>
                <w:sz w:val="16"/>
                <w:szCs w:val="16"/>
              </w:rPr>
              <w:t>,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7FADC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793B1E3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05A9079D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63FD03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S1-201041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EE273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 xml:space="preserve">Reply LS on Questions on </w:t>
            </w:r>
            <w:proofErr w:type="spellStart"/>
            <w:r w:rsidRPr="00481164">
              <w:rPr>
                <w:rFonts w:ascii="Arial" w:hAnsi="Arial" w:cs="Arial"/>
                <w:sz w:val="16"/>
                <w:szCs w:val="16"/>
              </w:rPr>
              <w:t>onboading</w:t>
            </w:r>
            <w:proofErr w:type="spellEnd"/>
            <w:r w:rsidRPr="00481164">
              <w:rPr>
                <w:rFonts w:ascii="Arial" w:hAnsi="Arial"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64567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81164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481164">
              <w:rPr>
                <w:rFonts w:ascii="Arial" w:hAnsi="Arial" w:cs="Arial"/>
                <w:sz w:val="16"/>
                <w:szCs w:val="16"/>
              </w:rPr>
              <w:t xml:space="preserve"> Technologies Co. Ltd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56885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2AB8914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5B6B7A4E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95D0D3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S1-201043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7910B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[DRAFT] Reply LS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83CD3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VODAFONE Group Plc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64BDC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FD14C5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5A611F80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3FD91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1164">
              <w:rPr>
                <w:rFonts w:ascii="Arial" w:hAnsi="Arial" w:cs="Arial"/>
                <w:color w:val="000000"/>
                <w:sz w:val="16"/>
                <w:szCs w:val="16"/>
              </w:rPr>
              <w:t>S1-201046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78A153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[DRAFT] Response 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D1AFB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Samsung Electronics GmbH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4DD82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C7CE"/>
            <w:hideMark/>
          </w:tcPr>
          <w:p w14:paraId="1F6AAC4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481164">
              <w:rPr>
                <w:rFonts w:ascii="Arial" w:hAnsi="Arial" w:cs="Arial"/>
                <w:color w:val="9C0006"/>
                <w:sz w:val="16"/>
                <w:szCs w:val="16"/>
              </w:rPr>
              <w:t>withdrawn</w:t>
            </w:r>
          </w:p>
        </w:tc>
      </w:tr>
      <w:tr w:rsidR="00481164" w:rsidRPr="00481164" w14:paraId="6A8A5F24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02524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S1-201048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1C6E4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GSMA NG.116 Attribute Area of service and impact on PLMN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BE6703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82CF2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052260D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731B6CAB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70DE8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S1-201049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16430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5GC assisted cell selection for accessing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1636C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40B5A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1B85B27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39815B44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24D13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S1-201050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7BC10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A9792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9A4CF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987CAF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0810C6E1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96FFC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S1-201051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DEE7A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69EFA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1A8D9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4FB5AF3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422DFC73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AA58B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S1-201052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19458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Reply LS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8E4ED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72C04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746621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2EFCB169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3A976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S1-201053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D00DA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CMAS/ETWS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A8D6F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4AF7D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5A133C4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7AB76EFC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2ECA6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S1-201054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17D9A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05249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59C80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025B116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1022ABFE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29C03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S1-201056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BF184D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Data Off applicability to non-3GPP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142F8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6FCA3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5CADBC6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31355A25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2CF58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S1-201057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D530F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GSMA Area of service and PLMN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C4282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464C3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8E7D72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3F6D00A9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CFFDA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S1-201062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42E30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on 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0D85CD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Orange Spain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D2CAA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3BB5904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1BE3E641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BF197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S1-201063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404A9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5GC assisted cell selection for network slice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7B29D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01483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7A3D474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7FAABB13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050A7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S1-201064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6FD36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NPN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0CB05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D4CDD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0DEAB19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365E1645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D7B8F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S1-201068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DFDFA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94EB0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095D1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4643E96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46B492F4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89269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S1-201069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9A3A4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BBBF2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A19FC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657B4FE3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02D5FC23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766C2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S1-201071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2052B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Data Off applicability to non-3GPP PDU Session and MA PDU Session (S1-201010)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11E69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C7D37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3709823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66FEF33B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36710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S1-201072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9A063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reply to S6-192394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EE189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324F2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2613F73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4B5371DA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C615DE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S1-201074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41D40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Reply LS to SA-6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6F8CA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81164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73850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EB9C"/>
            <w:hideMark/>
          </w:tcPr>
          <w:p w14:paraId="4BC4789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9C6500"/>
                <w:sz w:val="16"/>
                <w:szCs w:val="16"/>
                <w:u w:val="single"/>
              </w:rPr>
              <w:t>revised</w:t>
            </w:r>
          </w:p>
        </w:tc>
      </w:tr>
      <w:tr w:rsidR="00481164" w:rsidRPr="00481164" w14:paraId="2D8BBFCA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43A41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S1-201077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FAF5C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Draft reply LS on CMAS/ETWS for SNPNs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B38A9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D89EA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EA9DB"/>
            <w:hideMark/>
          </w:tcPr>
          <w:p w14:paraId="2D4AE6FA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noted</w:t>
            </w:r>
          </w:p>
        </w:tc>
      </w:tr>
      <w:tr w:rsidR="00481164" w:rsidRPr="00481164" w14:paraId="07CCD744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49805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S1-201084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CDB99D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to CT1 (cc RAN2, SA2) on Manual CAG Selection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56895D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E079A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7AA7860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481164" w:rsidRPr="00481164" w14:paraId="6E2FE2DF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6B0BC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S1-201085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AF43A9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Reply LS to RAN2 on Need for Ethernet padding compression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C35B9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9EC99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02A77B3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481164" w:rsidRPr="00481164" w14:paraId="2E34E295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1F6DB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S1-201086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BFE043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Reply LS to SA2 on Data Off applicability to non-3GPP PDU Session and MA PDU Session (S1-201010)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0B56B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096A71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444535F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481164" w:rsidRPr="00481164" w14:paraId="7DA6388F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E54665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S1-201087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CA697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Reply LS to SA2 (CC SA, CT1, SA3, CT6) on Questions on onboarding requirements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D76E4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Deutsche Telekom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06CF2F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18472D6C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481164" w:rsidRPr="00481164" w14:paraId="610586BC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D4CC3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S1-201088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AB6D5D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reply to SA6 on UE types in TS 22.262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8F6DB6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70D2A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1D4E5452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  <w:tr w:rsidR="00481164" w:rsidRPr="00481164" w14:paraId="0FA2B32A" w14:textId="77777777" w:rsidTr="00481164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0EB5F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481164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S1-201089</w:t>
              </w:r>
            </w:hyperlink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667148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Reply LS to SA6 (cc SA2, RAN1, RAN2) on Requirements on positioning for UAS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14C0BB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81164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329D27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81164">
              <w:rPr>
                <w:rFonts w:ascii="Arial" w:hAnsi="Arial" w:cs="Arial"/>
                <w:sz w:val="16"/>
                <w:szCs w:val="16"/>
              </w:rPr>
              <w:t>LS out</w:t>
            </w:r>
          </w:p>
        </w:tc>
        <w:tc>
          <w:tcPr>
            <w:tcW w:w="21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B050"/>
            <w:hideMark/>
          </w:tcPr>
          <w:p w14:paraId="7FC3A520" w14:textId="77777777" w:rsidR="00481164" w:rsidRPr="00481164" w:rsidRDefault="00481164" w:rsidP="00481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r w:rsidRPr="0048116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t>approved</w:t>
            </w:r>
          </w:p>
        </w:tc>
      </w:tr>
    </w:tbl>
    <w:p w14:paraId="4C15B59F" w14:textId="77777777" w:rsidR="00A97193" w:rsidRDefault="00A97193" w:rsidP="00A97193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4C15B5C5" w14:textId="512C4F70" w:rsidR="00A97193" w:rsidRDefault="004A2012" w:rsidP="00A97193">
      <w:pPr>
        <w:pStyle w:val="Heading2"/>
      </w:pPr>
      <w:r w:rsidRPr="004A2012">
        <w:rPr>
          <w:rFonts w:ascii="Times New Roman" w:hAnsi="Times New Roman"/>
          <w:sz w:val="20"/>
        </w:rPr>
        <w:t>None</w:t>
      </w:r>
      <w:r w:rsidR="00A97193" w:rsidRPr="004A2012">
        <w:rPr>
          <w:rFonts w:ascii="Times New Roman" w:hAnsi="Times New Roman"/>
          <w:sz w:val="20"/>
        </w:rPr>
        <w:br w:type="page"/>
      </w:r>
      <w:r w:rsidR="00A97193">
        <w:lastRenderedPageBreak/>
        <w:t>Annex E: List of draft Technical Specifications and Reports</w:t>
      </w:r>
    </w:p>
    <w:p w14:paraId="4C15B5E6" w14:textId="432DA860" w:rsidR="00A97193" w:rsidRDefault="004A2012" w:rsidP="00A97193">
      <w:pPr>
        <w:pStyle w:val="Heading2"/>
      </w:pPr>
      <w:r w:rsidRPr="004A2012">
        <w:rPr>
          <w:rFonts w:ascii="Times New Roman" w:hAnsi="Times New Roman"/>
          <w:sz w:val="20"/>
        </w:rPr>
        <w:t>None</w:t>
      </w:r>
      <w:r w:rsidR="00A97193" w:rsidRPr="004A2012">
        <w:rPr>
          <w:rFonts w:ascii="Times New Roman" w:hAnsi="Times New Roman"/>
          <w:sz w:val="20"/>
        </w:rPr>
        <w:br w:type="page"/>
      </w:r>
      <w:r w:rsidR="00A97193">
        <w:lastRenderedPageBreak/>
        <w:t>Annex F: List of action items</w:t>
      </w:r>
    </w:p>
    <w:p w14:paraId="4C15B5E7" w14:textId="77777777"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522DCF" w14:paraId="4C15B5EE" w14:textId="77777777" w:rsidTr="00522DCF">
        <w:tc>
          <w:tcPr>
            <w:tcW w:w="0" w:type="auto"/>
            <w:shd w:val="clear" w:color="auto" w:fill="auto"/>
          </w:tcPr>
          <w:p w14:paraId="4C15B5E8" w14:textId="77777777" w:rsidR="00A97193" w:rsidRDefault="00A97193" w:rsidP="00522DC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4C15B5E9" w14:textId="77777777" w:rsidR="00A97193" w:rsidRDefault="00A97193" w:rsidP="00522DC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4C15B5EA" w14:textId="77777777"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14:paraId="4C15B5EB" w14:textId="77777777" w:rsidR="00A97193" w:rsidRDefault="00A97193" w:rsidP="00522DCF">
            <w:pPr>
              <w:pStyle w:val="TAH"/>
            </w:pPr>
            <w:r>
              <w:t>Details</w:t>
            </w:r>
          </w:p>
        </w:tc>
        <w:tc>
          <w:tcPr>
            <w:tcW w:w="0" w:type="auto"/>
            <w:shd w:val="clear" w:color="auto" w:fill="auto"/>
          </w:tcPr>
          <w:p w14:paraId="4C15B5EC" w14:textId="77777777" w:rsidR="00A97193" w:rsidRDefault="00A97193" w:rsidP="00522DCF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shd w:val="clear" w:color="auto" w:fill="auto"/>
          </w:tcPr>
          <w:p w14:paraId="4C15B5ED" w14:textId="77777777" w:rsidR="00A97193" w:rsidRDefault="00A97193" w:rsidP="00522DCF">
            <w:pPr>
              <w:pStyle w:val="TAH"/>
            </w:pPr>
            <w:r>
              <w:t>Due by</w:t>
            </w:r>
          </w:p>
        </w:tc>
      </w:tr>
    </w:tbl>
    <w:p w14:paraId="4C15B5EF" w14:textId="77777777" w:rsidR="00A97193" w:rsidRDefault="00A97193" w:rsidP="00A97193"/>
    <w:p w14:paraId="4C15B5F0" w14:textId="77777777" w:rsidR="00A97193" w:rsidRDefault="00A97193" w:rsidP="00A97193">
      <w:pPr>
        <w:pStyle w:val="Heading2"/>
      </w:pPr>
      <w:r>
        <w:br w:type="page"/>
      </w:r>
      <w:r>
        <w:lastRenderedPageBreak/>
        <w:t>Annex G: List of decisions</w:t>
      </w:r>
    </w:p>
    <w:p w14:paraId="4C15B5F1" w14:textId="77777777"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522DCF" w14:paraId="4C15B5F6" w14:textId="77777777" w:rsidTr="00522DCF">
        <w:tc>
          <w:tcPr>
            <w:tcW w:w="0" w:type="auto"/>
            <w:shd w:val="clear" w:color="auto" w:fill="auto"/>
          </w:tcPr>
          <w:p w14:paraId="4C15B5F2" w14:textId="77777777" w:rsidR="00A97193" w:rsidRDefault="00A97193" w:rsidP="00522DC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4C15B5F3" w14:textId="77777777" w:rsidR="00A97193" w:rsidRDefault="00A97193" w:rsidP="00522DCF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4C15B5F4" w14:textId="77777777" w:rsidR="00A97193" w:rsidRDefault="00A97193" w:rsidP="00522DCF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14:paraId="4C15B5F5" w14:textId="77777777" w:rsidR="00A97193" w:rsidRDefault="00A97193" w:rsidP="00522DCF">
            <w:pPr>
              <w:pStyle w:val="TAH"/>
            </w:pPr>
            <w:r>
              <w:t>Details</w:t>
            </w:r>
          </w:p>
        </w:tc>
      </w:tr>
    </w:tbl>
    <w:p w14:paraId="4C15B5F7" w14:textId="77777777" w:rsidR="00A97193" w:rsidRDefault="00A97193" w:rsidP="00A97193"/>
    <w:p w14:paraId="4C15B5F8" w14:textId="77777777" w:rsidR="00A97193" w:rsidRDefault="00A97193" w:rsidP="00A97193">
      <w:pPr>
        <w:pStyle w:val="Heading2"/>
      </w:pPr>
      <w:r>
        <w:br w:type="page"/>
      </w:r>
      <w:r>
        <w:lastRenderedPageBreak/>
        <w:t>Annex H: List of participants</w:t>
      </w:r>
    </w:p>
    <w:p w14:paraId="4C15B5F9" w14:textId="77777777"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367"/>
        <w:gridCol w:w="1197"/>
      </w:tblGrid>
      <w:tr w:rsidR="00A97193" w14:paraId="4C15B5FD" w14:textId="77777777" w:rsidTr="00522DCF">
        <w:tc>
          <w:tcPr>
            <w:tcW w:w="0" w:type="auto"/>
            <w:shd w:val="clear" w:color="auto" w:fill="auto"/>
          </w:tcPr>
          <w:p w14:paraId="4C15B5FA" w14:textId="77777777" w:rsidR="00A97193" w:rsidRDefault="00A97193" w:rsidP="00522DCF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auto"/>
          </w:tcPr>
          <w:p w14:paraId="4C15B5FB" w14:textId="77777777" w:rsidR="00A97193" w:rsidRDefault="00A97193" w:rsidP="00522DCF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shd w:val="clear" w:color="auto" w:fill="auto"/>
          </w:tcPr>
          <w:p w14:paraId="4C15B5FC" w14:textId="77777777" w:rsidR="00A97193" w:rsidRDefault="00A97193" w:rsidP="00522DCF">
            <w:pPr>
              <w:pStyle w:val="TAH"/>
            </w:pPr>
            <w:r>
              <w:t>Status (OP)</w:t>
            </w:r>
          </w:p>
        </w:tc>
      </w:tr>
    </w:tbl>
    <w:p w14:paraId="4C15B5FE" w14:textId="77777777" w:rsidR="00A97193" w:rsidRDefault="00A97193" w:rsidP="00A97193"/>
    <w:p w14:paraId="4C15B5FF" w14:textId="77777777" w:rsidR="00A97193" w:rsidRDefault="00A97193" w:rsidP="00A97193">
      <w:pPr>
        <w:pStyle w:val="Heading2"/>
      </w:pPr>
      <w:r>
        <w:br w:type="page"/>
      </w:r>
      <w:r>
        <w:lastRenderedPageBreak/>
        <w:t>Annex I: List of future meetings</w:t>
      </w:r>
    </w:p>
    <w:p w14:paraId="4C15B600" w14:textId="77777777" w:rsidR="00A97193" w:rsidRDefault="00A97193" w:rsidP="00A97193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1047"/>
        <w:gridCol w:w="1407"/>
        <w:gridCol w:w="686"/>
        <w:gridCol w:w="906"/>
        <w:gridCol w:w="1087"/>
      </w:tblGrid>
      <w:tr w:rsidR="00522DCF" w14:paraId="4C15B607" w14:textId="77777777" w:rsidTr="00522DCF">
        <w:tc>
          <w:tcPr>
            <w:tcW w:w="0" w:type="auto"/>
            <w:shd w:val="clear" w:color="auto" w:fill="auto"/>
          </w:tcPr>
          <w:p w14:paraId="4C15B601" w14:textId="77777777" w:rsidR="00A97193" w:rsidRDefault="00A97193" w:rsidP="00522DCF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14:paraId="4C15B602" w14:textId="77777777" w:rsidR="00A97193" w:rsidRDefault="00A97193" w:rsidP="00522DCF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shd w:val="clear" w:color="auto" w:fill="auto"/>
          </w:tcPr>
          <w:p w14:paraId="4C15B603" w14:textId="77777777" w:rsidR="00A97193" w:rsidRDefault="00A97193" w:rsidP="00522DCF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shd w:val="clear" w:color="auto" w:fill="auto"/>
          </w:tcPr>
          <w:p w14:paraId="4C15B604" w14:textId="77777777" w:rsidR="00A97193" w:rsidRDefault="00A97193" w:rsidP="00522DCF">
            <w:pPr>
              <w:pStyle w:val="TAH"/>
            </w:pPr>
            <w:r>
              <w:t>Town</w:t>
            </w:r>
          </w:p>
        </w:tc>
        <w:tc>
          <w:tcPr>
            <w:tcW w:w="0" w:type="auto"/>
            <w:shd w:val="clear" w:color="auto" w:fill="auto"/>
          </w:tcPr>
          <w:p w14:paraId="4C15B605" w14:textId="77777777" w:rsidR="00A97193" w:rsidRDefault="00A97193" w:rsidP="00522DCF">
            <w:pPr>
              <w:pStyle w:val="TAH"/>
            </w:pPr>
            <w:r>
              <w:t>Country</w:t>
            </w:r>
          </w:p>
        </w:tc>
        <w:tc>
          <w:tcPr>
            <w:tcW w:w="0" w:type="auto"/>
            <w:shd w:val="clear" w:color="auto" w:fill="auto"/>
          </w:tcPr>
          <w:p w14:paraId="4C15B606" w14:textId="77777777" w:rsidR="00A97193" w:rsidRDefault="00A97193" w:rsidP="00522DCF">
            <w:pPr>
              <w:pStyle w:val="TAH"/>
            </w:pPr>
            <w:r>
              <w:t>Reference</w:t>
            </w:r>
          </w:p>
        </w:tc>
      </w:tr>
      <w:tr w:rsidR="00522DCF" w:rsidRPr="00522DCF" w14:paraId="4C15B60E" w14:textId="77777777" w:rsidTr="00522DCF">
        <w:tc>
          <w:tcPr>
            <w:tcW w:w="0" w:type="auto"/>
            <w:shd w:val="clear" w:color="auto" w:fill="auto"/>
          </w:tcPr>
          <w:p w14:paraId="4C15B608" w14:textId="2ECFFB5A"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SA1#89</w:t>
            </w:r>
            <w:r w:rsidR="004A2012">
              <w:rPr>
                <w:sz w:val="16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14:paraId="4C15B609" w14:textId="77777777"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2020-02-10</w:t>
            </w:r>
          </w:p>
        </w:tc>
        <w:tc>
          <w:tcPr>
            <w:tcW w:w="0" w:type="auto"/>
            <w:shd w:val="clear" w:color="auto" w:fill="auto"/>
          </w:tcPr>
          <w:p w14:paraId="4C15B60A" w14:textId="77777777"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2020-02-14</w:t>
            </w:r>
          </w:p>
        </w:tc>
        <w:tc>
          <w:tcPr>
            <w:tcW w:w="0" w:type="auto"/>
            <w:shd w:val="clear" w:color="auto" w:fill="auto"/>
          </w:tcPr>
          <w:p w14:paraId="4C15B60B" w14:textId="356FEFC7" w:rsidR="00A97193" w:rsidRPr="00522DCF" w:rsidRDefault="004A2012" w:rsidP="00522DC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15B60C" w14:textId="1A9604C7" w:rsidR="00A97193" w:rsidRPr="00522DCF" w:rsidRDefault="004A2012" w:rsidP="00522DC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15B60D" w14:textId="77777777" w:rsidR="00A97193" w:rsidRPr="00522DCF" w:rsidRDefault="00A97193" w:rsidP="00522DCF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S1-89</w:t>
            </w:r>
          </w:p>
        </w:tc>
      </w:tr>
      <w:tr w:rsidR="00522DCF" w:rsidRPr="00522DCF" w14:paraId="4C15B615" w14:textId="77777777" w:rsidTr="00522DCF">
        <w:tc>
          <w:tcPr>
            <w:tcW w:w="0" w:type="auto"/>
            <w:shd w:val="clear" w:color="auto" w:fill="auto"/>
          </w:tcPr>
          <w:p w14:paraId="4C15B60F" w14:textId="7BEA7DD0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SA1#90</w:t>
            </w:r>
            <w:r w:rsidR="004A2012">
              <w:rPr>
                <w:sz w:val="16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14:paraId="4C15B610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2020-05-18</w:t>
            </w:r>
          </w:p>
        </w:tc>
        <w:tc>
          <w:tcPr>
            <w:tcW w:w="0" w:type="auto"/>
            <w:shd w:val="clear" w:color="auto" w:fill="auto"/>
          </w:tcPr>
          <w:p w14:paraId="4C15B611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2020-05-22</w:t>
            </w:r>
          </w:p>
        </w:tc>
        <w:tc>
          <w:tcPr>
            <w:tcW w:w="0" w:type="auto"/>
            <w:shd w:val="clear" w:color="auto" w:fill="auto"/>
          </w:tcPr>
          <w:p w14:paraId="4C15B612" w14:textId="7645F5BE" w:rsidR="00A97193" w:rsidRPr="00522DCF" w:rsidRDefault="004A2012" w:rsidP="00A971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15B613" w14:textId="74F179D9" w:rsidR="00A97193" w:rsidRPr="00522DCF" w:rsidRDefault="004A2012" w:rsidP="00A971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15B614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S1-90</w:t>
            </w:r>
          </w:p>
        </w:tc>
      </w:tr>
      <w:tr w:rsidR="00522DCF" w:rsidRPr="00522DCF" w14:paraId="4C15B61C" w14:textId="77777777" w:rsidTr="00522DCF">
        <w:tc>
          <w:tcPr>
            <w:tcW w:w="0" w:type="auto"/>
            <w:shd w:val="clear" w:color="auto" w:fill="auto"/>
          </w:tcPr>
          <w:p w14:paraId="4C15B616" w14:textId="3D126A88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SA1#91</w:t>
            </w:r>
            <w:r w:rsidR="008070AB">
              <w:rPr>
                <w:sz w:val="16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14:paraId="4C15B617" w14:textId="161DC62B" w:rsidR="00A97193" w:rsidRPr="00522DCF" w:rsidRDefault="008070AB" w:rsidP="00A971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TBC</w:t>
            </w:r>
          </w:p>
        </w:tc>
        <w:tc>
          <w:tcPr>
            <w:tcW w:w="0" w:type="auto"/>
            <w:shd w:val="clear" w:color="auto" w:fill="auto"/>
          </w:tcPr>
          <w:p w14:paraId="4C15B618" w14:textId="4625FF55" w:rsidR="00A97193" w:rsidRPr="00522DCF" w:rsidRDefault="008070AB" w:rsidP="00A971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TBC</w:t>
            </w:r>
          </w:p>
        </w:tc>
        <w:tc>
          <w:tcPr>
            <w:tcW w:w="0" w:type="auto"/>
            <w:shd w:val="clear" w:color="auto" w:fill="auto"/>
          </w:tcPr>
          <w:p w14:paraId="4C15B619" w14:textId="54AE9D27" w:rsidR="00A97193" w:rsidRPr="00522DCF" w:rsidRDefault="008070AB" w:rsidP="00A971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15B61A" w14:textId="43375706" w:rsidR="00A97193" w:rsidRPr="00522DCF" w:rsidRDefault="008070AB" w:rsidP="00A9719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15B61B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S1-91</w:t>
            </w:r>
          </w:p>
        </w:tc>
      </w:tr>
      <w:tr w:rsidR="00522DCF" w:rsidRPr="00522DCF" w14:paraId="4C15B623" w14:textId="77777777" w:rsidTr="00522DCF">
        <w:tc>
          <w:tcPr>
            <w:tcW w:w="0" w:type="auto"/>
            <w:shd w:val="clear" w:color="auto" w:fill="auto"/>
          </w:tcPr>
          <w:p w14:paraId="4C15B61D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SA1#92</w:t>
            </w:r>
          </w:p>
        </w:tc>
        <w:tc>
          <w:tcPr>
            <w:tcW w:w="0" w:type="auto"/>
            <w:shd w:val="clear" w:color="auto" w:fill="auto"/>
          </w:tcPr>
          <w:p w14:paraId="4C15B61E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2020-11-16</w:t>
            </w:r>
          </w:p>
        </w:tc>
        <w:tc>
          <w:tcPr>
            <w:tcW w:w="0" w:type="auto"/>
            <w:shd w:val="clear" w:color="auto" w:fill="auto"/>
          </w:tcPr>
          <w:p w14:paraId="4C15B61F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2020-11-20</w:t>
            </w:r>
          </w:p>
        </w:tc>
        <w:tc>
          <w:tcPr>
            <w:tcW w:w="0" w:type="auto"/>
            <w:shd w:val="clear" w:color="auto" w:fill="auto"/>
          </w:tcPr>
          <w:p w14:paraId="4C15B620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</w:t>
            </w:r>
          </w:p>
        </w:tc>
        <w:tc>
          <w:tcPr>
            <w:tcW w:w="0" w:type="auto"/>
            <w:shd w:val="clear" w:color="auto" w:fill="auto"/>
          </w:tcPr>
          <w:p w14:paraId="4C15B621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US</w:t>
            </w:r>
          </w:p>
        </w:tc>
        <w:tc>
          <w:tcPr>
            <w:tcW w:w="0" w:type="auto"/>
            <w:shd w:val="clear" w:color="auto" w:fill="auto"/>
          </w:tcPr>
          <w:p w14:paraId="4C15B622" w14:textId="77777777" w:rsidR="00A97193" w:rsidRPr="00522DCF" w:rsidRDefault="00A97193" w:rsidP="00A97193">
            <w:pPr>
              <w:pStyle w:val="TAL"/>
              <w:rPr>
                <w:sz w:val="16"/>
              </w:rPr>
            </w:pPr>
            <w:r w:rsidRPr="00522DCF">
              <w:rPr>
                <w:sz w:val="16"/>
              </w:rPr>
              <w:t>S1-92</w:t>
            </w:r>
          </w:p>
        </w:tc>
      </w:tr>
    </w:tbl>
    <w:p w14:paraId="4C15B624" w14:textId="77777777" w:rsidR="00A97193" w:rsidRDefault="00A97193" w:rsidP="00A97193">
      <w:bookmarkStart w:id="0" w:name="_GoBack"/>
      <w:bookmarkEnd w:id="0"/>
    </w:p>
    <w:p w14:paraId="4C15B625" w14:textId="77777777" w:rsidR="00A97193" w:rsidRDefault="00A97193" w:rsidP="00A97193">
      <w:pPr>
        <w:pStyle w:val="FP"/>
      </w:pPr>
    </w:p>
    <w:p w14:paraId="4C15B626" w14:textId="77777777" w:rsidR="00A97193" w:rsidRDefault="00A97193" w:rsidP="00A97193">
      <w:pPr>
        <w:pStyle w:val="FP"/>
      </w:pPr>
      <w:r>
        <w:t xml:space="preserve">Annexes to report prepared </w:t>
      </w:r>
      <w:proofErr w:type="gramStart"/>
      <w:r>
        <w:t>by:</w:t>
      </w:r>
      <w:proofErr w:type="gramEnd"/>
      <w:r>
        <w:t xml:space="preserve"> Alain Sultan</w:t>
      </w:r>
    </w:p>
    <w:p w14:paraId="4C15B627" w14:textId="77777777" w:rsidR="00A97193" w:rsidRDefault="00A97193" w:rsidP="00A97193">
      <w:pPr>
        <w:pStyle w:val="FP"/>
      </w:pPr>
    </w:p>
    <w:p w14:paraId="4C15B628" w14:textId="77777777" w:rsidR="00A97193" w:rsidRDefault="00A97193" w:rsidP="00A97193"/>
    <w:p w14:paraId="4C15B629" w14:textId="77777777" w:rsidR="00A97193" w:rsidRDefault="00A97193" w:rsidP="00A97193"/>
    <w:p w14:paraId="4C15B62A" w14:textId="77777777" w:rsidR="00A97193" w:rsidRDefault="00A97193" w:rsidP="00A97193"/>
    <w:p w14:paraId="4C15B62B" w14:textId="77777777" w:rsidR="00A97193" w:rsidRDefault="00A97193" w:rsidP="00A97193"/>
    <w:p w14:paraId="4C15B62C" w14:textId="77777777" w:rsidR="00A97193" w:rsidRDefault="00A97193" w:rsidP="00A97193"/>
    <w:p w14:paraId="4C15B62D" w14:textId="77777777" w:rsidR="00A97193" w:rsidRDefault="00A97193" w:rsidP="00A97193"/>
    <w:p w14:paraId="4C15B62E" w14:textId="77777777" w:rsidR="00A97193" w:rsidRDefault="00A97193" w:rsidP="00A97193"/>
    <w:p w14:paraId="4C15B62F" w14:textId="77777777" w:rsidR="00A97193" w:rsidRDefault="00A97193" w:rsidP="00A97193"/>
    <w:p w14:paraId="4C15B630" w14:textId="77777777" w:rsidR="00A97193" w:rsidRDefault="00A97193" w:rsidP="00A97193"/>
    <w:p w14:paraId="4C15B631" w14:textId="77777777" w:rsidR="00A97193" w:rsidRDefault="00A97193" w:rsidP="00A97193"/>
    <w:sectPr w:rsidR="00A97193">
      <w:headerReference w:type="even" r:id="rId1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5B634" w14:textId="77777777" w:rsidR="004D5A08" w:rsidRDefault="004D5A08">
      <w:pPr>
        <w:spacing w:after="0"/>
      </w:pPr>
      <w:r>
        <w:separator/>
      </w:r>
    </w:p>
  </w:endnote>
  <w:endnote w:type="continuationSeparator" w:id="0">
    <w:p w14:paraId="4C15B635" w14:textId="77777777" w:rsidR="004D5A08" w:rsidRDefault="004D5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5B632" w14:textId="77777777" w:rsidR="004D5A08" w:rsidRDefault="004D5A08">
      <w:pPr>
        <w:spacing w:after="0"/>
      </w:pPr>
      <w:r>
        <w:separator/>
      </w:r>
    </w:p>
  </w:footnote>
  <w:footnote w:type="continuationSeparator" w:id="0">
    <w:p w14:paraId="4C15B633" w14:textId="77777777" w:rsidR="004D5A08" w:rsidRDefault="004D5A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5B636" w14:textId="77777777" w:rsidR="00041083" w:rsidRDefault="00522D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hideSpellingErrors/>
  <w:proofState w:spelling="clean" w:grammar="clean"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7193"/>
    <w:rsid w:val="00041083"/>
    <w:rsid w:val="00126CBA"/>
    <w:rsid w:val="00362B8C"/>
    <w:rsid w:val="00481164"/>
    <w:rsid w:val="004A2012"/>
    <w:rsid w:val="004D5A08"/>
    <w:rsid w:val="00515BA6"/>
    <w:rsid w:val="00522DCF"/>
    <w:rsid w:val="00563299"/>
    <w:rsid w:val="006A731E"/>
    <w:rsid w:val="007C4F1B"/>
    <w:rsid w:val="008070AB"/>
    <w:rsid w:val="00884EA8"/>
    <w:rsid w:val="0091628C"/>
    <w:rsid w:val="00A97193"/>
    <w:rsid w:val="00AE49C3"/>
    <w:rsid w:val="00FB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159463"/>
  <w15:chartTrackingRefBased/>
  <w15:docId w15:val="{7A9C176E-E78F-4298-88EA-D43079D3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49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E49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E49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49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49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49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49C3"/>
    <w:pPr>
      <w:outlineLvl w:val="5"/>
    </w:pPr>
  </w:style>
  <w:style w:type="paragraph" w:styleId="Heading7">
    <w:name w:val="heading 7"/>
    <w:basedOn w:val="H6"/>
    <w:next w:val="Normal"/>
    <w:qFormat/>
    <w:rsid w:val="00AE49C3"/>
    <w:pPr>
      <w:outlineLvl w:val="6"/>
    </w:pPr>
  </w:style>
  <w:style w:type="paragraph" w:styleId="Heading8">
    <w:name w:val="heading 8"/>
    <w:basedOn w:val="Heading1"/>
    <w:next w:val="Normal"/>
    <w:qFormat/>
    <w:rsid w:val="00AE49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49C3"/>
    <w:pPr>
      <w:outlineLvl w:val="8"/>
    </w:pPr>
  </w:style>
  <w:style w:type="character" w:default="1" w:styleId="DefaultParagraphFont">
    <w:name w:val="Default Paragraph Font"/>
    <w:semiHidden/>
    <w:rsid w:val="00AE49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49C3"/>
  </w:style>
  <w:style w:type="paragraph" w:styleId="TOC8">
    <w:name w:val="toc 8"/>
    <w:basedOn w:val="TOC1"/>
    <w:semiHidden/>
    <w:rsid w:val="00AE49C3"/>
    <w:pPr>
      <w:spacing w:before="180"/>
      <w:ind w:left="2693" w:hanging="2693"/>
    </w:pPr>
    <w:rPr>
      <w:b/>
    </w:rPr>
  </w:style>
  <w:style w:type="paragraph" w:styleId="TOC1">
    <w:name w:val="toc 1"/>
    <w:semiHidden/>
    <w:rsid w:val="00AE49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E49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49C3"/>
    <w:pPr>
      <w:ind w:left="1701" w:hanging="1701"/>
    </w:pPr>
  </w:style>
  <w:style w:type="paragraph" w:styleId="TOC4">
    <w:name w:val="toc 4"/>
    <w:basedOn w:val="TOC3"/>
    <w:semiHidden/>
    <w:rsid w:val="00AE49C3"/>
    <w:pPr>
      <w:ind w:left="1418" w:hanging="1418"/>
    </w:pPr>
  </w:style>
  <w:style w:type="paragraph" w:styleId="TOC3">
    <w:name w:val="toc 3"/>
    <w:basedOn w:val="TOC2"/>
    <w:semiHidden/>
    <w:rsid w:val="00AE49C3"/>
    <w:pPr>
      <w:ind w:left="1134" w:hanging="1134"/>
    </w:pPr>
  </w:style>
  <w:style w:type="paragraph" w:styleId="TOC2">
    <w:name w:val="toc 2"/>
    <w:basedOn w:val="TOC1"/>
    <w:semiHidden/>
    <w:rsid w:val="00AE49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49C3"/>
    <w:pPr>
      <w:ind w:left="284"/>
    </w:pPr>
  </w:style>
  <w:style w:type="paragraph" w:styleId="Index1">
    <w:name w:val="index 1"/>
    <w:basedOn w:val="Normal"/>
    <w:semiHidden/>
    <w:rsid w:val="00AE49C3"/>
    <w:pPr>
      <w:keepLines/>
      <w:spacing w:after="0"/>
    </w:pPr>
  </w:style>
  <w:style w:type="paragraph" w:customStyle="1" w:styleId="ZH">
    <w:name w:val="ZH"/>
    <w:rsid w:val="00AE49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49C3"/>
    <w:pPr>
      <w:outlineLvl w:val="9"/>
    </w:pPr>
  </w:style>
  <w:style w:type="paragraph" w:styleId="ListNumber2">
    <w:name w:val="List Number 2"/>
    <w:basedOn w:val="ListNumber"/>
    <w:semiHidden/>
    <w:rsid w:val="00AE49C3"/>
    <w:pPr>
      <w:ind w:left="851"/>
    </w:pPr>
  </w:style>
  <w:style w:type="paragraph" w:styleId="Header">
    <w:name w:val="header"/>
    <w:semiHidden/>
    <w:rsid w:val="00AE4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E49C3"/>
    <w:rPr>
      <w:b/>
      <w:position w:val="6"/>
      <w:sz w:val="16"/>
    </w:rPr>
  </w:style>
  <w:style w:type="paragraph" w:styleId="FootnoteText">
    <w:name w:val="footnote text"/>
    <w:basedOn w:val="Normal"/>
    <w:semiHidden/>
    <w:rsid w:val="00AE49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49C3"/>
    <w:rPr>
      <w:b/>
    </w:rPr>
  </w:style>
  <w:style w:type="paragraph" w:customStyle="1" w:styleId="TAC">
    <w:name w:val="TAC"/>
    <w:basedOn w:val="TAL"/>
    <w:rsid w:val="00AE49C3"/>
    <w:pPr>
      <w:jc w:val="center"/>
    </w:pPr>
  </w:style>
  <w:style w:type="paragraph" w:customStyle="1" w:styleId="TF">
    <w:name w:val="TF"/>
    <w:basedOn w:val="TH"/>
    <w:rsid w:val="00AE49C3"/>
    <w:pPr>
      <w:keepNext w:val="0"/>
      <w:spacing w:before="0" w:after="240"/>
    </w:pPr>
  </w:style>
  <w:style w:type="paragraph" w:customStyle="1" w:styleId="NO">
    <w:name w:val="NO"/>
    <w:basedOn w:val="Normal"/>
    <w:rsid w:val="00AE49C3"/>
    <w:pPr>
      <w:keepLines/>
      <w:ind w:left="1135" w:hanging="851"/>
    </w:pPr>
  </w:style>
  <w:style w:type="paragraph" w:styleId="TOC9">
    <w:name w:val="toc 9"/>
    <w:basedOn w:val="TOC8"/>
    <w:semiHidden/>
    <w:rsid w:val="00AE49C3"/>
    <w:pPr>
      <w:ind w:left="1418" w:hanging="1418"/>
    </w:pPr>
  </w:style>
  <w:style w:type="paragraph" w:customStyle="1" w:styleId="EX">
    <w:name w:val="EX"/>
    <w:basedOn w:val="Normal"/>
    <w:rsid w:val="00AE49C3"/>
    <w:pPr>
      <w:keepLines/>
      <w:ind w:left="1702" w:hanging="1418"/>
    </w:pPr>
  </w:style>
  <w:style w:type="paragraph" w:customStyle="1" w:styleId="FP">
    <w:name w:val="FP"/>
    <w:basedOn w:val="Normal"/>
    <w:rsid w:val="00AE49C3"/>
    <w:pPr>
      <w:spacing w:after="0"/>
    </w:pPr>
  </w:style>
  <w:style w:type="paragraph" w:customStyle="1" w:styleId="LD">
    <w:name w:val="LD"/>
    <w:rsid w:val="00AE49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49C3"/>
    <w:pPr>
      <w:spacing w:after="0"/>
    </w:pPr>
  </w:style>
  <w:style w:type="paragraph" w:customStyle="1" w:styleId="EW">
    <w:name w:val="EW"/>
    <w:basedOn w:val="EX"/>
    <w:rsid w:val="00AE49C3"/>
    <w:pPr>
      <w:spacing w:after="0"/>
    </w:pPr>
  </w:style>
  <w:style w:type="paragraph" w:styleId="TOC6">
    <w:name w:val="toc 6"/>
    <w:basedOn w:val="TOC5"/>
    <w:next w:val="Normal"/>
    <w:semiHidden/>
    <w:rsid w:val="00AE49C3"/>
    <w:pPr>
      <w:ind w:left="1985" w:hanging="1985"/>
    </w:pPr>
  </w:style>
  <w:style w:type="paragraph" w:styleId="TOC7">
    <w:name w:val="toc 7"/>
    <w:basedOn w:val="TOC6"/>
    <w:next w:val="Normal"/>
    <w:semiHidden/>
    <w:rsid w:val="00AE49C3"/>
    <w:pPr>
      <w:ind w:left="2268" w:hanging="2268"/>
    </w:pPr>
  </w:style>
  <w:style w:type="paragraph" w:styleId="ListBullet2">
    <w:name w:val="List Bullet 2"/>
    <w:basedOn w:val="ListBullet"/>
    <w:semiHidden/>
    <w:rsid w:val="00AE49C3"/>
    <w:pPr>
      <w:ind w:left="851"/>
    </w:pPr>
  </w:style>
  <w:style w:type="paragraph" w:styleId="ListBullet3">
    <w:name w:val="List Bullet 3"/>
    <w:basedOn w:val="ListBullet2"/>
    <w:semiHidden/>
    <w:rsid w:val="00AE49C3"/>
    <w:pPr>
      <w:ind w:left="1135"/>
    </w:pPr>
  </w:style>
  <w:style w:type="paragraph" w:styleId="ListNumber">
    <w:name w:val="List Number"/>
    <w:basedOn w:val="List"/>
    <w:semiHidden/>
    <w:rsid w:val="00AE49C3"/>
  </w:style>
  <w:style w:type="paragraph" w:customStyle="1" w:styleId="EQ">
    <w:name w:val="EQ"/>
    <w:basedOn w:val="Normal"/>
    <w:next w:val="Normal"/>
    <w:rsid w:val="00AE49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49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49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49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49C3"/>
    <w:pPr>
      <w:jc w:val="right"/>
    </w:pPr>
  </w:style>
  <w:style w:type="paragraph" w:customStyle="1" w:styleId="H6">
    <w:name w:val="H6"/>
    <w:basedOn w:val="Heading5"/>
    <w:next w:val="Normal"/>
    <w:rsid w:val="00AE49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49C3"/>
    <w:pPr>
      <w:ind w:left="851" w:hanging="851"/>
    </w:pPr>
  </w:style>
  <w:style w:type="paragraph" w:customStyle="1" w:styleId="TAL">
    <w:name w:val="TAL"/>
    <w:basedOn w:val="Normal"/>
    <w:rsid w:val="00AE49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49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49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49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49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49C3"/>
    <w:pPr>
      <w:framePr w:wrap="notBeside" w:y="16161"/>
    </w:pPr>
  </w:style>
  <w:style w:type="character" w:customStyle="1" w:styleId="ZGSM">
    <w:name w:val="ZGSM"/>
    <w:rsid w:val="00AE49C3"/>
  </w:style>
  <w:style w:type="paragraph" w:styleId="List2">
    <w:name w:val="List 2"/>
    <w:basedOn w:val="List"/>
    <w:semiHidden/>
    <w:rsid w:val="00AE49C3"/>
    <w:pPr>
      <w:ind w:left="851"/>
    </w:pPr>
  </w:style>
  <w:style w:type="paragraph" w:customStyle="1" w:styleId="ZG">
    <w:name w:val="ZG"/>
    <w:rsid w:val="00AE49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49C3"/>
    <w:pPr>
      <w:ind w:left="1135"/>
    </w:pPr>
  </w:style>
  <w:style w:type="paragraph" w:styleId="List4">
    <w:name w:val="List 4"/>
    <w:basedOn w:val="List3"/>
    <w:semiHidden/>
    <w:rsid w:val="00AE49C3"/>
    <w:pPr>
      <w:ind w:left="1418"/>
    </w:pPr>
  </w:style>
  <w:style w:type="paragraph" w:styleId="List5">
    <w:name w:val="List 5"/>
    <w:basedOn w:val="List4"/>
    <w:semiHidden/>
    <w:rsid w:val="00AE49C3"/>
    <w:pPr>
      <w:ind w:left="1702"/>
    </w:pPr>
  </w:style>
  <w:style w:type="paragraph" w:customStyle="1" w:styleId="EditorsNote">
    <w:name w:val="Editor's Note"/>
    <w:basedOn w:val="NO"/>
    <w:rsid w:val="00AE49C3"/>
    <w:rPr>
      <w:color w:val="FF0000"/>
    </w:rPr>
  </w:style>
  <w:style w:type="paragraph" w:styleId="List">
    <w:name w:val="List"/>
    <w:basedOn w:val="Normal"/>
    <w:semiHidden/>
    <w:rsid w:val="00AE49C3"/>
    <w:pPr>
      <w:ind w:left="568" w:hanging="284"/>
    </w:pPr>
  </w:style>
  <w:style w:type="paragraph" w:styleId="ListBullet">
    <w:name w:val="List Bullet"/>
    <w:basedOn w:val="List"/>
    <w:semiHidden/>
    <w:rsid w:val="00AE49C3"/>
  </w:style>
  <w:style w:type="paragraph" w:styleId="ListBullet4">
    <w:name w:val="List Bullet 4"/>
    <w:basedOn w:val="ListBullet3"/>
    <w:semiHidden/>
    <w:rsid w:val="00AE49C3"/>
    <w:pPr>
      <w:ind w:left="1418"/>
    </w:pPr>
  </w:style>
  <w:style w:type="paragraph" w:styleId="ListBullet5">
    <w:name w:val="List Bullet 5"/>
    <w:basedOn w:val="ListBullet4"/>
    <w:semiHidden/>
    <w:rsid w:val="00AE49C3"/>
    <w:pPr>
      <w:ind w:left="1702"/>
    </w:pPr>
  </w:style>
  <w:style w:type="paragraph" w:customStyle="1" w:styleId="B1">
    <w:name w:val="B1"/>
    <w:basedOn w:val="List"/>
    <w:rsid w:val="00AE49C3"/>
  </w:style>
  <w:style w:type="paragraph" w:customStyle="1" w:styleId="B2">
    <w:name w:val="B2"/>
    <w:basedOn w:val="List2"/>
    <w:rsid w:val="00AE49C3"/>
  </w:style>
  <w:style w:type="paragraph" w:customStyle="1" w:styleId="B3">
    <w:name w:val="B3"/>
    <w:basedOn w:val="List3"/>
    <w:rsid w:val="00AE49C3"/>
  </w:style>
  <w:style w:type="paragraph" w:customStyle="1" w:styleId="B4">
    <w:name w:val="B4"/>
    <w:basedOn w:val="List4"/>
    <w:rsid w:val="00AE49C3"/>
  </w:style>
  <w:style w:type="paragraph" w:customStyle="1" w:styleId="B5">
    <w:name w:val="B5"/>
    <w:basedOn w:val="List5"/>
    <w:rsid w:val="00AE49C3"/>
  </w:style>
  <w:style w:type="paragraph" w:styleId="Footer">
    <w:name w:val="footer"/>
    <w:basedOn w:val="Header"/>
    <w:semiHidden/>
    <w:rsid w:val="00AE49C3"/>
    <w:pPr>
      <w:jc w:val="center"/>
    </w:pPr>
    <w:rPr>
      <w:i/>
    </w:rPr>
  </w:style>
  <w:style w:type="paragraph" w:customStyle="1" w:styleId="ZTD">
    <w:name w:val="ZTD"/>
    <w:basedOn w:val="ZB"/>
    <w:rsid w:val="00AE49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9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126CBA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126CBA"/>
    <w:rPr>
      <w:color w:val="954F72"/>
      <w:u w:val="single"/>
    </w:rPr>
  </w:style>
  <w:style w:type="paragraph" w:customStyle="1" w:styleId="msonormal0">
    <w:name w:val="msonormal"/>
    <w:basedOn w:val="Normal"/>
    <w:rsid w:val="00126C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Normal"/>
    <w:rsid w:val="00126C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26C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126CBA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67">
    <w:name w:val="xl67"/>
    <w:basedOn w:val="Normal"/>
    <w:rsid w:val="00126CBA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68">
    <w:name w:val="xl68"/>
    <w:basedOn w:val="Normal"/>
    <w:rsid w:val="00126CBA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126CB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126CB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126CB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126CB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126CB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126CBA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126CB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6">
    <w:name w:val="xl76"/>
    <w:basedOn w:val="Normal"/>
    <w:rsid w:val="00126CB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4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ftp/TSG_SA/WG1_Serv/TSGS1_89e_ElectronicMeeting/Docs/S1-201017.zip" TargetMode="External"/><Relationship Id="rId117" Type="http://schemas.openxmlformats.org/officeDocument/2006/relationships/hyperlink" Target="http://www.3gpp.org/ftp/TSG_SA/WG1_Serv/TSGS1_89e_ElectronicMeeting/Docs/S1-201018.zip" TargetMode="External"/><Relationship Id="rId21" Type="http://schemas.openxmlformats.org/officeDocument/2006/relationships/hyperlink" Target="http://www.3gpp.org/ftp/TSG_SA/WG1_Serv/TSGS1_89e_ElectronicMeeting/Docs/S1-201012.zip" TargetMode="External"/><Relationship Id="rId42" Type="http://schemas.openxmlformats.org/officeDocument/2006/relationships/hyperlink" Target="http://www.3gpp.org/ftp/TSG_SA/WG1_Serv/TSGS1_89e_ElectronicMeeting/Docs/S1-201033.zip" TargetMode="External"/><Relationship Id="rId47" Type="http://schemas.openxmlformats.org/officeDocument/2006/relationships/hyperlink" Target="http://www.3gpp.org/ftp/TSG_SA/WG1_Serv/TSGS1_89e_ElectronicMeeting/Docs/S1-201038.zip" TargetMode="External"/><Relationship Id="rId63" Type="http://schemas.openxmlformats.org/officeDocument/2006/relationships/hyperlink" Target="http://www.3gpp.org/ftp/TSG_SA/WG1_Serv/TSGS1_89e_ElectronicMeeting/Docs/S1-201056.zip" TargetMode="External"/><Relationship Id="rId68" Type="http://schemas.openxmlformats.org/officeDocument/2006/relationships/hyperlink" Target="http://www.3gpp.org/ftp/TSG_SA/WG1_Serv/TSGS1_89e_ElectronicMeeting/Docs/S1-201061.zip" TargetMode="External"/><Relationship Id="rId84" Type="http://schemas.openxmlformats.org/officeDocument/2006/relationships/hyperlink" Target="http://www.3gpp.org/ftp/TSG_SA/WG1_Serv/TSGS1_89e_ElectronicMeeting/Docs/S1-201078.zip" TargetMode="External"/><Relationship Id="rId89" Type="http://schemas.openxmlformats.org/officeDocument/2006/relationships/hyperlink" Target="http://www.3gpp.org/ftp/TSG_SA/WG1_Serv/TSGS1_89e_ElectronicMeeting/Docs/S1-201088.zip" TargetMode="External"/><Relationship Id="rId112" Type="http://schemas.openxmlformats.org/officeDocument/2006/relationships/hyperlink" Target="http://www.3gpp.org/ftp/TSG_SA/WG1_Serv/TSGS1_89e_ElectronicMeeting/Docs/S1-201013.zip" TargetMode="External"/><Relationship Id="rId133" Type="http://schemas.openxmlformats.org/officeDocument/2006/relationships/hyperlink" Target="http://www.3gpp.org/ftp/TSG_SA/WG1_Serv/TSGS1_89e_ElectronicMeeting/Docs/S1-201051.zip" TargetMode="External"/><Relationship Id="rId138" Type="http://schemas.openxmlformats.org/officeDocument/2006/relationships/hyperlink" Target="http://www.3gpp.org/ftp/TSG_SA/WG1_Serv/TSGS1_89e_ElectronicMeeting/Docs/S1-201057.zip" TargetMode="External"/><Relationship Id="rId154" Type="http://schemas.openxmlformats.org/officeDocument/2006/relationships/header" Target="header1.xml"/><Relationship Id="rId16" Type="http://schemas.openxmlformats.org/officeDocument/2006/relationships/hyperlink" Target="http://www.3gpp.org/ftp/TSG_SA/WG1_Serv/TSGS1_89e_ElectronicMeeting/Docs/S1-201007.zip" TargetMode="External"/><Relationship Id="rId107" Type="http://schemas.openxmlformats.org/officeDocument/2006/relationships/hyperlink" Target="http://www.3gpp.org/ftp/TSG_SA/WG1_Serv/TSGS1_89e_ElectronicMeeting/Docs/S1-201008.zip" TargetMode="External"/><Relationship Id="rId11" Type="http://schemas.openxmlformats.org/officeDocument/2006/relationships/hyperlink" Target="http://www.3gpp.org/ftp/TSG_SA/WG1_Serv/TSGS1_89e_ElectronicMeeting/Docs/S1-201001.zip" TargetMode="External"/><Relationship Id="rId32" Type="http://schemas.openxmlformats.org/officeDocument/2006/relationships/hyperlink" Target="http://www.3gpp.org/ftp/TSG_SA/WG1_Serv/TSGS1_89e_ElectronicMeeting/Docs/S1-201023.zip" TargetMode="External"/><Relationship Id="rId37" Type="http://schemas.openxmlformats.org/officeDocument/2006/relationships/hyperlink" Target="http://www.3gpp.org/ftp/TSG_SA/WG1_Serv/TSGS1_89e_ElectronicMeeting/Docs/S1-201028.zip" TargetMode="External"/><Relationship Id="rId53" Type="http://schemas.openxmlformats.org/officeDocument/2006/relationships/hyperlink" Target="http://www.3gpp.org/ftp/TSG_SA/WG1_Serv/TSGS1_89e_ElectronicMeeting/Docs/S1-201045.zip" TargetMode="External"/><Relationship Id="rId58" Type="http://schemas.openxmlformats.org/officeDocument/2006/relationships/hyperlink" Target="http://www.3gpp.org/ftp/TSG_SA/WG1_Serv/TSGS1_89e_ElectronicMeeting/Docs/S1-201051.zip" TargetMode="External"/><Relationship Id="rId74" Type="http://schemas.openxmlformats.org/officeDocument/2006/relationships/hyperlink" Target="http://www.3gpp.org/ftp/TSG_SA/WG1_Serv/TSGS1_89e_ElectronicMeeting/Docs/S1-201067.zip" TargetMode="External"/><Relationship Id="rId79" Type="http://schemas.openxmlformats.org/officeDocument/2006/relationships/hyperlink" Target="http://www.3gpp.org/ftp/TSG_SA/WG1_Serv/TSGS1_89e_ElectronicMeeting/Docs/S1-201072.zip" TargetMode="External"/><Relationship Id="rId102" Type="http://schemas.openxmlformats.org/officeDocument/2006/relationships/hyperlink" Target="http://www.3gpp.org/ftp/TSG_SA/WG1_Serv/TSGS1_89e_ElectronicMeeting/Docs/S1-201070.zip" TargetMode="External"/><Relationship Id="rId123" Type="http://schemas.openxmlformats.org/officeDocument/2006/relationships/hyperlink" Target="http://www.3gpp.org/ftp/TSG_SA/WG1_Serv/TSGS1_89e_ElectronicMeeting/Docs/S1-201028.zip" TargetMode="External"/><Relationship Id="rId128" Type="http://schemas.openxmlformats.org/officeDocument/2006/relationships/hyperlink" Target="http://www.3gpp.org/ftp/TSG_SA/WG1_Serv/TSGS1_89e_ElectronicMeeting/Docs/S1-201041.zip" TargetMode="External"/><Relationship Id="rId144" Type="http://schemas.openxmlformats.org/officeDocument/2006/relationships/hyperlink" Target="http://www.3gpp.org/ftp/TSG_SA/WG1_Serv/TSGS1_89e_ElectronicMeeting/Docs/S1-201071.zip" TargetMode="External"/><Relationship Id="rId149" Type="http://schemas.openxmlformats.org/officeDocument/2006/relationships/hyperlink" Target="http://www.3gpp.org/ftp/TSG_SA/WG1_Serv/TSGS1_89e_ElectronicMeeting/Docs/S1-201085.zip" TargetMode="External"/><Relationship Id="rId5" Type="http://schemas.openxmlformats.org/officeDocument/2006/relationships/styles" Target="styles.xml"/><Relationship Id="rId90" Type="http://schemas.openxmlformats.org/officeDocument/2006/relationships/hyperlink" Target="http://www.3gpp.org/ftp/TSG_SA/WG1_Serv/TSGS1_89e_ElectronicMeeting/Docs/S1-201089.zip" TargetMode="External"/><Relationship Id="rId95" Type="http://schemas.openxmlformats.org/officeDocument/2006/relationships/hyperlink" Target="http://www.3gpp.org/ftp/TSG_SA/WG1_Serv/TSGS1_89e_ElectronicMeeting/Docs/S1-201038.zip" TargetMode="External"/><Relationship Id="rId22" Type="http://schemas.openxmlformats.org/officeDocument/2006/relationships/hyperlink" Target="http://www.3gpp.org/ftp/TSG_SA/WG1_Serv/TSGS1_89e_ElectronicMeeting/Docs/S1-201013.zip" TargetMode="External"/><Relationship Id="rId27" Type="http://schemas.openxmlformats.org/officeDocument/2006/relationships/hyperlink" Target="http://www.3gpp.org/ftp/TSG_SA/WG1_Serv/TSGS1_89e_ElectronicMeeting/Docs/S1-201018.zip" TargetMode="External"/><Relationship Id="rId43" Type="http://schemas.openxmlformats.org/officeDocument/2006/relationships/hyperlink" Target="http://www.3gpp.org/ftp/TSG_SA/WG1_Serv/TSGS1_89e_ElectronicMeeting/Docs/S1-201034.zip" TargetMode="External"/><Relationship Id="rId48" Type="http://schemas.openxmlformats.org/officeDocument/2006/relationships/hyperlink" Target="http://www.3gpp.org/ftp/TSG_SA/WG1_Serv/TSGS1_89e_ElectronicMeeting/Docs/S1-201039.zip" TargetMode="External"/><Relationship Id="rId64" Type="http://schemas.openxmlformats.org/officeDocument/2006/relationships/hyperlink" Target="http://www.3gpp.org/ftp/TSG_SA/WG1_Serv/TSGS1_89e_ElectronicMeeting/Docs/S1-201057.zip" TargetMode="External"/><Relationship Id="rId69" Type="http://schemas.openxmlformats.org/officeDocument/2006/relationships/hyperlink" Target="http://www.3gpp.org/ftp/TSG_SA/WG1_Serv/TSGS1_89e_ElectronicMeeting/Docs/S1-201062.zip" TargetMode="External"/><Relationship Id="rId113" Type="http://schemas.openxmlformats.org/officeDocument/2006/relationships/hyperlink" Target="http://www.3gpp.org/ftp/TSG_SA/WG1_Serv/TSGS1_89e_ElectronicMeeting/Docs/S1-201014.zip" TargetMode="External"/><Relationship Id="rId118" Type="http://schemas.openxmlformats.org/officeDocument/2006/relationships/hyperlink" Target="http://www.3gpp.org/ftp/TSG_SA/WG1_Serv/TSGS1_89e_ElectronicMeeting/Docs/S1-201019.zip" TargetMode="External"/><Relationship Id="rId134" Type="http://schemas.openxmlformats.org/officeDocument/2006/relationships/hyperlink" Target="http://www.3gpp.org/ftp/TSG_SA/WG1_Serv/TSGS1_89e_ElectronicMeeting/Docs/S1-201052.zip" TargetMode="External"/><Relationship Id="rId139" Type="http://schemas.openxmlformats.org/officeDocument/2006/relationships/hyperlink" Target="http://www.3gpp.org/ftp/TSG_SA/WG1_Serv/TSGS1_89e_ElectronicMeeting/Docs/S1-201062.zip" TargetMode="External"/><Relationship Id="rId80" Type="http://schemas.openxmlformats.org/officeDocument/2006/relationships/hyperlink" Target="http://www.3gpp.org/ftp/TSG_SA/WG1_Serv/TSGS1_89e_ElectronicMeeting/Docs/S1-201074.zip" TargetMode="External"/><Relationship Id="rId85" Type="http://schemas.openxmlformats.org/officeDocument/2006/relationships/hyperlink" Target="http://www.3gpp.org/ftp/TSG_SA/WG1_Serv/TSGS1_89e_ElectronicMeeting/Docs/S1-201084.zip" TargetMode="External"/><Relationship Id="rId150" Type="http://schemas.openxmlformats.org/officeDocument/2006/relationships/hyperlink" Target="http://www.3gpp.org/ftp/TSG_SA/WG1_Serv/TSGS1_89e_ElectronicMeeting/Docs/S1-201086.zip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://www.3gpp.org/ftp/TSG_SA/WG1_Serv/TSGS1_89e_ElectronicMeeting/Docs/S1-201002.zip" TargetMode="External"/><Relationship Id="rId17" Type="http://schemas.openxmlformats.org/officeDocument/2006/relationships/hyperlink" Target="http://www.3gpp.org/ftp/TSG_SA/WG1_Serv/TSGS1_89e_ElectronicMeeting/Docs/S1-201008.zip" TargetMode="External"/><Relationship Id="rId25" Type="http://schemas.openxmlformats.org/officeDocument/2006/relationships/hyperlink" Target="http://www.3gpp.org/ftp/TSG_SA/WG1_Serv/TSGS1_89e_ElectronicMeeting/Docs/S1-201016.zip" TargetMode="External"/><Relationship Id="rId33" Type="http://schemas.openxmlformats.org/officeDocument/2006/relationships/hyperlink" Target="http://www.3gpp.org/ftp/TSG_SA/WG1_Serv/TSGS1_89e_ElectronicMeeting/Docs/S1-201024.zip" TargetMode="External"/><Relationship Id="rId38" Type="http://schemas.openxmlformats.org/officeDocument/2006/relationships/hyperlink" Target="http://www.3gpp.org/ftp/TSG_SA/WG1_Serv/TSGS1_89e_ElectronicMeeting/Docs/S1-201029.zip" TargetMode="External"/><Relationship Id="rId46" Type="http://schemas.openxmlformats.org/officeDocument/2006/relationships/hyperlink" Target="http://www.3gpp.org/ftp/TSG_SA/WG1_Serv/TSGS1_89e_ElectronicMeeting/Docs/S1-201037.zip" TargetMode="External"/><Relationship Id="rId59" Type="http://schemas.openxmlformats.org/officeDocument/2006/relationships/hyperlink" Target="http://www.3gpp.org/ftp/TSG_SA/WG1_Serv/TSGS1_89e_ElectronicMeeting/Docs/S1-201052.zip" TargetMode="External"/><Relationship Id="rId67" Type="http://schemas.openxmlformats.org/officeDocument/2006/relationships/hyperlink" Target="http://www.3gpp.org/ftp/TSG_SA/WG1_Serv/TSGS1_89e_ElectronicMeeting/Docs/S1-201060.zip" TargetMode="External"/><Relationship Id="rId103" Type="http://schemas.openxmlformats.org/officeDocument/2006/relationships/hyperlink" Target="http://www.3gpp.org/ftp/TSG_SA/WG1_Serv/TSGS1_89e_ElectronicMeeting/Docs/S1-201075.zip" TargetMode="External"/><Relationship Id="rId108" Type="http://schemas.openxmlformats.org/officeDocument/2006/relationships/hyperlink" Target="http://www.3gpp.org/ftp/TSG_SA/WG1_Serv/TSGS1_89e_ElectronicMeeting/Docs/S1-201009.zip" TargetMode="External"/><Relationship Id="rId116" Type="http://schemas.openxmlformats.org/officeDocument/2006/relationships/hyperlink" Target="http://www.3gpp.org/ftp/TSG_SA/WG1_Serv/TSGS1_89e_ElectronicMeeting/Docs/S1-201017.zip" TargetMode="External"/><Relationship Id="rId124" Type="http://schemas.openxmlformats.org/officeDocument/2006/relationships/hyperlink" Target="http://www.3gpp.org/ftp/TSG_SA/WG1_Serv/TSGS1_89e_ElectronicMeeting/Docs/S1-201030.zip" TargetMode="External"/><Relationship Id="rId129" Type="http://schemas.openxmlformats.org/officeDocument/2006/relationships/hyperlink" Target="http://www.3gpp.org/ftp/TSG_SA/WG1_Serv/TSGS1_89e_ElectronicMeeting/Docs/S1-201043.zip" TargetMode="External"/><Relationship Id="rId137" Type="http://schemas.openxmlformats.org/officeDocument/2006/relationships/hyperlink" Target="http://www.3gpp.org/ftp/TSG_SA/WG1_Serv/TSGS1_89e_ElectronicMeeting/Docs/S1-201056.zip" TargetMode="External"/><Relationship Id="rId20" Type="http://schemas.openxmlformats.org/officeDocument/2006/relationships/hyperlink" Target="http://www.3gpp.org/ftp/TSG_SA/WG1_Serv/TSGS1_89e_ElectronicMeeting/Docs/S1-201011.zip" TargetMode="External"/><Relationship Id="rId41" Type="http://schemas.openxmlformats.org/officeDocument/2006/relationships/hyperlink" Target="http://www.3gpp.org/ftp/TSG_SA/WG1_Serv/TSGS1_89e_ElectronicMeeting/Docs/S1-201032.zip" TargetMode="External"/><Relationship Id="rId54" Type="http://schemas.openxmlformats.org/officeDocument/2006/relationships/hyperlink" Target="http://www.3gpp.org/ftp/TSG_SA/WG1_Serv/TSGS1_89e_ElectronicMeeting/Docs/S1-201047.zip" TargetMode="External"/><Relationship Id="rId62" Type="http://schemas.openxmlformats.org/officeDocument/2006/relationships/hyperlink" Target="http://www.3gpp.org/ftp/TSG_SA/WG1_Serv/TSGS1_89e_ElectronicMeeting/Docs/S1-201055.zip" TargetMode="External"/><Relationship Id="rId70" Type="http://schemas.openxmlformats.org/officeDocument/2006/relationships/hyperlink" Target="http://www.3gpp.org/ftp/TSG_SA/WG1_Serv/TSGS1_89e_ElectronicMeeting/Docs/S1-201063.zip" TargetMode="External"/><Relationship Id="rId75" Type="http://schemas.openxmlformats.org/officeDocument/2006/relationships/hyperlink" Target="http://www.3gpp.org/ftp/TSG_SA/WG1_Serv/TSGS1_89e_ElectronicMeeting/Docs/S1-201068.zip" TargetMode="External"/><Relationship Id="rId83" Type="http://schemas.openxmlformats.org/officeDocument/2006/relationships/hyperlink" Target="http://www.3gpp.org/ftp/TSG_SA/WG1_Serv/TSGS1_89e_ElectronicMeeting/Docs/S1-201077.zip" TargetMode="External"/><Relationship Id="rId88" Type="http://schemas.openxmlformats.org/officeDocument/2006/relationships/hyperlink" Target="http://www.3gpp.org/ftp/TSG_SA/WG1_Serv/TSGS1_89e_ElectronicMeeting/Docs/S1-201087.zip" TargetMode="External"/><Relationship Id="rId91" Type="http://schemas.openxmlformats.org/officeDocument/2006/relationships/hyperlink" Target="http://www.3gpp.org/ftp/TSG_SA/WG1_Serv/TSGS1_89e_ElectronicMeeting/Docs/S1-201025.zip" TargetMode="External"/><Relationship Id="rId96" Type="http://schemas.openxmlformats.org/officeDocument/2006/relationships/hyperlink" Target="http://www.3gpp.org/ftp/TSG_SA/WG1_Serv/TSGS1_89e_ElectronicMeeting/Docs/S1-201039.zip" TargetMode="External"/><Relationship Id="rId111" Type="http://schemas.openxmlformats.org/officeDocument/2006/relationships/hyperlink" Target="http://www.3gpp.org/ftp/TSG_SA/WG1_Serv/TSGS1_89e_ElectronicMeeting/Docs/S1-201012.zip" TargetMode="External"/><Relationship Id="rId132" Type="http://schemas.openxmlformats.org/officeDocument/2006/relationships/hyperlink" Target="http://www.3gpp.org/ftp/TSG_SA/WG1_Serv/TSGS1_89e_ElectronicMeeting/Docs/S1-201050.zip" TargetMode="External"/><Relationship Id="rId140" Type="http://schemas.openxmlformats.org/officeDocument/2006/relationships/hyperlink" Target="http://www.3gpp.org/ftp/TSG_SA/WG1_Serv/TSGS1_89e_ElectronicMeeting/Docs/S1-201063.zip" TargetMode="External"/><Relationship Id="rId145" Type="http://schemas.openxmlformats.org/officeDocument/2006/relationships/hyperlink" Target="http://www.3gpp.org/ftp/TSG_SA/WG1_Serv/TSGS1_89e_ElectronicMeeting/Docs/S1-201072.zip" TargetMode="External"/><Relationship Id="rId153" Type="http://schemas.openxmlformats.org/officeDocument/2006/relationships/hyperlink" Target="http://www.3gpp.org/ftp/TSG_SA/WG1_Serv/TSGS1_89e_ElectronicMeeting/Docs/S1-201089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://www.3gpp.org/ftp/TSG_SA/WG1_Serv/TSGS1_89e_ElectronicMeeting/Docs/S1-201006.zip" TargetMode="External"/><Relationship Id="rId23" Type="http://schemas.openxmlformats.org/officeDocument/2006/relationships/hyperlink" Target="http://www.3gpp.org/ftp/TSG_SA/WG1_Serv/TSGS1_89e_ElectronicMeeting/Docs/S1-201014.zip" TargetMode="External"/><Relationship Id="rId28" Type="http://schemas.openxmlformats.org/officeDocument/2006/relationships/hyperlink" Target="http://www.3gpp.org/ftp/TSG_SA/WG1_Serv/TSGS1_89e_ElectronicMeeting/Docs/S1-201019.zip" TargetMode="External"/><Relationship Id="rId36" Type="http://schemas.openxmlformats.org/officeDocument/2006/relationships/hyperlink" Target="http://www.3gpp.org/ftp/TSG_SA/WG1_Serv/TSGS1_89e_ElectronicMeeting/Docs/S1-201027.zip" TargetMode="External"/><Relationship Id="rId49" Type="http://schemas.openxmlformats.org/officeDocument/2006/relationships/hyperlink" Target="http://www.3gpp.org/ftp/TSG_SA/WG1_Serv/TSGS1_89e_ElectronicMeeting/Docs/S1-201040.zip" TargetMode="External"/><Relationship Id="rId57" Type="http://schemas.openxmlformats.org/officeDocument/2006/relationships/hyperlink" Target="http://www.3gpp.org/ftp/TSG_SA/WG1_Serv/TSGS1_89e_ElectronicMeeting/Docs/S1-201050.zip" TargetMode="External"/><Relationship Id="rId106" Type="http://schemas.openxmlformats.org/officeDocument/2006/relationships/hyperlink" Target="http://www.3gpp.org/ftp/TSG_SA/WG1_Serv/TSGS1_89e_ElectronicMeeting/Docs/S1-201007.zip" TargetMode="External"/><Relationship Id="rId114" Type="http://schemas.openxmlformats.org/officeDocument/2006/relationships/hyperlink" Target="http://www.3gpp.org/ftp/TSG_SA/WG1_Serv/TSGS1_89e_ElectronicMeeting/Docs/S1-201015.zip" TargetMode="External"/><Relationship Id="rId119" Type="http://schemas.openxmlformats.org/officeDocument/2006/relationships/hyperlink" Target="http://www.3gpp.org/ftp/TSG_SA/WG1_Serv/TSGS1_89e_ElectronicMeeting/Docs/S1-201020.zip" TargetMode="External"/><Relationship Id="rId127" Type="http://schemas.openxmlformats.org/officeDocument/2006/relationships/hyperlink" Target="http://www.3gpp.org/ftp/TSG_SA/WG1_Serv/TSGS1_89e_ElectronicMeeting/Docs/S1-201035.zip" TargetMode="External"/><Relationship Id="rId10" Type="http://schemas.openxmlformats.org/officeDocument/2006/relationships/hyperlink" Target="http://www.3gpp.org/ftp/TSG_SA/WG1_Serv/TSGS1_89e_ElectronicMeeting/Docs/S1-201000.zip" TargetMode="External"/><Relationship Id="rId31" Type="http://schemas.openxmlformats.org/officeDocument/2006/relationships/hyperlink" Target="http://www.3gpp.org/ftp/TSG_SA/WG1_Serv/TSGS1_89e_ElectronicMeeting/Docs/S1-201022.zip" TargetMode="External"/><Relationship Id="rId44" Type="http://schemas.openxmlformats.org/officeDocument/2006/relationships/hyperlink" Target="http://www.3gpp.org/ftp/TSG_SA/WG1_Serv/TSGS1_89e_ElectronicMeeting/Docs/S1-201035.zip" TargetMode="External"/><Relationship Id="rId52" Type="http://schemas.openxmlformats.org/officeDocument/2006/relationships/hyperlink" Target="http://www.3gpp.org/ftp/TSG_SA/WG1_Serv/TSGS1_89e_ElectronicMeeting/Docs/S1-201043.zip" TargetMode="External"/><Relationship Id="rId60" Type="http://schemas.openxmlformats.org/officeDocument/2006/relationships/hyperlink" Target="http://www.3gpp.org/ftp/TSG_SA/WG1_Serv/TSGS1_89e_ElectronicMeeting/Docs/S1-201053.zip" TargetMode="External"/><Relationship Id="rId65" Type="http://schemas.openxmlformats.org/officeDocument/2006/relationships/hyperlink" Target="http://www.3gpp.org/ftp/TSG_SA/WG1_Serv/TSGS1_89e_ElectronicMeeting/Docs/S1-201058.zip" TargetMode="External"/><Relationship Id="rId73" Type="http://schemas.openxmlformats.org/officeDocument/2006/relationships/hyperlink" Target="http://www.3gpp.org/ftp/TSG_SA/WG1_Serv/TSGS1_89e_ElectronicMeeting/Docs/S1-201066.zip" TargetMode="External"/><Relationship Id="rId78" Type="http://schemas.openxmlformats.org/officeDocument/2006/relationships/hyperlink" Target="http://www.3gpp.org/ftp/TSG_SA/WG1_Serv/TSGS1_89e_ElectronicMeeting/Docs/S1-201071.zip" TargetMode="External"/><Relationship Id="rId81" Type="http://schemas.openxmlformats.org/officeDocument/2006/relationships/hyperlink" Target="http://www.3gpp.org/ftp/TSG_SA/WG1_Serv/TSGS1_89e_ElectronicMeeting/Docs/S1-201075.zip" TargetMode="External"/><Relationship Id="rId86" Type="http://schemas.openxmlformats.org/officeDocument/2006/relationships/hyperlink" Target="http://www.3gpp.org/ftp/TSG_SA/WG1_Serv/TSGS1_89e_ElectronicMeeting/Docs/S1-201085.zip" TargetMode="External"/><Relationship Id="rId94" Type="http://schemas.openxmlformats.org/officeDocument/2006/relationships/hyperlink" Target="http://www.3gpp.org/ftp/TSG_SA/WG1_Serv/TSGS1_89e_ElectronicMeeting/Docs/S1-201037.zip" TargetMode="External"/><Relationship Id="rId99" Type="http://schemas.openxmlformats.org/officeDocument/2006/relationships/hyperlink" Target="http://www.3gpp.org/ftp/TSG_SA/WG1_Serv/TSGS1_89e_ElectronicMeeting/Docs/S1-201065.zip" TargetMode="External"/><Relationship Id="rId101" Type="http://schemas.openxmlformats.org/officeDocument/2006/relationships/hyperlink" Target="http://www.3gpp.org/ftp/TSG_SA/WG1_Serv/TSGS1_89e_ElectronicMeeting/Docs/S1-201067.zip" TargetMode="External"/><Relationship Id="rId122" Type="http://schemas.openxmlformats.org/officeDocument/2006/relationships/hyperlink" Target="http://www.3gpp.org/ftp/TSG_SA/WG1_Serv/TSGS1_89e_ElectronicMeeting/Docs/S1-201024.zip" TargetMode="External"/><Relationship Id="rId130" Type="http://schemas.openxmlformats.org/officeDocument/2006/relationships/hyperlink" Target="http://www.3gpp.org/ftp/TSG_SA/WG1_Serv/TSGS1_89e_ElectronicMeeting/Docs/S1-201048.zip" TargetMode="External"/><Relationship Id="rId135" Type="http://schemas.openxmlformats.org/officeDocument/2006/relationships/hyperlink" Target="http://www.3gpp.org/ftp/TSG_SA/WG1_Serv/TSGS1_89e_ElectronicMeeting/Docs/S1-201053.zip" TargetMode="External"/><Relationship Id="rId143" Type="http://schemas.openxmlformats.org/officeDocument/2006/relationships/hyperlink" Target="http://www.3gpp.org/ftp/TSG_SA/WG1_Serv/TSGS1_89e_ElectronicMeeting/Docs/S1-201069.zip" TargetMode="External"/><Relationship Id="rId148" Type="http://schemas.openxmlformats.org/officeDocument/2006/relationships/hyperlink" Target="http://www.3gpp.org/ftp/TSG_SA/WG1_Serv/TSGS1_89e_ElectronicMeeting/Docs/S1-201084.zip" TargetMode="External"/><Relationship Id="rId151" Type="http://schemas.openxmlformats.org/officeDocument/2006/relationships/hyperlink" Target="http://www.3gpp.org/ftp/TSG_SA/WG1_Serv/TSGS1_89e_ElectronicMeeting/Docs/S1-201087.zip" TargetMode="External"/><Relationship Id="rId156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3" Type="http://schemas.openxmlformats.org/officeDocument/2006/relationships/hyperlink" Target="http://www.3gpp.org/ftp/TSG_SA/WG1_Serv/TSGS1_89e_ElectronicMeeting/Docs/S1-201004.zip" TargetMode="External"/><Relationship Id="rId18" Type="http://schemas.openxmlformats.org/officeDocument/2006/relationships/hyperlink" Target="http://www.3gpp.org/ftp/TSG_SA/WG1_Serv/TSGS1_89e_ElectronicMeeting/Docs/S1-201009.zip" TargetMode="External"/><Relationship Id="rId39" Type="http://schemas.openxmlformats.org/officeDocument/2006/relationships/hyperlink" Target="http://www.3gpp.org/ftp/TSG_SA/WG1_Serv/TSGS1_89e_ElectronicMeeting/Docs/S1-201030.zip" TargetMode="External"/><Relationship Id="rId109" Type="http://schemas.openxmlformats.org/officeDocument/2006/relationships/hyperlink" Target="http://www.3gpp.org/ftp/TSG_SA/WG1_Serv/TSGS1_89e_ElectronicMeeting/Docs/S1-201010.zip" TargetMode="External"/><Relationship Id="rId34" Type="http://schemas.openxmlformats.org/officeDocument/2006/relationships/hyperlink" Target="http://www.3gpp.org/ftp/TSG_SA/WG1_Serv/TSGS1_89e_ElectronicMeeting/Docs/S1-201025.zip" TargetMode="External"/><Relationship Id="rId50" Type="http://schemas.openxmlformats.org/officeDocument/2006/relationships/hyperlink" Target="http://www.3gpp.org/ftp/TSG_SA/WG1_Serv/TSGS1_89e_ElectronicMeeting/Docs/S1-201041.zip" TargetMode="External"/><Relationship Id="rId55" Type="http://schemas.openxmlformats.org/officeDocument/2006/relationships/hyperlink" Target="http://www.3gpp.org/ftp/TSG_SA/WG1_Serv/TSGS1_89e_ElectronicMeeting/Docs/S1-201048.zip" TargetMode="External"/><Relationship Id="rId76" Type="http://schemas.openxmlformats.org/officeDocument/2006/relationships/hyperlink" Target="http://www.3gpp.org/ftp/TSG_SA/WG1_Serv/TSGS1_89e_ElectronicMeeting/Docs/S1-201069.zip" TargetMode="External"/><Relationship Id="rId97" Type="http://schemas.openxmlformats.org/officeDocument/2006/relationships/hyperlink" Target="http://www.3gpp.org/ftp/TSG_SA/WG1_Serv/TSGS1_89e_ElectronicMeeting/Docs/S1-201040.zip" TargetMode="External"/><Relationship Id="rId104" Type="http://schemas.openxmlformats.org/officeDocument/2006/relationships/hyperlink" Target="http://www.3gpp.org/ftp/TSG_SA/WG1_Serv/TSGS1_89e_ElectronicMeeting/Docs/S1-201005.zip" TargetMode="External"/><Relationship Id="rId120" Type="http://schemas.openxmlformats.org/officeDocument/2006/relationships/hyperlink" Target="http://www.3gpp.org/ftp/TSG_SA/WG1_Serv/TSGS1_89e_ElectronicMeeting/Docs/S1-201021.zip" TargetMode="External"/><Relationship Id="rId125" Type="http://schemas.openxmlformats.org/officeDocument/2006/relationships/hyperlink" Target="http://www.3gpp.org/ftp/TSG_SA/WG1_Serv/TSGS1_89e_ElectronicMeeting/Docs/S1-201033.zip" TargetMode="External"/><Relationship Id="rId141" Type="http://schemas.openxmlformats.org/officeDocument/2006/relationships/hyperlink" Target="http://www.3gpp.org/ftp/TSG_SA/WG1_Serv/TSGS1_89e_ElectronicMeeting/Docs/S1-201064.zip" TargetMode="External"/><Relationship Id="rId146" Type="http://schemas.openxmlformats.org/officeDocument/2006/relationships/hyperlink" Target="http://www.3gpp.org/ftp/TSG_SA/WG1_Serv/TSGS1_89e_ElectronicMeeting/Docs/S1-201074.zip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://www.3gpp.org/ftp/TSG_SA/WG1_Serv/TSGS1_89e_ElectronicMeeting/Docs/S1-201064.zip" TargetMode="External"/><Relationship Id="rId92" Type="http://schemas.openxmlformats.org/officeDocument/2006/relationships/hyperlink" Target="http://www.3gpp.org/ftp/TSG_SA/WG1_Serv/TSGS1_89e_ElectronicMeeting/Docs/S1-20103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3gpp.org/ftp/TSG_SA/WG1_Serv/TSGS1_89e_ElectronicMeeting/Docs/S1-201020.zip" TargetMode="External"/><Relationship Id="rId24" Type="http://schemas.openxmlformats.org/officeDocument/2006/relationships/hyperlink" Target="http://www.3gpp.org/ftp/TSG_SA/WG1_Serv/TSGS1_89e_ElectronicMeeting/Docs/S1-201015.zip" TargetMode="External"/><Relationship Id="rId40" Type="http://schemas.openxmlformats.org/officeDocument/2006/relationships/hyperlink" Target="http://www.3gpp.org/ftp/TSG_SA/WG1_Serv/TSGS1_89e_ElectronicMeeting/Docs/S1-201031.zip" TargetMode="External"/><Relationship Id="rId45" Type="http://schemas.openxmlformats.org/officeDocument/2006/relationships/hyperlink" Target="http://www.3gpp.org/ftp/TSG_SA/WG1_Serv/TSGS1_89e_ElectronicMeeting/Docs/S1-201036.zip" TargetMode="External"/><Relationship Id="rId66" Type="http://schemas.openxmlformats.org/officeDocument/2006/relationships/hyperlink" Target="http://www.3gpp.org/ftp/TSG_SA/WG1_Serv/TSGS1_89e_ElectronicMeeting/Docs/S1-201059.zip" TargetMode="External"/><Relationship Id="rId87" Type="http://schemas.openxmlformats.org/officeDocument/2006/relationships/hyperlink" Target="http://www.3gpp.org/ftp/TSG_SA/WG1_Serv/TSGS1_89e_ElectronicMeeting/Docs/S1-201086.zip" TargetMode="External"/><Relationship Id="rId110" Type="http://schemas.openxmlformats.org/officeDocument/2006/relationships/hyperlink" Target="http://www.3gpp.org/ftp/TSG_SA/WG1_Serv/TSGS1_89e_ElectronicMeeting/Docs/S1-201011.zip" TargetMode="External"/><Relationship Id="rId115" Type="http://schemas.openxmlformats.org/officeDocument/2006/relationships/hyperlink" Target="http://www.3gpp.org/ftp/TSG_SA/WG1_Serv/TSGS1_89e_ElectronicMeeting/Docs/S1-201016.zip" TargetMode="External"/><Relationship Id="rId131" Type="http://schemas.openxmlformats.org/officeDocument/2006/relationships/hyperlink" Target="http://www.3gpp.org/ftp/TSG_SA/WG1_Serv/TSGS1_89e_ElectronicMeeting/Docs/S1-201049.zip" TargetMode="External"/><Relationship Id="rId136" Type="http://schemas.openxmlformats.org/officeDocument/2006/relationships/hyperlink" Target="http://www.3gpp.org/ftp/TSG_SA/WG1_Serv/TSGS1_89e_ElectronicMeeting/Docs/S1-201054.zip" TargetMode="External"/><Relationship Id="rId61" Type="http://schemas.openxmlformats.org/officeDocument/2006/relationships/hyperlink" Target="http://www.3gpp.org/ftp/TSG_SA/WG1_Serv/TSGS1_89e_ElectronicMeeting/Docs/S1-201054.zip" TargetMode="External"/><Relationship Id="rId82" Type="http://schemas.openxmlformats.org/officeDocument/2006/relationships/hyperlink" Target="http://www.3gpp.org/ftp/TSG_SA/WG1_Serv/TSGS1_89e_ElectronicMeeting/Docs/S1-201076.zip" TargetMode="External"/><Relationship Id="rId152" Type="http://schemas.openxmlformats.org/officeDocument/2006/relationships/hyperlink" Target="http://www.3gpp.org/ftp/TSG_SA/WG1_Serv/TSGS1_89e_ElectronicMeeting/Docs/S1-201088.zip" TargetMode="External"/><Relationship Id="rId19" Type="http://schemas.openxmlformats.org/officeDocument/2006/relationships/hyperlink" Target="http://www.3gpp.org/ftp/TSG_SA/WG1_Serv/TSGS1_89e_ElectronicMeeting/Docs/S1-201010.zip" TargetMode="External"/><Relationship Id="rId14" Type="http://schemas.openxmlformats.org/officeDocument/2006/relationships/hyperlink" Target="http://www.3gpp.org/ftp/TSG_SA/WG1_Serv/TSGS1_89e_ElectronicMeeting/Docs/S1-201005.zip" TargetMode="External"/><Relationship Id="rId30" Type="http://schemas.openxmlformats.org/officeDocument/2006/relationships/hyperlink" Target="http://www.3gpp.org/ftp/TSG_SA/WG1_Serv/TSGS1_89e_ElectronicMeeting/Docs/S1-201021.zip" TargetMode="External"/><Relationship Id="rId35" Type="http://schemas.openxmlformats.org/officeDocument/2006/relationships/hyperlink" Target="http://www.3gpp.org/ftp/TSG_SA/WG1_Serv/TSGS1_89e_ElectronicMeeting/Docs/S1-201026.zip" TargetMode="External"/><Relationship Id="rId56" Type="http://schemas.openxmlformats.org/officeDocument/2006/relationships/hyperlink" Target="http://www.3gpp.org/ftp/TSG_SA/WG1_Serv/TSGS1_89e_ElectronicMeeting/Docs/S1-201049.zip" TargetMode="External"/><Relationship Id="rId77" Type="http://schemas.openxmlformats.org/officeDocument/2006/relationships/hyperlink" Target="http://www.3gpp.org/ftp/TSG_SA/WG1_Serv/TSGS1_89e_ElectronicMeeting/Docs/S1-201070.zip" TargetMode="External"/><Relationship Id="rId100" Type="http://schemas.openxmlformats.org/officeDocument/2006/relationships/hyperlink" Target="http://www.3gpp.org/ftp/TSG_SA/WG1_Serv/TSGS1_89e_ElectronicMeeting/Docs/S1-201066.zip" TargetMode="External"/><Relationship Id="rId105" Type="http://schemas.openxmlformats.org/officeDocument/2006/relationships/hyperlink" Target="http://www.3gpp.org/ftp/TSG_SA/WG1_Serv/TSGS1_89e_ElectronicMeeting/Docs/S1-201006.zip" TargetMode="External"/><Relationship Id="rId126" Type="http://schemas.openxmlformats.org/officeDocument/2006/relationships/hyperlink" Target="http://www.3gpp.org/ftp/TSG_SA/WG1_Serv/TSGS1_89e_ElectronicMeeting/Docs/S1-201034.zip" TargetMode="External"/><Relationship Id="rId147" Type="http://schemas.openxmlformats.org/officeDocument/2006/relationships/hyperlink" Target="http://www.3gpp.org/ftp/TSG_SA/WG1_Serv/TSGS1_89e_ElectronicMeeting/Docs/S1-201077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://www.3gpp.org/ftp/TSG_SA/WG1_Serv/TSGS1_89e_ElectronicMeeting/Docs/S1-201042.zip" TargetMode="External"/><Relationship Id="rId72" Type="http://schemas.openxmlformats.org/officeDocument/2006/relationships/hyperlink" Target="http://www.3gpp.org/ftp/TSG_SA/WG1_Serv/TSGS1_89e_ElectronicMeeting/Docs/S1-201065.zip" TargetMode="External"/><Relationship Id="rId93" Type="http://schemas.openxmlformats.org/officeDocument/2006/relationships/hyperlink" Target="http://www.3gpp.org/ftp/TSG_SA/WG1_Serv/TSGS1_89e_ElectronicMeeting/Docs/S1-201036.zip" TargetMode="External"/><Relationship Id="rId98" Type="http://schemas.openxmlformats.org/officeDocument/2006/relationships/hyperlink" Target="http://www.3gpp.org/ftp/TSG_SA/WG1_Serv/TSGS1_89e_ElectronicMeeting/Docs/S1-201060.zip" TargetMode="External"/><Relationship Id="rId121" Type="http://schemas.openxmlformats.org/officeDocument/2006/relationships/hyperlink" Target="http://www.3gpp.org/ftp/TSG_SA/WG1_Serv/TSGS1_89e_ElectronicMeeting/Docs/S1-201022.zip" TargetMode="External"/><Relationship Id="rId142" Type="http://schemas.openxmlformats.org/officeDocument/2006/relationships/hyperlink" Target="http://www.3gpp.org/ftp/TSG_SA/WG1_Serv/TSGS1_89e_ElectronicMeeting/Docs/S1-201068.zip" TargetMode="Externa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1B9B4-16E6-496B-95AD-6B1899CC4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B569-7CE9-4D0D-8EAF-470F1B40F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BE66A-CC76-491C-B1E0-A94A842E6A78}">
  <ds:schemaRefs>
    <ds:schemaRef ds:uri="http://purl.org/dc/elements/1.1/"/>
    <ds:schemaRef ds:uri="http://schemas.microsoft.com/office/2006/metadata/properties"/>
    <ds:schemaRef ds:uri="199dcaf0-96ce-4e65-9ae8-79a6ae4aa63e"/>
    <ds:schemaRef ds:uri="http://purl.org/dc/terms/"/>
    <ds:schemaRef ds:uri="2ca8e41a-b3d0-462f-857c-48a93d48cc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BC9119-DD7D-47C7-8964-27CE24BF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12</Pages>
  <Words>4536</Words>
  <Characters>25861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Alain Sultan</dc:creator>
  <cp:keywords>ESA, style sheet, Winword</cp:keywords>
  <dc:description/>
  <cp:lastModifiedBy>Alain Sultan</cp:lastModifiedBy>
  <cp:revision>10</cp:revision>
  <cp:lastPrinted>1899-12-31T23:00:00Z</cp:lastPrinted>
  <dcterms:created xsi:type="dcterms:W3CDTF">2020-05-17T08:00:00Z</dcterms:created>
  <dcterms:modified xsi:type="dcterms:W3CDTF">2020-05-17T08:12:00Z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