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DD99F" w14:textId="6D2EF8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501BA">
          <w:rPr>
            <w:b/>
            <w:noProof/>
            <w:sz w:val="24"/>
          </w:rPr>
          <w:t xml:space="preserve"> SA </w:t>
        </w:r>
        <w:r w:rsidR="003609EF">
          <w:rPr>
            <w:b/>
            <w:noProof/>
            <w:sz w:val="24"/>
          </w:rPr>
          <w:t>WG</w:t>
        </w:r>
        <w:r w:rsidR="00B501BA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501BA">
          <w:rPr>
            <w:b/>
            <w:noProof/>
            <w:sz w:val="24"/>
          </w:rPr>
          <w:t>8</w:t>
        </w:r>
        <w:r w:rsidR="00DF3BA7">
          <w:rPr>
            <w:b/>
            <w:noProof/>
            <w:sz w:val="24"/>
          </w:rPr>
          <w:t>9e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501BA">
          <w:rPr>
            <w:b/>
            <w:i/>
            <w:noProof/>
            <w:sz w:val="28"/>
          </w:rPr>
          <w:t>S1-20xxxx</w:t>
        </w:r>
      </w:fldSimple>
    </w:p>
    <w:p w14:paraId="63F26CCB" w14:textId="08A983D1" w:rsidR="001E41F3" w:rsidRDefault="00DF3BA7" w:rsidP="005E2C44">
      <w:pPr>
        <w:pStyle w:val="CRCoverPage"/>
        <w:outlineLvl w:val="0"/>
        <w:rPr>
          <w:b/>
          <w:noProof/>
          <w:sz w:val="24"/>
        </w:rPr>
      </w:pPr>
      <w:r w:rsidRPr="003D2EF4">
        <w:rPr>
          <w:rFonts w:cs="Arial"/>
          <w:b/>
          <w:bCs/>
          <w:sz w:val="22"/>
        </w:rPr>
        <w:t>Electronic Meeting, 10 - 14 February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846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4A5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481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ED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0E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7F4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9D2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2777A" w14:textId="77777777" w:rsidR="001E41F3" w:rsidRPr="00410371" w:rsidRDefault="008740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58BE5E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9D5F" w14:textId="77777777" w:rsidR="001E41F3" w:rsidRPr="00410371" w:rsidRDefault="0087406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2F56FF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968D9" w14:textId="77777777" w:rsidR="001E41F3" w:rsidRPr="00410371" w:rsidRDefault="008740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2D8829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AC15F" w14:textId="77777777" w:rsidR="001E41F3" w:rsidRPr="00410371" w:rsidRDefault="008740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93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DB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A3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0E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66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27C64" w14:textId="77777777" w:rsidTr="00547111">
        <w:tc>
          <w:tcPr>
            <w:tcW w:w="9641" w:type="dxa"/>
            <w:gridSpan w:val="9"/>
          </w:tcPr>
          <w:p w14:paraId="7AF94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ADF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2AF73A" w14:textId="77777777" w:rsidTr="00A7671C">
        <w:tc>
          <w:tcPr>
            <w:tcW w:w="2835" w:type="dxa"/>
          </w:tcPr>
          <w:p w14:paraId="5D8062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4E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9B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49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676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9F0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CFB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0661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958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B4F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CDE32B" w14:textId="77777777" w:rsidTr="00547111">
        <w:tc>
          <w:tcPr>
            <w:tcW w:w="9640" w:type="dxa"/>
            <w:gridSpan w:val="11"/>
          </w:tcPr>
          <w:p w14:paraId="7116F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39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09C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BC3C" w14:textId="77777777" w:rsidR="001E41F3" w:rsidRDefault="008740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6B75D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01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52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65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9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D25F8" w14:textId="77777777" w:rsidR="001E41F3" w:rsidRDefault="008740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27B5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AA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26F0F" w14:textId="77777777" w:rsidR="001E41F3" w:rsidRDefault="0087406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501BA">
                <w:rPr>
                  <w:noProof/>
                </w:rPr>
                <w:t>SA1</w:t>
              </w:r>
            </w:fldSimple>
          </w:p>
        </w:tc>
      </w:tr>
      <w:tr w:rsidR="001E41F3" w14:paraId="7D499D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8D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35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7D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08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85464" w14:textId="77777777" w:rsidR="001E41F3" w:rsidRDefault="008740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22A61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A0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0B260" w14:textId="77777777" w:rsidR="001E41F3" w:rsidRDefault="008740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72DE2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5D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7E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91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B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53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CDD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9E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3D43F" w14:textId="77777777" w:rsidR="001E41F3" w:rsidRDefault="008740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23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BC7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0893" w14:textId="77777777" w:rsidR="001E41F3" w:rsidRDefault="008740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0FC113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7B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2C5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4C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9BEC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B45AA" w14:textId="77777777" w:rsidTr="00547111">
        <w:tc>
          <w:tcPr>
            <w:tcW w:w="1843" w:type="dxa"/>
          </w:tcPr>
          <w:p w14:paraId="7D0C7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0D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09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C8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202C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C0630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4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B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8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C743D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2D54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7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E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4A5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78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5254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7BC4BC" w14:textId="77777777" w:rsidTr="00547111">
        <w:tc>
          <w:tcPr>
            <w:tcW w:w="2694" w:type="dxa"/>
            <w:gridSpan w:val="2"/>
          </w:tcPr>
          <w:p w14:paraId="5F7D9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E4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3C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717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3DDE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38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9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B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8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D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E0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F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815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D6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218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20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973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9B6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A69CF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9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6B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0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AF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652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190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755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95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2EA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A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7C9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C1988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2B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B50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31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93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58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94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B851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B7C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E38D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8B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51F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212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B45E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95E55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F0D6F" w14:textId="77777777" w:rsidR="002B34C1" w:rsidRDefault="002B34C1">
      <w:r>
        <w:separator/>
      </w:r>
    </w:p>
  </w:endnote>
  <w:endnote w:type="continuationSeparator" w:id="0">
    <w:p w14:paraId="6185AA7E" w14:textId="77777777" w:rsidR="002B34C1" w:rsidRDefault="002B3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F3867" w14:textId="77777777" w:rsidR="002B34C1" w:rsidRDefault="002B34C1">
      <w:r>
        <w:separator/>
      </w:r>
    </w:p>
  </w:footnote>
  <w:footnote w:type="continuationSeparator" w:id="0">
    <w:p w14:paraId="70C29E5C" w14:textId="77777777" w:rsidR="002B34C1" w:rsidRDefault="002B3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8E3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6A69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843F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7B966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4C1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40C4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06E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01B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3BA7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680E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31C7F-640F-4950-843D-DA3AB3C0C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Alain Sultan</cp:lastModifiedBy>
  <cp:revision>4</cp:revision>
  <cp:lastPrinted>1899-12-31T23:00:00Z</cp:lastPrinted>
  <dcterms:created xsi:type="dcterms:W3CDTF">2020-01-15T11:09:00Z</dcterms:created>
  <dcterms:modified xsi:type="dcterms:W3CDTF">2020-02-03T10:03:00Z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