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55B8" w:rsidRPr="00F67D6C" w:rsidRDefault="00A955B8" w:rsidP="00A955B8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bookmarkStart w:id="0" w:name="_Hlk21508762"/>
      <w:r w:rsidRPr="00D96379">
        <w:rPr>
          <w:rFonts w:eastAsia="Times New Roman" w:cs="Arial"/>
          <w:sz w:val="24"/>
          <w:szCs w:val="20"/>
          <w:lang w:eastAsia="ar-SA"/>
        </w:rPr>
        <w:t>3GPP TSG-SA WG1 Meeting #88</w:t>
      </w:r>
      <w:bookmarkEnd w:id="0"/>
      <w:r w:rsidRPr="00D96379">
        <w:rPr>
          <w:rFonts w:eastAsia="Times New Roman" w:cs="Arial"/>
          <w:sz w:val="24"/>
          <w:szCs w:val="20"/>
          <w:lang w:eastAsia="ar-SA"/>
        </w:rPr>
        <w:tab/>
      </w:r>
      <w:r w:rsidRPr="00F67D6C">
        <w:rPr>
          <w:rFonts w:eastAsia="Times New Roman" w:cs="Arial"/>
          <w:sz w:val="24"/>
          <w:szCs w:val="20"/>
          <w:lang w:eastAsia="ar-SA"/>
        </w:rPr>
        <w:t>S1-193</w:t>
      </w:r>
      <w:r w:rsidR="00BB3569" w:rsidRPr="00F67D6C">
        <w:rPr>
          <w:rFonts w:eastAsia="Times New Roman" w:cs="Arial"/>
          <w:sz w:val="24"/>
          <w:szCs w:val="20"/>
          <w:lang w:eastAsia="ar-SA"/>
        </w:rPr>
        <w:t>23</w:t>
      </w:r>
      <w:r w:rsidR="00465B7A">
        <w:rPr>
          <w:rFonts w:eastAsia="Times New Roman" w:cs="Arial"/>
          <w:sz w:val="24"/>
          <w:szCs w:val="20"/>
          <w:lang w:eastAsia="ar-SA"/>
        </w:rPr>
        <w:t>7</w:t>
      </w:r>
    </w:p>
    <w:p w:rsidR="00411066" w:rsidRPr="00F45489" w:rsidRDefault="00A955B8" w:rsidP="007D7F23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1" w:name="_Hlk21508611"/>
      <w:r>
        <w:rPr>
          <w:rFonts w:eastAsia="Times New Roman" w:cs="Arial"/>
          <w:sz w:val="24"/>
          <w:szCs w:val="20"/>
          <w:lang w:eastAsia="ar-SA"/>
        </w:rPr>
        <w:t>Reno, Nevada, USA, 18 - 22 Nov 2019</w:t>
      </w:r>
      <w:bookmarkEnd w:id="1"/>
      <w:r>
        <w:rPr>
          <w:rFonts w:cs="Arial"/>
          <w:b/>
          <w:i/>
          <w:color w:val="0070C0"/>
          <w:sz w:val="20"/>
          <w:szCs w:val="20"/>
        </w:rPr>
        <w:tab/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Malgun Gothic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2F63A2">
        <w:rPr>
          <w:rFonts w:eastAsia="Malgun Gothic" w:cs="Arial" w:hint="eastAsia"/>
          <w:sz w:val="22"/>
          <w:szCs w:val="20"/>
          <w:lang w:eastAsia="ko-KR"/>
        </w:rPr>
        <w:t>Drafting Group</w:t>
      </w:r>
      <w:r w:rsidR="002F63A2">
        <w:rPr>
          <w:rFonts w:eastAsia="Times New Roman" w:cs="Arial"/>
          <w:sz w:val="22"/>
          <w:szCs w:val="20"/>
          <w:lang w:eastAsia="ar-SA"/>
        </w:rPr>
        <w:t xml:space="preserve"> </w:t>
      </w:r>
      <w:r w:rsidR="00465B7A">
        <w:rPr>
          <w:rFonts w:eastAsia="Times New Roman" w:cs="Arial"/>
          <w:sz w:val="22"/>
          <w:szCs w:val="20"/>
          <w:lang w:eastAsia="ar-SA"/>
        </w:rPr>
        <w:t>REPORT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for </w:t>
      </w:r>
      <w:r w:rsidR="008B7BB0">
        <w:rPr>
          <w:rFonts w:eastAsia="Times New Roman" w:cs="Arial"/>
          <w:sz w:val="22"/>
          <w:szCs w:val="20"/>
          <w:lang w:eastAsia="ar-SA"/>
        </w:rPr>
        <w:t>MUSIM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AA7D54">
        <w:rPr>
          <w:rFonts w:eastAsia="Times New Roman" w:cs="Arial"/>
          <w:sz w:val="22"/>
          <w:szCs w:val="20"/>
          <w:lang w:eastAsia="ar-SA"/>
        </w:rPr>
        <w:t>8.7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052C9">
        <w:rPr>
          <w:rFonts w:eastAsia="Times New Roman" w:cs="Arial"/>
          <w:sz w:val="22"/>
          <w:szCs w:val="20"/>
          <w:lang w:eastAsia="ar-SA"/>
        </w:rPr>
        <w:t>Jose Almodovar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 (</w:t>
      </w:r>
      <w:proofErr w:type="spellStart"/>
      <w:r w:rsidR="00D052C9">
        <w:rPr>
          <w:rFonts w:eastAsia="Times New Roman" w:cs="Arial"/>
          <w:sz w:val="22"/>
          <w:szCs w:val="20"/>
          <w:lang w:eastAsia="ar-SA"/>
        </w:rPr>
        <w:t>jose.almodovarchico</w:t>
      </w:r>
      <w:proofErr w:type="spellEnd"/>
      <w:r w:rsidR="002F6B03">
        <w:rPr>
          <w:rFonts w:eastAsia="Times New Roman" w:cs="Arial"/>
          <w:sz w:val="22"/>
          <w:szCs w:val="20"/>
          <w:lang w:eastAsia="ar-SA"/>
        </w:rPr>
        <w:t xml:space="preserve"> (at) </w:t>
      </w:r>
      <w:r w:rsidR="00D052C9">
        <w:rPr>
          <w:rFonts w:eastAsia="Times New Roman" w:cs="Arial"/>
          <w:sz w:val="22"/>
          <w:szCs w:val="20"/>
          <w:lang w:eastAsia="ar-SA"/>
        </w:rPr>
        <w:t>tno.nl</w:t>
      </w:r>
      <w:r w:rsidR="002F6B03">
        <w:rPr>
          <w:rFonts w:eastAsia="Times New Roman" w:cs="Arial"/>
          <w:sz w:val="22"/>
          <w:szCs w:val="20"/>
          <w:lang w:eastAsia="ar-SA"/>
        </w:rPr>
        <w:t>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693E0A" w:rsidP="00840AFD">
      <w:pPr>
        <w:keepNext/>
        <w:suppressAutoHyphens/>
        <w:spacing w:before="240" w:after="120" w:line="240" w:lineRule="auto"/>
        <w:rPr>
          <w:rFonts w:eastAsia="MS Mincho" w:cs="Arial"/>
          <w:bCs/>
          <w:sz w:val="36"/>
          <w:szCs w:val="36"/>
          <w:lang w:eastAsia="ar-SA"/>
        </w:rPr>
      </w:pPr>
      <w:r w:rsidRPr="00693E0A">
        <w:rPr>
          <w:rFonts w:eastAsia="MS Mincho" w:cs="Arial"/>
          <w:bCs/>
          <w:sz w:val="36"/>
          <w:szCs w:val="36"/>
          <w:lang w:eastAsia="ar-SA"/>
        </w:rPr>
        <w:t xml:space="preserve">Drafting Group </w:t>
      </w:r>
      <w:r w:rsidR="00465B7A">
        <w:rPr>
          <w:rFonts w:eastAsia="MS Mincho" w:cs="Arial"/>
          <w:bCs/>
          <w:sz w:val="36"/>
          <w:szCs w:val="36"/>
          <w:lang w:eastAsia="ar-SA"/>
        </w:rPr>
        <w:t>REPORT</w:t>
      </w:r>
      <w:bookmarkStart w:id="5" w:name="_GoBack"/>
      <w:bookmarkEnd w:id="5"/>
      <w:r w:rsidR="007F4C95" w:rsidRPr="00F45489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r w:rsidR="008B7BB0">
        <w:rPr>
          <w:rFonts w:eastAsia="MS Mincho" w:cs="Arial"/>
          <w:bCs/>
          <w:sz w:val="36"/>
          <w:szCs w:val="36"/>
          <w:lang w:eastAsia="ar-SA"/>
        </w:rPr>
        <w:t>MUSIM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B01AB6" w:rsidRPr="008754F9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EA217E" w:rsidRPr="00F774D3" w:rsidRDefault="00EA217E" w:rsidP="00EA217E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Capri1/2</w:t>
      </w:r>
    </w:p>
    <w:p w:rsidR="00EA217E" w:rsidRPr="00772E0F" w:rsidRDefault="00EA217E" w:rsidP="00EA217E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Naples 1</w:t>
      </w:r>
      <w:r>
        <w:t> </w:t>
      </w:r>
    </w:p>
    <w:p w:rsidR="00B01AB6" w:rsidRDefault="00B01AB6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9919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90"/>
        <w:gridCol w:w="4102"/>
        <w:gridCol w:w="4102"/>
      </w:tblGrid>
      <w:tr w:rsidR="00EA217E" w:rsidRPr="004C4A40" w:rsidTr="00EA217E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A217E" w:rsidRPr="00AB0F3E" w:rsidRDefault="00EA217E" w:rsidP="00EA217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EA217E" w:rsidRPr="00AB0F3E" w:rsidRDefault="00EA217E" w:rsidP="00EA217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EA217E" w:rsidRPr="00015298" w:rsidRDefault="00EA217E" w:rsidP="00EA217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EA217E" w:rsidRPr="00015298" w:rsidRDefault="00EA217E" w:rsidP="00EA217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8B7BB0" w:rsidRPr="004C4A40" w:rsidTr="00EA217E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B7BB0" w:rsidRPr="00AB0F3E" w:rsidRDefault="008B7BB0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B7BB0" w:rsidRPr="00AB0F3E" w:rsidRDefault="008B7BB0" w:rsidP="008B7BB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8B7BB0" w:rsidRPr="00AB0F3E" w:rsidRDefault="008B7BB0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B7BB0" w:rsidRPr="00AB0F3E" w:rsidRDefault="008B7BB0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B7BB0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MUSIM</w:t>
            </w:r>
          </w:p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8B7BB0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AVProd+CMED</w:t>
            </w:r>
            <w:proofErr w:type="spellEnd"/>
          </w:p>
          <w:p w:rsidR="008B7BB0" w:rsidRPr="008B2A7B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+</w:t>
            </w:r>
            <w:r w:rsidRPr="008250F5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5MBS_eMC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B7BB0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MUSIM</w:t>
            </w:r>
          </w:p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8B7BB0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AVProd+CMED</w:t>
            </w:r>
            <w:proofErr w:type="spellEnd"/>
          </w:p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+</w:t>
            </w:r>
            <w:r w:rsidRPr="008250F5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5MBS_eMC</w:t>
            </w:r>
          </w:p>
        </w:tc>
      </w:tr>
      <w:tr w:rsidR="008B7BB0" w:rsidRPr="004C4A40" w:rsidTr="00EA217E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7BB0" w:rsidRPr="00415AA2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7BB0" w:rsidRPr="00415AA2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B7BB0" w:rsidRPr="004C4A40" w:rsidTr="00EA217E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B7BB0" w:rsidRPr="00AB0F3E" w:rsidRDefault="008B7BB0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B7BB0" w:rsidRPr="00AB0F3E" w:rsidRDefault="008B7BB0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8B7BB0" w:rsidRPr="00AB0F3E" w:rsidRDefault="008B7BB0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B7BB0" w:rsidRPr="00AB0F3E" w:rsidRDefault="008B7BB0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B7BB0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MUSIM</w:t>
            </w:r>
          </w:p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8B7BB0" w:rsidRPr="00CF100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REFEC+ATRAC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</w:tbl>
    <w:p w:rsidR="00795707" w:rsidRPr="00015298" w:rsidRDefault="00795707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717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13"/>
        <w:gridCol w:w="994"/>
        <w:gridCol w:w="106"/>
        <w:gridCol w:w="2552"/>
        <w:gridCol w:w="177"/>
        <w:gridCol w:w="4217"/>
        <w:gridCol w:w="177"/>
        <w:gridCol w:w="2037"/>
        <w:gridCol w:w="57"/>
        <w:gridCol w:w="3689"/>
      </w:tblGrid>
      <w:tr w:rsidR="00795707" w:rsidRPr="00B04844" w:rsidTr="00EA217E">
        <w:trPr>
          <w:trHeight w:val="141"/>
        </w:trPr>
        <w:tc>
          <w:tcPr>
            <w:tcW w:w="14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95707" w:rsidRPr="009504CA" w:rsidRDefault="008B7BB0" w:rsidP="00795707">
            <w:pPr>
              <w:pStyle w:val="Heading2"/>
              <w:rPr>
                <w:lang w:val="en-US"/>
              </w:rPr>
            </w:pPr>
            <w:r w:rsidRPr="008B7BB0">
              <w:lastRenderedPageBreak/>
              <w:t>FS_MUSIM: Study on Support for Multi-USIM Devices</w:t>
            </w:r>
            <w:r w:rsidRPr="004070E3">
              <w:t xml:space="preserve"> </w:t>
            </w:r>
            <w:r>
              <w:t>[</w:t>
            </w:r>
            <w:hyperlink r:id="rId8" w:history="1">
              <w:r w:rsidRPr="00EF6537">
                <w:rPr>
                  <w:rStyle w:val="Hyperlink"/>
                  <w:bCs/>
                </w:rPr>
                <w:t>SP-190091</w:t>
              </w:r>
            </w:hyperlink>
            <w:r w:rsidRPr="009504CA">
              <w:rPr>
                <w:bCs/>
              </w:rPr>
              <w:t>]</w:t>
            </w:r>
          </w:p>
        </w:tc>
      </w:tr>
      <w:tr w:rsidR="00795707" w:rsidRPr="00B04844" w:rsidTr="00763F04">
        <w:trPr>
          <w:trHeight w:val="141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8B7BB0" w:rsidRPr="004067FF" w:rsidRDefault="008B7BB0" w:rsidP="008B7BB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8B7BB0" w:rsidRDefault="008B7BB0" w:rsidP="008B7BB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CD2F9C">
              <w:rPr>
                <w:lang w:val="nl-NL"/>
              </w:rPr>
              <w:t>Rapporteur: Ellen C Liao (Intel)</w:t>
            </w:r>
          </w:p>
          <w:p w:rsidR="008B7BB0" w:rsidRPr="00411066" w:rsidRDefault="008B7BB0" w:rsidP="008B7BB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TR22.834v17.1.0</w:t>
            </w:r>
          </w:p>
          <w:p w:rsidR="008B7BB0" w:rsidRPr="00411066" w:rsidRDefault="008B7BB0" w:rsidP="008B7BB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:rsidR="008B7BB0" w:rsidRPr="004070E3" w:rsidRDefault="008B7BB0" w:rsidP="008B7BB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98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795707" w:rsidRPr="00AA7BD2" w:rsidRDefault="00795707" w:rsidP="0079570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B7BB0" w:rsidRPr="000A3C85" w:rsidTr="00763F04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763F04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3F0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763F04" w:rsidRDefault="00465B7A" w:rsidP="008B7BB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9" w:history="1">
              <w:r w:rsidR="008B7BB0" w:rsidRPr="00763F04">
                <w:rPr>
                  <w:rStyle w:val="Hyperlink"/>
                  <w:rFonts w:cs="Arial"/>
                  <w:color w:val="auto"/>
                </w:rPr>
                <w:t>S1-193046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763F04" w:rsidRDefault="008B7BB0" w:rsidP="008B7BB0">
            <w:pPr>
              <w:snapToGrid w:val="0"/>
              <w:spacing w:after="0" w:line="240" w:lineRule="auto"/>
            </w:pPr>
            <w:r w:rsidRPr="00763F04">
              <w:rPr>
                <w:noProof/>
              </w:rPr>
              <w:t>Intel, Qualcomm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763F04" w:rsidRDefault="008B7BB0" w:rsidP="008B7BB0">
            <w:pPr>
              <w:snapToGrid w:val="0"/>
              <w:spacing w:after="0" w:line="240" w:lineRule="auto"/>
            </w:pPr>
            <w:r w:rsidRPr="00763F04">
              <w:t xml:space="preserve">CR 22.834v17.1.0 </w:t>
            </w:r>
            <w:r w:rsidRPr="00763F04">
              <w:rPr>
                <w:noProof/>
              </w:rPr>
              <w:t>Correction to implement missing agreements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763F04" w:rsidRDefault="00763F04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3F04">
              <w:rPr>
                <w:rFonts w:eastAsia="Times New Roman" w:cs="Arial"/>
                <w:szCs w:val="18"/>
                <w:lang w:eastAsia="ar-SA"/>
              </w:rPr>
              <w:t>Revised to S1-193345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763F04" w:rsidRDefault="008B7BB0" w:rsidP="008B7BB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63F04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763F04">
              <w:rPr>
                <w:noProof/>
                <w:highlight w:val="yellow"/>
              </w:rPr>
              <w:t>MUSIM</w:t>
            </w:r>
            <w:r w:rsidRPr="00763F04">
              <w:rPr>
                <w:rFonts w:eastAsia="Arial Unicode MS" w:cs="Arial"/>
                <w:i/>
                <w:szCs w:val="18"/>
                <w:lang w:eastAsia="ar-SA"/>
              </w:rPr>
              <w:t xml:space="preserve"> Rel-17 CR0031R- Cat B</w:t>
            </w:r>
          </w:p>
          <w:p w:rsidR="008B7BB0" w:rsidRPr="00763F04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3F04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WI code should be FS_MUSIM</w:t>
            </w:r>
          </w:p>
        </w:tc>
      </w:tr>
      <w:tr w:rsidR="00763F04" w:rsidRPr="000A3C85" w:rsidTr="00A636D3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F04" w:rsidRPr="00763F04" w:rsidRDefault="00763F04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3F0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F04" w:rsidRPr="00763F04" w:rsidRDefault="00465B7A" w:rsidP="008B7BB0">
            <w:pPr>
              <w:snapToGrid w:val="0"/>
              <w:spacing w:after="0" w:line="240" w:lineRule="auto"/>
            </w:pPr>
            <w:hyperlink r:id="rId10" w:history="1">
              <w:r w:rsidR="00763F04" w:rsidRPr="00763F04">
                <w:rPr>
                  <w:rStyle w:val="Hyperlink"/>
                  <w:rFonts w:cs="Arial"/>
                  <w:color w:val="auto"/>
                </w:rPr>
                <w:t>S1-193345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F04" w:rsidRPr="00763F04" w:rsidRDefault="00763F04" w:rsidP="008B7BB0">
            <w:pPr>
              <w:snapToGrid w:val="0"/>
              <w:spacing w:after="0" w:line="240" w:lineRule="auto"/>
              <w:rPr>
                <w:noProof/>
              </w:rPr>
            </w:pPr>
            <w:r w:rsidRPr="00763F04">
              <w:rPr>
                <w:noProof/>
              </w:rPr>
              <w:t>Intel, Qualcomm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F04" w:rsidRPr="00763F04" w:rsidRDefault="00763F04" w:rsidP="008B7BB0">
            <w:pPr>
              <w:snapToGrid w:val="0"/>
              <w:spacing w:after="0" w:line="240" w:lineRule="auto"/>
            </w:pPr>
            <w:r w:rsidRPr="00763F04">
              <w:t>CR 22.834v17.1.0 Correction to implement missing agreements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F04" w:rsidRPr="00763F04" w:rsidRDefault="00763F04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F04" w:rsidRPr="00763F04" w:rsidRDefault="00763F04" w:rsidP="00763F0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63F04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763F04">
              <w:rPr>
                <w:i/>
                <w:noProof/>
                <w:highlight w:val="yellow"/>
              </w:rPr>
              <w:t>MUSIM</w:t>
            </w:r>
            <w:r w:rsidRPr="00763F04">
              <w:rPr>
                <w:rFonts w:eastAsia="Arial Unicode MS" w:cs="Arial"/>
                <w:i/>
                <w:szCs w:val="18"/>
                <w:lang w:eastAsia="ar-SA"/>
              </w:rPr>
              <w:t xml:space="preserve"> Rel-17 CR0031R- Cat B</w:t>
            </w:r>
          </w:p>
          <w:p w:rsidR="00763F04" w:rsidRDefault="00763F04" w:rsidP="00763F0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3F04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WI code should be FS_MUSIM</w:t>
            </w:r>
          </w:p>
          <w:p w:rsidR="00763F04" w:rsidRPr="00763F04" w:rsidRDefault="00763F04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3F04">
              <w:rPr>
                <w:rFonts w:eastAsia="Arial Unicode MS" w:cs="Arial"/>
                <w:szCs w:val="18"/>
                <w:lang w:eastAsia="ar-SA"/>
              </w:rPr>
              <w:t>Revision of S1-193046.</w:t>
            </w:r>
          </w:p>
        </w:tc>
      </w:tr>
      <w:tr w:rsidR="008B7BB0" w:rsidRPr="00652642" w:rsidTr="00A636D3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A636D3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36D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A636D3" w:rsidRDefault="00465B7A" w:rsidP="008B7BB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1" w:history="1">
              <w:r w:rsidR="008B7BB0" w:rsidRPr="00A636D3">
                <w:rPr>
                  <w:rStyle w:val="Hyperlink"/>
                  <w:rFonts w:cs="Arial"/>
                  <w:color w:val="auto"/>
                </w:rPr>
                <w:t>S1-193047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A636D3" w:rsidRDefault="008B7BB0" w:rsidP="008B7BB0">
            <w:pPr>
              <w:snapToGrid w:val="0"/>
              <w:spacing w:after="0" w:line="240" w:lineRule="auto"/>
            </w:pPr>
            <w:r w:rsidRPr="00A636D3">
              <w:rPr>
                <w:noProof/>
              </w:rPr>
              <w:t>Intel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A636D3" w:rsidRDefault="008B7BB0" w:rsidP="008B7BB0">
            <w:pPr>
              <w:snapToGrid w:val="0"/>
              <w:spacing w:after="0" w:line="240" w:lineRule="auto"/>
            </w:pPr>
            <w:r w:rsidRPr="00A636D3">
              <w:t xml:space="preserve">CR 22.834v17.1.0 </w:t>
            </w:r>
            <w:r w:rsidRPr="00A636D3">
              <w:rPr>
                <w:noProof/>
              </w:rPr>
              <w:t>Add Mapping tables for service requirements in normative work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A636D3" w:rsidRDefault="00A636D3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36D3">
              <w:rPr>
                <w:rFonts w:eastAsia="Times New Roman" w:cs="Arial"/>
                <w:szCs w:val="18"/>
                <w:lang w:eastAsia="ar-SA"/>
              </w:rPr>
              <w:t>Revised to S1-193373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A636D3" w:rsidRDefault="008B7BB0" w:rsidP="008B7BB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A636D3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636D3">
              <w:rPr>
                <w:noProof/>
                <w:highlight w:val="yellow"/>
              </w:rPr>
              <w:t>MUSIM</w:t>
            </w:r>
            <w:r w:rsidRPr="00A636D3">
              <w:rPr>
                <w:rFonts w:eastAsia="Arial Unicode MS" w:cs="Arial"/>
                <w:i/>
                <w:szCs w:val="18"/>
                <w:lang w:eastAsia="ar-SA"/>
              </w:rPr>
              <w:t xml:space="preserve"> Rel-17 CR0032R- Cat F</w:t>
            </w:r>
          </w:p>
          <w:p w:rsidR="008B7BB0" w:rsidRPr="00A636D3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636D3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WI code should be FS_MUSIM</w:t>
            </w:r>
          </w:p>
        </w:tc>
      </w:tr>
      <w:tr w:rsidR="00A636D3" w:rsidRPr="00652642" w:rsidTr="00A636D3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6D3" w:rsidRPr="00A636D3" w:rsidRDefault="00A636D3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36D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6D3" w:rsidRPr="00A636D3" w:rsidRDefault="00465B7A" w:rsidP="008B7BB0">
            <w:pPr>
              <w:snapToGrid w:val="0"/>
              <w:spacing w:after="0" w:line="240" w:lineRule="auto"/>
            </w:pPr>
            <w:hyperlink r:id="rId12" w:history="1">
              <w:r w:rsidR="00A636D3" w:rsidRPr="00A636D3">
                <w:rPr>
                  <w:rStyle w:val="Hyperlink"/>
                  <w:rFonts w:cs="Arial"/>
                  <w:color w:val="auto"/>
                </w:rPr>
                <w:t>S1-193373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6D3" w:rsidRPr="00A636D3" w:rsidRDefault="00A636D3" w:rsidP="008B7BB0">
            <w:pPr>
              <w:snapToGrid w:val="0"/>
              <w:spacing w:after="0" w:line="240" w:lineRule="auto"/>
              <w:rPr>
                <w:noProof/>
              </w:rPr>
            </w:pPr>
            <w:r w:rsidRPr="00A636D3">
              <w:rPr>
                <w:noProof/>
              </w:rPr>
              <w:t>Intel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6D3" w:rsidRPr="00A636D3" w:rsidRDefault="00A636D3" w:rsidP="008B7BB0">
            <w:pPr>
              <w:snapToGrid w:val="0"/>
              <w:spacing w:after="0" w:line="240" w:lineRule="auto"/>
            </w:pPr>
            <w:r w:rsidRPr="00A636D3">
              <w:t>CR 22.834v17.1.0 Add Mapping tables for service requirements in normative work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6D3" w:rsidRPr="00A636D3" w:rsidRDefault="00A636D3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6D3" w:rsidRPr="00A636D3" w:rsidRDefault="00A636D3" w:rsidP="00A636D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A636D3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636D3">
              <w:rPr>
                <w:i/>
                <w:noProof/>
                <w:highlight w:val="yellow"/>
              </w:rPr>
              <w:t>MUSIM</w:t>
            </w:r>
            <w:r w:rsidRPr="00A636D3">
              <w:rPr>
                <w:rFonts w:eastAsia="Arial Unicode MS" w:cs="Arial"/>
                <w:i/>
                <w:szCs w:val="18"/>
                <w:lang w:eastAsia="ar-SA"/>
              </w:rPr>
              <w:t xml:space="preserve"> Rel-17 CR0032R- Cat F</w:t>
            </w:r>
          </w:p>
          <w:p w:rsidR="00A636D3" w:rsidRDefault="00A636D3" w:rsidP="00A636D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636D3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WI code should be FS_MUSIM</w:t>
            </w:r>
          </w:p>
          <w:p w:rsidR="00A636D3" w:rsidRPr="00A636D3" w:rsidRDefault="00A636D3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636D3">
              <w:rPr>
                <w:rFonts w:eastAsia="Arial Unicode MS" w:cs="Arial"/>
                <w:szCs w:val="18"/>
                <w:lang w:eastAsia="ar-SA"/>
              </w:rPr>
              <w:t>Revision of S1-193047.</w:t>
            </w:r>
          </w:p>
        </w:tc>
      </w:tr>
      <w:tr w:rsidR="008B7BB0" w:rsidRPr="00652642" w:rsidTr="006241CD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6241CD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41C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6241CD" w:rsidRDefault="00465B7A" w:rsidP="008B7BB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3" w:history="1">
              <w:r w:rsidR="008B7BB0" w:rsidRPr="006241CD">
                <w:rPr>
                  <w:rStyle w:val="Hyperlink"/>
                  <w:rFonts w:cs="Arial"/>
                  <w:color w:val="auto"/>
                </w:rPr>
                <w:t>S1-193050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6241CD" w:rsidRDefault="008B7BB0" w:rsidP="008B7BB0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6241CD">
              <w:rPr>
                <w:rFonts w:eastAsia="SimSun"/>
                <w:lang w:eastAsia="en-GB"/>
              </w:rPr>
              <w:t>Intel, Qualcomm, LGE, Samsung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6241CD" w:rsidRDefault="008B7BB0" w:rsidP="008B7BB0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6241CD">
              <w:rPr>
                <w:rFonts w:eastAsia="SimSun"/>
                <w:lang w:eastAsia="en-GB"/>
              </w:rPr>
              <w:t>Discussion on service requirements for normative work in TS22.278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6241CD" w:rsidRDefault="006241C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41C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6241CD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B7BB0" w:rsidRPr="00652642" w:rsidTr="00F915A2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6241CD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41C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6241CD" w:rsidRDefault="00465B7A" w:rsidP="008B7BB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4" w:history="1">
              <w:r w:rsidR="008B7BB0" w:rsidRPr="006241CD">
                <w:rPr>
                  <w:rStyle w:val="Hyperlink"/>
                  <w:rFonts w:cs="Arial"/>
                  <w:color w:val="auto"/>
                </w:rPr>
                <w:t>S1-193051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6241CD" w:rsidRDefault="008B7BB0" w:rsidP="008B7BB0">
            <w:pPr>
              <w:snapToGrid w:val="0"/>
              <w:spacing w:after="0" w:line="240" w:lineRule="auto"/>
            </w:pPr>
            <w:r w:rsidRPr="006241CD">
              <w:rPr>
                <w:noProof/>
              </w:rPr>
              <w:t>Intel, Qualcomm, LGE, Samsung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6241CD" w:rsidRDefault="008B7BB0" w:rsidP="008B7BB0">
            <w:pPr>
              <w:snapToGrid w:val="0"/>
              <w:spacing w:after="0" w:line="240" w:lineRule="auto"/>
            </w:pPr>
            <w:r w:rsidRPr="006241CD">
              <w:t xml:space="preserve">CR 22.834v17.1.0 </w:t>
            </w:r>
            <w:r w:rsidRPr="006241CD">
              <w:rPr>
                <w:noProof/>
              </w:rPr>
              <w:t>Merge and Refine Service requirements for normative work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6241CD" w:rsidRDefault="006241C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41CD">
              <w:rPr>
                <w:rFonts w:eastAsia="Times New Roman" w:cs="Arial"/>
                <w:szCs w:val="18"/>
                <w:lang w:eastAsia="ar-SA"/>
              </w:rPr>
              <w:t>Revised to S1-193347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6241CD" w:rsidRDefault="008B7BB0" w:rsidP="008B7BB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241CD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6241CD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MUSIM</w:t>
            </w:r>
            <w:r w:rsidRPr="006241CD">
              <w:rPr>
                <w:rFonts w:eastAsia="Arial Unicode MS" w:cs="Arial"/>
                <w:i/>
                <w:szCs w:val="18"/>
                <w:lang w:eastAsia="ar-SA"/>
              </w:rPr>
              <w:t xml:space="preserve"> Rel-17 CR0033R- Cat F</w:t>
            </w:r>
          </w:p>
          <w:p w:rsidR="008B7BB0" w:rsidRPr="006241CD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241CD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WI code should be FS_MUSIM</w:t>
            </w:r>
          </w:p>
        </w:tc>
      </w:tr>
      <w:tr w:rsidR="006241CD" w:rsidRPr="00652642" w:rsidTr="00F915A2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241CD" w:rsidRPr="00F915A2" w:rsidRDefault="006241C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15A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241CD" w:rsidRPr="00F915A2" w:rsidRDefault="00465B7A" w:rsidP="008B7BB0">
            <w:pPr>
              <w:snapToGrid w:val="0"/>
              <w:spacing w:after="0" w:line="240" w:lineRule="auto"/>
            </w:pPr>
            <w:hyperlink r:id="rId15" w:history="1">
              <w:r w:rsidR="006241CD" w:rsidRPr="00F915A2">
                <w:rPr>
                  <w:rStyle w:val="Hyperlink"/>
                  <w:rFonts w:cs="Arial"/>
                  <w:color w:val="auto"/>
                </w:rPr>
                <w:t>S1-193347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241CD" w:rsidRPr="00F915A2" w:rsidRDefault="006241CD" w:rsidP="008B7BB0">
            <w:pPr>
              <w:snapToGrid w:val="0"/>
              <w:spacing w:after="0" w:line="240" w:lineRule="auto"/>
              <w:rPr>
                <w:noProof/>
              </w:rPr>
            </w:pPr>
            <w:r w:rsidRPr="00F915A2">
              <w:rPr>
                <w:noProof/>
              </w:rPr>
              <w:t>Intel, Qualcomm, LGE, Samsung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241CD" w:rsidRPr="00F915A2" w:rsidRDefault="006241CD" w:rsidP="008B7BB0">
            <w:pPr>
              <w:snapToGrid w:val="0"/>
              <w:spacing w:after="0" w:line="240" w:lineRule="auto"/>
            </w:pPr>
            <w:r w:rsidRPr="00F915A2">
              <w:t>CR 22.834v17.1.0 Merge and Refine Service requirements for normative work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241CD" w:rsidRPr="00F915A2" w:rsidRDefault="00F915A2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15A2">
              <w:rPr>
                <w:rFonts w:eastAsia="Times New Roman" w:cs="Arial"/>
                <w:szCs w:val="18"/>
                <w:lang w:eastAsia="ar-SA"/>
              </w:rPr>
              <w:t>Revised to S1-193374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241CD" w:rsidRPr="00F915A2" w:rsidRDefault="006241CD" w:rsidP="006241C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915A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915A2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MUSIM</w:t>
            </w:r>
            <w:r w:rsidRPr="00F915A2">
              <w:rPr>
                <w:rFonts w:eastAsia="Arial Unicode MS" w:cs="Arial"/>
                <w:i/>
                <w:szCs w:val="18"/>
                <w:lang w:eastAsia="ar-SA"/>
              </w:rPr>
              <w:t xml:space="preserve"> Rel-17 CR0033R- Cat F</w:t>
            </w:r>
          </w:p>
          <w:p w:rsidR="006241CD" w:rsidRPr="00F915A2" w:rsidRDefault="006241CD" w:rsidP="006241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15A2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WI code should be FS_MUSIM</w:t>
            </w:r>
          </w:p>
          <w:p w:rsidR="006241CD" w:rsidRPr="00F915A2" w:rsidRDefault="006241CD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15A2">
              <w:rPr>
                <w:rFonts w:eastAsia="Arial Unicode MS" w:cs="Arial"/>
                <w:szCs w:val="18"/>
                <w:lang w:eastAsia="ar-SA"/>
              </w:rPr>
              <w:t>Revision of S1-193051.</w:t>
            </w:r>
          </w:p>
        </w:tc>
      </w:tr>
      <w:tr w:rsidR="00F915A2" w:rsidRPr="00652642" w:rsidTr="00F915A2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A2" w:rsidRPr="00F915A2" w:rsidRDefault="00F915A2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15A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A2" w:rsidRPr="00F915A2" w:rsidRDefault="00465B7A" w:rsidP="008B7BB0">
            <w:pPr>
              <w:snapToGrid w:val="0"/>
              <w:spacing w:after="0" w:line="240" w:lineRule="auto"/>
            </w:pPr>
            <w:hyperlink r:id="rId16" w:history="1">
              <w:r w:rsidR="00F915A2" w:rsidRPr="00F915A2">
                <w:rPr>
                  <w:rStyle w:val="Hyperlink"/>
                  <w:rFonts w:cs="Arial"/>
                  <w:color w:val="auto"/>
                </w:rPr>
                <w:t>S1-193374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A2" w:rsidRPr="00F915A2" w:rsidRDefault="00F915A2" w:rsidP="008B7BB0">
            <w:pPr>
              <w:snapToGrid w:val="0"/>
              <w:spacing w:after="0" w:line="240" w:lineRule="auto"/>
              <w:rPr>
                <w:noProof/>
              </w:rPr>
            </w:pPr>
            <w:r w:rsidRPr="00F915A2">
              <w:rPr>
                <w:noProof/>
              </w:rPr>
              <w:t>Intel, Qualcomm, LGE, Samsung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A2" w:rsidRPr="00F915A2" w:rsidRDefault="00F915A2" w:rsidP="008B7BB0">
            <w:pPr>
              <w:snapToGrid w:val="0"/>
              <w:spacing w:after="0" w:line="240" w:lineRule="auto"/>
            </w:pPr>
            <w:r w:rsidRPr="00F915A2">
              <w:t>CR 22.834v17.1.0 Merge and Refine Service requirements for normative work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A2" w:rsidRPr="00F915A2" w:rsidRDefault="00F915A2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A2" w:rsidRPr="00F915A2" w:rsidRDefault="00F915A2" w:rsidP="00F915A2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915A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915A2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MUSIM</w:t>
            </w:r>
            <w:r w:rsidRPr="00F915A2">
              <w:rPr>
                <w:rFonts w:eastAsia="Arial Unicode MS" w:cs="Arial"/>
                <w:i/>
                <w:szCs w:val="18"/>
                <w:lang w:eastAsia="ar-SA"/>
              </w:rPr>
              <w:t xml:space="preserve"> Rel-17 CR0033R- Cat F</w:t>
            </w:r>
          </w:p>
          <w:p w:rsidR="00F915A2" w:rsidRPr="00F915A2" w:rsidRDefault="00F915A2" w:rsidP="00F915A2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915A2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WI code should be FS_MUSIM</w:t>
            </w:r>
          </w:p>
          <w:p w:rsidR="00F915A2" w:rsidRDefault="00F915A2" w:rsidP="00F915A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15A2">
              <w:rPr>
                <w:rFonts w:eastAsia="Arial Unicode MS" w:cs="Arial"/>
                <w:i/>
                <w:szCs w:val="18"/>
                <w:lang w:eastAsia="ar-SA"/>
              </w:rPr>
              <w:t>Revision of S1-193051.</w:t>
            </w:r>
          </w:p>
          <w:p w:rsidR="00F915A2" w:rsidRPr="00F915A2" w:rsidRDefault="00F915A2" w:rsidP="006241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15A2">
              <w:rPr>
                <w:rFonts w:eastAsia="Arial Unicode MS" w:cs="Arial"/>
                <w:szCs w:val="18"/>
                <w:lang w:eastAsia="ar-SA"/>
              </w:rPr>
              <w:t>Revision of S1-193347.</w:t>
            </w:r>
          </w:p>
        </w:tc>
      </w:tr>
      <w:tr w:rsidR="008B7BB0" w:rsidRPr="00854C2B" w:rsidTr="0040456F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40456F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456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40456F" w:rsidRDefault="00465B7A" w:rsidP="008B7BB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7" w:history="1">
              <w:r w:rsidR="008B7BB0" w:rsidRPr="0040456F">
                <w:rPr>
                  <w:rStyle w:val="Hyperlink"/>
                  <w:rFonts w:cs="Arial"/>
                  <w:color w:val="auto"/>
                </w:rPr>
                <w:t>S1-193061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40456F" w:rsidRDefault="008B7BB0" w:rsidP="008B7BB0">
            <w:pPr>
              <w:snapToGrid w:val="0"/>
              <w:spacing w:after="0" w:line="240" w:lineRule="auto"/>
            </w:pPr>
            <w:r w:rsidRPr="0040456F">
              <w:rPr>
                <w:noProof/>
                <w:lang w:eastAsia="ko-KR"/>
              </w:rPr>
              <w:t>Huawei, Huawei Device,ChinaUincom, ChinaTelecom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40456F" w:rsidRDefault="008B7BB0" w:rsidP="008B7BB0">
            <w:pPr>
              <w:snapToGrid w:val="0"/>
              <w:spacing w:after="0" w:line="240" w:lineRule="auto"/>
            </w:pPr>
            <w:r w:rsidRPr="0040456F">
              <w:t xml:space="preserve">CR 22.834v17.1.0 </w:t>
            </w:r>
            <w:r w:rsidRPr="0040456F">
              <w:rPr>
                <w:noProof/>
              </w:rPr>
              <w:t>Corrections to MUSIM: support paging reception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40456F" w:rsidRDefault="0040456F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456F">
              <w:rPr>
                <w:rFonts w:eastAsia="Times New Roman" w:cs="Arial"/>
                <w:szCs w:val="18"/>
                <w:lang w:eastAsia="ar-SA"/>
              </w:rPr>
              <w:t>Revised to S1-193348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40456F" w:rsidRDefault="008B7BB0" w:rsidP="008B7BB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0456F">
              <w:rPr>
                <w:rFonts w:eastAsia="Arial Unicode MS" w:cs="Arial"/>
                <w:i/>
                <w:szCs w:val="18"/>
                <w:lang w:eastAsia="ar-SA"/>
              </w:rPr>
              <w:t>WI code FS_MUSIM Rel-17 CR0034R- Cat F</w:t>
            </w:r>
          </w:p>
        </w:tc>
      </w:tr>
      <w:tr w:rsidR="0040456F" w:rsidRPr="00854C2B" w:rsidTr="001751D5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56F" w:rsidRPr="0040456F" w:rsidRDefault="0040456F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456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56F" w:rsidRPr="0040456F" w:rsidRDefault="00465B7A" w:rsidP="008B7BB0">
            <w:pPr>
              <w:snapToGrid w:val="0"/>
              <w:spacing w:after="0" w:line="240" w:lineRule="auto"/>
            </w:pPr>
            <w:hyperlink r:id="rId18" w:history="1">
              <w:r w:rsidR="0040456F" w:rsidRPr="0040456F">
                <w:rPr>
                  <w:rStyle w:val="Hyperlink"/>
                  <w:rFonts w:cs="Arial"/>
                  <w:color w:val="auto"/>
                </w:rPr>
                <w:t>S1-193348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56F" w:rsidRPr="0040456F" w:rsidRDefault="0040456F" w:rsidP="008B7BB0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40456F">
              <w:rPr>
                <w:noProof/>
                <w:lang w:eastAsia="ko-KR"/>
              </w:rPr>
              <w:t>Huawei, Huawei Device,ChinaUincom, ChinaTelecom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56F" w:rsidRPr="0040456F" w:rsidRDefault="0040456F" w:rsidP="008B7BB0">
            <w:pPr>
              <w:snapToGrid w:val="0"/>
              <w:spacing w:after="0" w:line="240" w:lineRule="auto"/>
            </w:pPr>
            <w:r w:rsidRPr="0040456F">
              <w:t>CR 22.834v17.1.0 Corrections to MUSIM: support paging reception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56F" w:rsidRPr="0040456F" w:rsidRDefault="0040456F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56F" w:rsidRDefault="0040456F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0456F">
              <w:rPr>
                <w:rFonts w:eastAsia="Arial Unicode MS" w:cs="Arial"/>
                <w:i/>
                <w:szCs w:val="18"/>
                <w:lang w:eastAsia="ar-SA"/>
              </w:rPr>
              <w:t>WI code FS_MUSIM Rel-17 CR0034R- Cat F</w:t>
            </w:r>
          </w:p>
          <w:p w:rsidR="0040456F" w:rsidRPr="0040456F" w:rsidRDefault="0040456F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0456F">
              <w:rPr>
                <w:rFonts w:eastAsia="Arial Unicode MS" w:cs="Arial"/>
                <w:szCs w:val="18"/>
                <w:lang w:eastAsia="ar-SA"/>
              </w:rPr>
              <w:t>Revision of S1-193061.</w:t>
            </w:r>
          </w:p>
        </w:tc>
      </w:tr>
      <w:tr w:rsidR="008B7BB0" w:rsidRPr="00652642" w:rsidTr="001751D5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1751D5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51D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1751D5" w:rsidRDefault="00465B7A" w:rsidP="008B7BB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9" w:history="1">
              <w:r w:rsidR="008B7BB0" w:rsidRPr="001751D5">
                <w:rPr>
                  <w:rStyle w:val="Hyperlink"/>
                  <w:rFonts w:cs="Arial"/>
                  <w:color w:val="auto"/>
                </w:rPr>
                <w:t>S1-193066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1751D5" w:rsidRDefault="008B7BB0" w:rsidP="008B7BB0">
            <w:pPr>
              <w:snapToGrid w:val="0"/>
              <w:spacing w:after="0" w:line="240" w:lineRule="auto"/>
            </w:pPr>
            <w:r w:rsidRPr="001751D5">
              <w:rPr>
                <w:noProof/>
                <w:lang w:eastAsia="ko-KR"/>
              </w:rPr>
              <w:t>Huawei, Huawei Device,ChinaUincom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1751D5" w:rsidRDefault="008B7BB0" w:rsidP="008B7BB0">
            <w:pPr>
              <w:snapToGrid w:val="0"/>
              <w:spacing w:after="0" w:line="240" w:lineRule="auto"/>
            </w:pPr>
            <w:r w:rsidRPr="001751D5">
              <w:t xml:space="preserve">CR 22.834v17.1.0 </w:t>
            </w:r>
            <w:r w:rsidRPr="001751D5">
              <w:rPr>
                <w:noProof/>
              </w:rPr>
              <w:t>Corrections to MUSIM: Handle interruption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1751D5" w:rsidRDefault="001751D5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51D5">
              <w:rPr>
                <w:rFonts w:eastAsia="Times New Roman" w:cs="Arial"/>
                <w:szCs w:val="18"/>
                <w:lang w:eastAsia="ar-SA"/>
              </w:rPr>
              <w:t>Revised to S1-193349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1751D5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751D5">
              <w:rPr>
                <w:rFonts w:eastAsia="Arial Unicode MS" w:cs="Arial"/>
                <w:i/>
                <w:szCs w:val="18"/>
                <w:lang w:eastAsia="ar-SA"/>
              </w:rPr>
              <w:t>WI code FS_MUSIM Rel-17 CR0035R- Cat F</w:t>
            </w:r>
          </w:p>
        </w:tc>
      </w:tr>
      <w:tr w:rsidR="001751D5" w:rsidRPr="00652642" w:rsidTr="001751D5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1D5" w:rsidRPr="001751D5" w:rsidRDefault="001751D5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51D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1D5" w:rsidRPr="001751D5" w:rsidRDefault="00465B7A" w:rsidP="008B7BB0">
            <w:pPr>
              <w:snapToGrid w:val="0"/>
              <w:spacing w:after="0" w:line="240" w:lineRule="auto"/>
            </w:pPr>
            <w:hyperlink r:id="rId20" w:history="1">
              <w:r w:rsidR="001751D5" w:rsidRPr="001751D5">
                <w:rPr>
                  <w:rStyle w:val="Hyperlink"/>
                  <w:rFonts w:cs="Arial"/>
                  <w:color w:val="auto"/>
                </w:rPr>
                <w:t>S1-193349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1D5" w:rsidRPr="001751D5" w:rsidRDefault="001751D5" w:rsidP="008B7BB0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1751D5">
              <w:rPr>
                <w:noProof/>
                <w:lang w:eastAsia="ko-KR"/>
              </w:rPr>
              <w:t>Huawei, Huawei Device,ChinaUincom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1D5" w:rsidRPr="001751D5" w:rsidRDefault="001751D5" w:rsidP="008B7BB0">
            <w:pPr>
              <w:snapToGrid w:val="0"/>
              <w:spacing w:after="0" w:line="240" w:lineRule="auto"/>
            </w:pPr>
            <w:r w:rsidRPr="001751D5">
              <w:t>CR 22.834v17.1.0 Corrections to MUSIM: Handle interruption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1D5" w:rsidRPr="001751D5" w:rsidRDefault="001751D5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1D5" w:rsidRDefault="001751D5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751D5">
              <w:rPr>
                <w:rFonts w:eastAsia="Arial Unicode MS" w:cs="Arial"/>
                <w:i/>
                <w:szCs w:val="18"/>
                <w:lang w:eastAsia="ar-SA"/>
              </w:rPr>
              <w:t>WI code FS_MUSIM Rel-17 CR0035R- Cat F</w:t>
            </w:r>
          </w:p>
          <w:p w:rsidR="001751D5" w:rsidRPr="001751D5" w:rsidRDefault="001751D5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751D5">
              <w:rPr>
                <w:rFonts w:eastAsia="Arial Unicode MS" w:cs="Arial"/>
                <w:szCs w:val="18"/>
                <w:lang w:eastAsia="ar-SA"/>
              </w:rPr>
              <w:t>Revision of S1-193066.</w:t>
            </w:r>
          </w:p>
        </w:tc>
      </w:tr>
      <w:tr w:rsidR="008B7BB0" w:rsidRPr="00652642" w:rsidTr="001751D5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1751D5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51D5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1751D5" w:rsidRDefault="00465B7A" w:rsidP="008B7BB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21" w:history="1">
              <w:r w:rsidR="008B7BB0" w:rsidRPr="001751D5">
                <w:rPr>
                  <w:rStyle w:val="Hyperlink"/>
                  <w:rFonts w:cs="Arial"/>
                  <w:color w:val="auto"/>
                </w:rPr>
                <w:t>S1-193067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1751D5" w:rsidRDefault="008B7BB0" w:rsidP="008B7BB0">
            <w:pPr>
              <w:snapToGrid w:val="0"/>
              <w:spacing w:after="0" w:line="240" w:lineRule="auto"/>
            </w:pPr>
            <w:r w:rsidRPr="001751D5">
              <w:rPr>
                <w:noProof/>
                <w:lang w:eastAsia="ko-KR"/>
              </w:rPr>
              <w:t>Huawei, Huawei Device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1751D5" w:rsidRDefault="008B7BB0" w:rsidP="008B7BB0">
            <w:pPr>
              <w:snapToGrid w:val="0"/>
              <w:spacing w:after="0" w:line="240" w:lineRule="auto"/>
            </w:pPr>
            <w:r w:rsidRPr="001751D5">
              <w:t xml:space="preserve">CR 22.834v17.1.0 </w:t>
            </w:r>
            <w:r w:rsidRPr="001751D5">
              <w:rPr>
                <w:noProof/>
              </w:rPr>
              <w:t>Corrections to MUSIM: cordinated leave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1751D5" w:rsidRDefault="001751D5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51D5">
              <w:rPr>
                <w:rFonts w:eastAsia="Times New Roman" w:cs="Arial"/>
                <w:szCs w:val="18"/>
                <w:lang w:eastAsia="ar-SA"/>
              </w:rPr>
              <w:t>Revised to S1-193350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1751D5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751D5">
              <w:rPr>
                <w:rFonts w:eastAsia="Arial Unicode MS" w:cs="Arial"/>
                <w:i/>
                <w:szCs w:val="18"/>
                <w:lang w:eastAsia="ar-SA"/>
              </w:rPr>
              <w:t>WI code FS_MUSIM Rel-17 CR0036R- Cat F</w:t>
            </w:r>
          </w:p>
        </w:tc>
      </w:tr>
      <w:tr w:rsidR="001751D5" w:rsidRPr="00652642" w:rsidTr="001751D5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1D5" w:rsidRPr="001751D5" w:rsidRDefault="001751D5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51D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1D5" w:rsidRPr="001751D5" w:rsidRDefault="00465B7A" w:rsidP="008B7BB0">
            <w:pPr>
              <w:snapToGrid w:val="0"/>
              <w:spacing w:after="0" w:line="240" w:lineRule="auto"/>
            </w:pPr>
            <w:hyperlink r:id="rId22" w:history="1">
              <w:r w:rsidR="001751D5" w:rsidRPr="001751D5">
                <w:rPr>
                  <w:rStyle w:val="Hyperlink"/>
                  <w:rFonts w:cs="Arial"/>
                  <w:color w:val="auto"/>
                </w:rPr>
                <w:t>S1-193350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1D5" w:rsidRPr="001751D5" w:rsidRDefault="001751D5" w:rsidP="008B7BB0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1751D5">
              <w:rPr>
                <w:noProof/>
                <w:lang w:eastAsia="ko-KR"/>
              </w:rPr>
              <w:t>Huawei, Huawei Device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1D5" w:rsidRPr="001751D5" w:rsidRDefault="001751D5" w:rsidP="008B7BB0">
            <w:pPr>
              <w:snapToGrid w:val="0"/>
              <w:spacing w:after="0" w:line="240" w:lineRule="auto"/>
            </w:pPr>
            <w:r w:rsidRPr="001751D5">
              <w:t xml:space="preserve">CR 22.834v17.1.0 Corrections to MUSIM: </w:t>
            </w:r>
            <w:proofErr w:type="spellStart"/>
            <w:r w:rsidRPr="001751D5">
              <w:t>cordinated</w:t>
            </w:r>
            <w:proofErr w:type="spellEnd"/>
            <w:r w:rsidRPr="001751D5">
              <w:t xml:space="preserve"> leave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1D5" w:rsidRPr="001751D5" w:rsidRDefault="001751D5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1D5" w:rsidRDefault="001751D5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751D5">
              <w:rPr>
                <w:rFonts w:eastAsia="Arial Unicode MS" w:cs="Arial"/>
                <w:i/>
                <w:szCs w:val="18"/>
                <w:lang w:eastAsia="ar-SA"/>
              </w:rPr>
              <w:t>WI code FS_MUSIM Rel-17 CR0036R- Cat F</w:t>
            </w:r>
          </w:p>
          <w:p w:rsidR="001751D5" w:rsidRPr="001751D5" w:rsidRDefault="001751D5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751D5">
              <w:rPr>
                <w:rFonts w:eastAsia="Arial Unicode MS" w:cs="Arial"/>
                <w:szCs w:val="18"/>
                <w:lang w:eastAsia="ar-SA"/>
              </w:rPr>
              <w:t>Revision of S1-193067.</w:t>
            </w:r>
          </w:p>
        </w:tc>
      </w:tr>
      <w:tr w:rsidR="00693E0A" w:rsidRPr="00B04844" w:rsidTr="00EA217E">
        <w:trPr>
          <w:trHeight w:val="141"/>
        </w:trPr>
        <w:tc>
          <w:tcPr>
            <w:tcW w:w="14717" w:type="dxa"/>
            <w:gridSpan w:val="11"/>
            <w:tcBorders>
              <w:bottom w:val="nil"/>
            </w:tcBorders>
            <w:shd w:val="clear" w:color="auto" w:fill="F2F2F2"/>
          </w:tcPr>
          <w:p w:rsidR="00693E0A" w:rsidRPr="00B3496D" w:rsidRDefault="008B7BB0" w:rsidP="008D6266">
            <w:pPr>
              <w:pStyle w:val="Heading2"/>
              <w:rPr>
                <w:lang w:val="en-US"/>
              </w:rPr>
            </w:pPr>
            <w:r>
              <w:t xml:space="preserve">MUSIM: </w:t>
            </w:r>
            <w:r w:rsidRPr="003368B3">
              <w:rPr>
                <w:lang w:val="en-US"/>
              </w:rPr>
              <w:t xml:space="preserve">Support for Multi-USIM Devices </w:t>
            </w:r>
            <w:r>
              <w:t>[</w:t>
            </w:r>
            <w:hyperlink r:id="rId23" w:history="1">
              <w:r w:rsidRPr="00591065">
                <w:rPr>
                  <w:rStyle w:val="Hyperlink"/>
                  <w:bCs/>
                </w:rPr>
                <w:t>SP-190309</w:t>
              </w:r>
            </w:hyperlink>
            <w:r w:rsidRPr="009504CA">
              <w:rPr>
                <w:bCs/>
              </w:rPr>
              <w:t>]</w:t>
            </w:r>
          </w:p>
        </w:tc>
      </w:tr>
      <w:tr w:rsidR="00693E0A" w:rsidRPr="00B04844" w:rsidTr="00EA217E">
        <w:trPr>
          <w:trHeight w:val="141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8B7BB0" w:rsidRPr="004067FF" w:rsidRDefault="008B7BB0" w:rsidP="008B7BB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8B7BB0" w:rsidRDefault="008B7BB0" w:rsidP="008B7BB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CD2F9C">
              <w:rPr>
                <w:lang w:val="nl-NL"/>
              </w:rPr>
              <w:t>Rapporteur: Ellen C Liao (Intel)</w:t>
            </w:r>
          </w:p>
          <w:p w:rsidR="008B7BB0" w:rsidRPr="00411066" w:rsidRDefault="008B7BB0" w:rsidP="008B7BB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SA#86 (12/2019)</w:t>
            </w:r>
          </w:p>
          <w:p w:rsidR="008B7BB0" w:rsidRPr="004070E3" w:rsidRDefault="008B7BB0" w:rsidP="008B7BB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50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93E0A" w:rsidRPr="00840AFD" w:rsidRDefault="00693E0A" w:rsidP="008D6266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EA217E" w:rsidRPr="00F45489" w:rsidTr="005E1EEE">
        <w:trPr>
          <w:trHeight w:val="293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EA217E" w:rsidRPr="00F45489" w:rsidRDefault="008B7BB0" w:rsidP="00D460F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General</w:t>
            </w:r>
          </w:p>
        </w:tc>
      </w:tr>
      <w:tr w:rsidR="008B7BB0" w:rsidRPr="00652642" w:rsidTr="005E1EE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5E1EEE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E1EE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5E1EEE" w:rsidRDefault="00465B7A" w:rsidP="008B7BB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24" w:history="1">
              <w:r w:rsidR="008B7BB0" w:rsidRPr="005E1EEE">
                <w:rPr>
                  <w:rStyle w:val="Hyperlink"/>
                  <w:rFonts w:cs="Arial"/>
                  <w:color w:val="auto"/>
                </w:rPr>
                <w:t>S1-193025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5E1EEE" w:rsidRDefault="008B7BB0" w:rsidP="008B7BB0">
            <w:pPr>
              <w:snapToGrid w:val="0"/>
              <w:spacing w:after="0" w:line="240" w:lineRule="auto"/>
            </w:pPr>
            <w:r w:rsidRPr="005E1EEE">
              <w:rPr>
                <w:rFonts w:eastAsia="SimSun"/>
                <w:lang w:eastAsia="en-GB"/>
              </w:rPr>
              <w:t>Samsung, China Telecom, Charter Communications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5E1EEE" w:rsidRDefault="008B7BB0" w:rsidP="008B7BB0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E1EEE">
              <w:t>Carry forward CPR.8.1-4 on multiple registrations to one PLMN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5E1EEE" w:rsidRDefault="005E1EEE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1EEE">
              <w:rPr>
                <w:rFonts w:eastAsia="Times New Roman" w:cs="Arial"/>
                <w:szCs w:val="18"/>
                <w:lang w:eastAsia="ar-SA"/>
              </w:rPr>
              <w:t>Revised to S1-193346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5E1EEE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E1EEE" w:rsidRPr="00652642" w:rsidTr="006241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EEE" w:rsidRPr="005E1EEE" w:rsidRDefault="005E1EEE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E1EE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EEE" w:rsidRPr="005E1EEE" w:rsidRDefault="00465B7A" w:rsidP="008B7BB0">
            <w:pPr>
              <w:snapToGrid w:val="0"/>
              <w:spacing w:after="0" w:line="240" w:lineRule="auto"/>
            </w:pPr>
            <w:hyperlink r:id="rId25" w:history="1">
              <w:r w:rsidR="005E1EEE" w:rsidRPr="005E1EEE">
                <w:rPr>
                  <w:rStyle w:val="Hyperlink"/>
                  <w:rFonts w:cs="Arial"/>
                  <w:color w:val="auto"/>
                </w:rPr>
                <w:t>S1-193346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EEE" w:rsidRPr="005E1EEE" w:rsidRDefault="005E1EEE" w:rsidP="008B7BB0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E1EEE">
              <w:rPr>
                <w:rFonts w:eastAsia="SimSun"/>
                <w:lang w:eastAsia="en-GB"/>
              </w:rPr>
              <w:t>Samsung, China Telecom, Charter Communications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EEE" w:rsidRPr="005E1EEE" w:rsidRDefault="005E1EEE" w:rsidP="008B7BB0">
            <w:pPr>
              <w:snapToGrid w:val="0"/>
              <w:spacing w:after="0" w:line="240" w:lineRule="auto"/>
            </w:pPr>
            <w:r w:rsidRPr="005E1EEE">
              <w:t>Carry forward CPR.8.1-4 on multiple registrations to one PLMN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EEE" w:rsidRPr="005E1EEE" w:rsidRDefault="005E1EEE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EEE" w:rsidRPr="005E1EEE" w:rsidRDefault="005E1EEE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E1EEE">
              <w:rPr>
                <w:rFonts w:eastAsia="Arial Unicode MS" w:cs="Arial"/>
                <w:szCs w:val="18"/>
                <w:lang w:eastAsia="ar-SA"/>
              </w:rPr>
              <w:t>Revision of S1-193025.</w:t>
            </w:r>
          </w:p>
        </w:tc>
      </w:tr>
      <w:tr w:rsidR="008B7BB0" w:rsidRPr="00652642" w:rsidTr="006241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6241CD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41C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6241CD" w:rsidRDefault="00465B7A" w:rsidP="008B7BB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26" w:history="1">
              <w:r w:rsidR="008B7BB0" w:rsidRPr="006241CD">
                <w:rPr>
                  <w:rStyle w:val="Hyperlink"/>
                  <w:rFonts w:cs="Arial"/>
                  <w:color w:val="auto"/>
                </w:rPr>
                <w:t>S1-193014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6241CD" w:rsidRDefault="008B7BB0" w:rsidP="008B7BB0">
            <w:pPr>
              <w:snapToGrid w:val="0"/>
              <w:spacing w:after="0" w:line="240" w:lineRule="auto"/>
            </w:pPr>
            <w:r w:rsidRPr="006241CD"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6241CD" w:rsidRDefault="008B7BB0" w:rsidP="008B7BB0">
            <w:pPr>
              <w:snapToGrid w:val="0"/>
              <w:spacing w:after="0" w:line="240" w:lineRule="auto"/>
            </w:pPr>
            <w:r w:rsidRPr="006241CD">
              <w:t>Discussion on the granularity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6241CD" w:rsidRDefault="006241C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 into </w:t>
            </w:r>
            <w:r w:rsidR="009630AD">
              <w:rPr>
                <w:rFonts w:eastAsia="Times New Roman" w:cs="Arial"/>
                <w:szCs w:val="18"/>
                <w:lang w:eastAsia="ar-SA"/>
              </w:rPr>
              <w:t>S1-19</w:t>
            </w:r>
            <w:r>
              <w:rPr>
                <w:rFonts w:eastAsia="Times New Roman" w:cs="Arial"/>
                <w:szCs w:val="18"/>
                <w:lang w:eastAsia="ar-SA"/>
              </w:rPr>
              <w:t>33</w:t>
            </w:r>
            <w:r w:rsidR="009630AD">
              <w:rPr>
                <w:rFonts w:eastAsia="Times New Roman" w:cs="Arial"/>
                <w:szCs w:val="18"/>
                <w:lang w:eastAsia="ar-SA"/>
              </w:rPr>
              <w:t>47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6241CD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F45489" w:rsidTr="009630AD">
        <w:trPr>
          <w:trHeight w:val="293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EA217E" w:rsidRPr="00F45489" w:rsidRDefault="008B7BB0" w:rsidP="00D460F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" w:name="_Hlk24730968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22.278</w:t>
            </w:r>
          </w:p>
        </w:tc>
      </w:tr>
      <w:bookmarkEnd w:id="6"/>
      <w:tr w:rsidR="008B7BB0" w:rsidRPr="00652642" w:rsidTr="009630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30A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465B7A" w:rsidP="008B7BB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27" w:history="1">
              <w:r w:rsidR="008B7BB0" w:rsidRPr="009630AD">
                <w:rPr>
                  <w:rStyle w:val="Hyperlink"/>
                  <w:rFonts w:cs="Arial"/>
                  <w:color w:val="auto"/>
                </w:rPr>
                <w:t>S1-193048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napToGrid w:val="0"/>
              <w:spacing w:after="0" w:line="240" w:lineRule="auto"/>
            </w:pPr>
            <w:r w:rsidRPr="009630AD">
              <w:rPr>
                <w:noProof/>
              </w:rPr>
              <w:t xml:space="preserve">Intel, Vodafone, </w:t>
            </w:r>
            <w:r w:rsidRPr="009630AD">
              <w:t>Nokia, Nokia Shanghai Bell,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napToGrid w:val="0"/>
              <w:spacing w:after="0" w:line="240" w:lineRule="auto"/>
            </w:pPr>
            <w:r w:rsidRPr="009630AD">
              <w:t xml:space="preserve">CR 22.278v17.0.0 </w:t>
            </w:r>
            <w:r w:rsidRPr="009630AD">
              <w:rPr>
                <w:noProof/>
              </w:rPr>
              <w:t>Description for supporting MUSIM UE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9630A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30AD">
              <w:rPr>
                <w:rFonts w:eastAsia="Times New Roman" w:cs="Arial"/>
                <w:szCs w:val="18"/>
                <w:lang w:eastAsia="ar-SA"/>
              </w:rPr>
              <w:t>Revised to S1-193351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30AD">
              <w:rPr>
                <w:rFonts w:eastAsia="Arial Unicode MS" w:cs="Arial"/>
                <w:i/>
                <w:szCs w:val="18"/>
                <w:lang w:eastAsia="ar-SA"/>
              </w:rPr>
              <w:t>WI code MUSIM Rel-17 CR0271R- Cat D</w:t>
            </w:r>
          </w:p>
        </w:tc>
      </w:tr>
      <w:tr w:rsidR="009630AD" w:rsidRPr="00652642" w:rsidTr="009630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630AD" w:rsidRPr="009630AD" w:rsidRDefault="009630A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30A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630AD" w:rsidRPr="009630AD" w:rsidRDefault="00465B7A" w:rsidP="008B7BB0">
            <w:pPr>
              <w:snapToGrid w:val="0"/>
              <w:spacing w:after="0" w:line="240" w:lineRule="auto"/>
            </w:pPr>
            <w:hyperlink r:id="rId28" w:history="1">
              <w:r w:rsidR="009630AD" w:rsidRPr="009630AD">
                <w:rPr>
                  <w:rStyle w:val="Hyperlink"/>
                  <w:rFonts w:cs="Arial"/>
                  <w:color w:val="auto"/>
                </w:rPr>
                <w:t>S1-193351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630AD" w:rsidRPr="009630AD" w:rsidRDefault="009630AD" w:rsidP="008B7BB0">
            <w:pPr>
              <w:snapToGrid w:val="0"/>
              <w:spacing w:after="0" w:line="240" w:lineRule="auto"/>
              <w:rPr>
                <w:noProof/>
              </w:rPr>
            </w:pPr>
            <w:r w:rsidRPr="009630AD">
              <w:rPr>
                <w:noProof/>
              </w:rPr>
              <w:t>Intel, Vodafone, Nokia, Nokia Shanghai Bell,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630AD" w:rsidRPr="009630AD" w:rsidRDefault="009630AD" w:rsidP="008B7BB0">
            <w:pPr>
              <w:snapToGrid w:val="0"/>
              <w:spacing w:after="0" w:line="240" w:lineRule="auto"/>
            </w:pPr>
            <w:r w:rsidRPr="009630AD">
              <w:t>CR 22.278v17.0.0 Description for supporting MUSIM UE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630AD" w:rsidRPr="009630AD" w:rsidRDefault="009630A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30A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630AD" w:rsidRPr="009630AD" w:rsidRDefault="009630AD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30AD">
              <w:rPr>
                <w:rFonts w:eastAsia="Arial Unicode MS" w:cs="Arial"/>
                <w:i/>
                <w:szCs w:val="18"/>
                <w:lang w:eastAsia="ar-SA"/>
              </w:rPr>
              <w:t>WI code MUSIM Rel-17 CR0271R- Cat D</w:t>
            </w:r>
          </w:p>
          <w:p w:rsidR="009630AD" w:rsidRDefault="009630AD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30AD">
              <w:rPr>
                <w:rFonts w:eastAsia="Arial Unicode MS" w:cs="Arial"/>
                <w:szCs w:val="18"/>
                <w:lang w:eastAsia="ar-SA"/>
              </w:rPr>
              <w:t>Revision of S1-193048.</w:t>
            </w:r>
          </w:p>
          <w:p w:rsidR="009630AD" w:rsidRPr="009630AD" w:rsidRDefault="009630AD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630AD" w:rsidRDefault="009630AD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630AD" w:rsidRPr="009630AD" w:rsidRDefault="009630AD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9630AD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8B7BB0" w:rsidRPr="00652642" w:rsidTr="009630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30A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465B7A" w:rsidP="008B7BB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29" w:history="1">
              <w:r w:rsidR="008B7BB0" w:rsidRPr="009630AD">
                <w:rPr>
                  <w:rStyle w:val="Hyperlink"/>
                  <w:rFonts w:cs="Arial"/>
                  <w:color w:val="auto"/>
                </w:rPr>
                <w:t>S1-193049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napToGrid w:val="0"/>
              <w:spacing w:after="0" w:line="240" w:lineRule="auto"/>
            </w:pPr>
            <w:r w:rsidRPr="009630AD">
              <w:rPr>
                <w:noProof/>
              </w:rPr>
              <w:t>Intel, Qualcomm, LGE, Samsung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napToGrid w:val="0"/>
              <w:spacing w:after="0" w:line="240" w:lineRule="auto"/>
            </w:pPr>
            <w:r w:rsidRPr="009630AD">
              <w:t xml:space="preserve">CR 22.278v17.0.0 </w:t>
            </w:r>
            <w:r w:rsidRPr="009630AD">
              <w:rPr>
                <w:noProof/>
              </w:rPr>
              <w:t>Add service requirements to support MUSIM UE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9630A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30AD">
              <w:rPr>
                <w:rFonts w:eastAsia="Times New Roman" w:cs="Arial"/>
                <w:szCs w:val="18"/>
                <w:lang w:eastAsia="ar-SA"/>
              </w:rPr>
              <w:t>Revised to S1-193352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30AD">
              <w:rPr>
                <w:rFonts w:eastAsia="Arial Unicode MS" w:cs="Arial"/>
                <w:i/>
                <w:szCs w:val="18"/>
                <w:lang w:eastAsia="ar-SA"/>
              </w:rPr>
              <w:t>WI code MUSIM Rel-17 CR0272R- Cat B</w:t>
            </w:r>
          </w:p>
        </w:tc>
      </w:tr>
      <w:tr w:rsidR="009630AD" w:rsidRPr="00652642" w:rsidTr="009630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9630A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30A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465B7A" w:rsidP="008B7BB0">
            <w:pPr>
              <w:snapToGrid w:val="0"/>
              <w:spacing w:after="0" w:line="240" w:lineRule="auto"/>
            </w:pPr>
            <w:hyperlink r:id="rId30" w:history="1">
              <w:r w:rsidR="009630AD" w:rsidRPr="009630AD">
                <w:rPr>
                  <w:rStyle w:val="Hyperlink"/>
                  <w:rFonts w:cs="Arial"/>
                  <w:color w:val="auto"/>
                </w:rPr>
                <w:t>S1-193352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9630AD" w:rsidP="008B7BB0">
            <w:pPr>
              <w:snapToGrid w:val="0"/>
              <w:spacing w:after="0" w:line="240" w:lineRule="auto"/>
              <w:rPr>
                <w:noProof/>
              </w:rPr>
            </w:pPr>
            <w:r w:rsidRPr="009630AD">
              <w:rPr>
                <w:noProof/>
              </w:rPr>
              <w:t>Intel, Qualcomm, LGE, Samsung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9630AD" w:rsidP="008B7BB0">
            <w:pPr>
              <w:snapToGrid w:val="0"/>
              <w:spacing w:after="0" w:line="240" w:lineRule="auto"/>
            </w:pPr>
            <w:r w:rsidRPr="009630AD">
              <w:t>CR 22.278v17.0.0 Add service requirements to support MUSIM UE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9630A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Default="009630AD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30AD">
              <w:rPr>
                <w:rFonts w:eastAsia="Arial Unicode MS" w:cs="Arial"/>
                <w:i/>
                <w:szCs w:val="18"/>
                <w:lang w:eastAsia="ar-SA"/>
              </w:rPr>
              <w:t>WI code MUSIM Rel-17 CR0272R- Cat B</w:t>
            </w:r>
          </w:p>
          <w:p w:rsidR="009630AD" w:rsidRPr="009630AD" w:rsidRDefault="009630AD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30AD">
              <w:rPr>
                <w:rFonts w:eastAsia="Arial Unicode MS" w:cs="Arial"/>
                <w:szCs w:val="18"/>
                <w:lang w:eastAsia="ar-SA"/>
              </w:rPr>
              <w:t>Revision of S1-193049.</w:t>
            </w:r>
          </w:p>
        </w:tc>
      </w:tr>
      <w:tr w:rsidR="008B7BB0" w:rsidRPr="00652642" w:rsidTr="009630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30A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465B7A" w:rsidP="008B7BB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31" w:history="1">
              <w:r w:rsidR="008B7BB0" w:rsidRPr="009630AD">
                <w:rPr>
                  <w:rStyle w:val="Hyperlink"/>
                  <w:rFonts w:cs="Arial"/>
                  <w:color w:val="auto"/>
                </w:rPr>
                <w:t>S1-193069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napToGrid w:val="0"/>
              <w:spacing w:after="0" w:line="240" w:lineRule="auto"/>
            </w:pPr>
            <w:r w:rsidRPr="009630AD">
              <w:rPr>
                <w:noProof/>
                <w:lang w:eastAsia="ko-KR"/>
              </w:rPr>
              <w:t>Huawei, Huawei Device, ChinaUnicom, ChinaTelecom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napToGrid w:val="0"/>
              <w:spacing w:after="0" w:line="240" w:lineRule="auto"/>
            </w:pPr>
            <w:r w:rsidRPr="009630AD">
              <w:rPr>
                <w:noProof/>
              </w:rPr>
              <w:t>CR 22.278v17.0.0 Support paging reception for MUSIM UE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9630A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30AD">
              <w:rPr>
                <w:rFonts w:eastAsia="Times New Roman" w:cs="Arial"/>
                <w:szCs w:val="18"/>
                <w:lang w:eastAsia="ar-SA"/>
              </w:rPr>
              <w:t>Revised to S1-193353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30AD">
              <w:rPr>
                <w:rFonts w:eastAsia="Arial Unicode MS" w:cs="Arial"/>
                <w:i/>
                <w:szCs w:val="18"/>
                <w:lang w:eastAsia="ar-SA"/>
              </w:rPr>
              <w:t>WI code MUSIM Rel-17 CR0273R- Cat B</w:t>
            </w:r>
          </w:p>
        </w:tc>
      </w:tr>
      <w:tr w:rsidR="009630AD" w:rsidRPr="00652642" w:rsidTr="009630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9630A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30A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465B7A" w:rsidP="008B7BB0">
            <w:pPr>
              <w:snapToGrid w:val="0"/>
              <w:spacing w:after="0" w:line="240" w:lineRule="auto"/>
            </w:pPr>
            <w:hyperlink r:id="rId32" w:history="1">
              <w:r w:rsidR="009630AD" w:rsidRPr="009630AD">
                <w:rPr>
                  <w:rStyle w:val="Hyperlink"/>
                  <w:rFonts w:cs="Arial"/>
                  <w:color w:val="auto"/>
                </w:rPr>
                <w:t>S1-193353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9630AD" w:rsidP="008B7BB0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9630AD">
              <w:rPr>
                <w:noProof/>
                <w:lang w:eastAsia="ko-KR"/>
              </w:rPr>
              <w:t>Huawei, Huawei Device, ChinaUnicom, ChinaTelecom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9630AD" w:rsidP="008B7BB0">
            <w:pPr>
              <w:snapToGrid w:val="0"/>
              <w:spacing w:after="0" w:line="240" w:lineRule="auto"/>
              <w:rPr>
                <w:noProof/>
              </w:rPr>
            </w:pPr>
            <w:r w:rsidRPr="009630AD">
              <w:rPr>
                <w:noProof/>
              </w:rPr>
              <w:t>CR 22.278v17.0.0 Support paging reception for MUSIM UE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9630A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Default="009630AD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30AD">
              <w:rPr>
                <w:rFonts w:eastAsia="Arial Unicode MS" w:cs="Arial"/>
                <w:i/>
                <w:szCs w:val="18"/>
                <w:lang w:eastAsia="ar-SA"/>
              </w:rPr>
              <w:t>WI code MUSIM Rel-17 CR0273R- Cat B</w:t>
            </w:r>
          </w:p>
          <w:p w:rsidR="009630AD" w:rsidRPr="009630AD" w:rsidRDefault="009630AD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30AD">
              <w:rPr>
                <w:rFonts w:eastAsia="Arial Unicode MS" w:cs="Arial"/>
                <w:szCs w:val="18"/>
                <w:lang w:eastAsia="ar-SA"/>
              </w:rPr>
              <w:t>Revision of S1-193069.</w:t>
            </w:r>
          </w:p>
        </w:tc>
      </w:tr>
      <w:tr w:rsidR="008B7BB0" w:rsidRPr="00652642" w:rsidTr="009630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30A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465B7A" w:rsidP="008B7BB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33" w:history="1">
              <w:r w:rsidR="008B7BB0" w:rsidRPr="009630AD">
                <w:rPr>
                  <w:rStyle w:val="Hyperlink"/>
                  <w:rFonts w:cs="Arial"/>
                  <w:color w:val="auto"/>
                </w:rPr>
                <w:t>S1-193073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napToGrid w:val="0"/>
              <w:spacing w:after="0" w:line="240" w:lineRule="auto"/>
            </w:pPr>
            <w:r w:rsidRPr="009630AD">
              <w:rPr>
                <w:noProof/>
                <w:lang w:eastAsia="ko-KR"/>
              </w:rPr>
              <w:t>Huawei, Huawei Device,ChinaUincom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napToGrid w:val="0"/>
              <w:spacing w:after="0" w:line="240" w:lineRule="auto"/>
            </w:pPr>
            <w:r w:rsidRPr="009630AD">
              <w:rPr>
                <w:noProof/>
              </w:rPr>
              <w:t>CR 22.278v17.0.0 Corrections to MUSIM: Handle interruption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9630A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30AD">
              <w:rPr>
                <w:rFonts w:eastAsia="Times New Roman" w:cs="Arial"/>
                <w:szCs w:val="18"/>
                <w:lang w:eastAsia="ar-SA"/>
              </w:rPr>
              <w:t>Revised to S1-193354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30AD">
              <w:rPr>
                <w:rFonts w:eastAsia="Arial Unicode MS" w:cs="Arial"/>
                <w:i/>
                <w:szCs w:val="18"/>
                <w:lang w:eastAsia="ar-SA"/>
              </w:rPr>
              <w:t>WI code MUSIM Rel-17 CR0274R- Cat B</w:t>
            </w:r>
          </w:p>
        </w:tc>
      </w:tr>
      <w:tr w:rsidR="009630AD" w:rsidRPr="00652642" w:rsidTr="009630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9630A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30A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465B7A" w:rsidP="008B7BB0">
            <w:pPr>
              <w:snapToGrid w:val="0"/>
              <w:spacing w:after="0" w:line="240" w:lineRule="auto"/>
            </w:pPr>
            <w:hyperlink r:id="rId34" w:history="1">
              <w:r w:rsidR="009630AD" w:rsidRPr="009630AD">
                <w:rPr>
                  <w:rStyle w:val="Hyperlink"/>
                  <w:rFonts w:cs="Arial"/>
                  <w:color w:val="auto"/>
                </w:rPr>
                <w:t>S1-193354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9630AD" w:rsidP="008B7BB0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9630AD">
              <w:rPr>
                <w:noProof/>
                <w:lang w:eastAsia="ko-KR"/>
              </w:rPr>
              <w:t>Huawei, Huawei Device,ChinaUincom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9630AD" w:rsidP="008B7BB0">
            <w:pPr>
              <w:snapToGrid w:val="0"/>
              <w:spacing w:after="0" w:line="240" w:lineRule="auto"/>
              <w:rPr>
                <w:noProof/>
              </w:rPr>
            </w:pPr>
            <w:r w:rsidRPr="009630AD">
              <w:rPr>
                <w:noProof/>
              </w:rPr>
              <w:t>CR 22.278v17.0.0 Corrections to MUSIM: Handle interruption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9630A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Default="009630AD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30AD">
              <w:rPr>
                <w:rFonts w:eastAsia="Arial Unicode MS" w:cs="Arial"/>
                <w:i/>
                <w:szCs w:val="18"/>
                <w:lang w:eastAsia="ar-SA"/>
              </w:rPr>
              <w:t>WI code MUSIM Rel-17 CR0274R- Cat B</w:t>
            </w:r>
          </w:p>
          <w:p w:rsidR="009630AD" w:rsidRPr="009630AD" w:rsidRDefault="009630AD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30AD">
              <w:rPr>
                <w:rFonts w:eastAsia="Arial Unicode MS" w:cs="Arial"/>
                <w:szCs w:val="18"/>
                <w:lang w:eastAsia="ar-SA"/>
              </w:rPr>
              <w:t>Revision of S1-193073.</w:t>
            </w:r>
          </w:p>
        </w:tc>
      </w:tr>
      <w:tr w:rsidR="008B7BB0" w:rsidRPr="00652642" w:rsidTr="009630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30A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465B7A" w:rsidP="008B7BB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35" w:history="1">
              <w:r w:rsidR="008B7BB0" w:rsidRPr="009630AD">
                <w:rPr>
                  <w:rStyle w:val="Hyperlink"/>
                  <w:rFonts w:cs="Arial"/>
                  <w:color w:val="auto"/>
                </w:rPr>
                <w:t>S1-193076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napToGrid w:val="0"/>
              <w:spacing w:after="0" w:line="240" w:lineRule="auto"/>
            </w:pPr>
            <w:r w:rsidRPr="009630AD">
              <w:rPr>
                <w:noProof/>
                <w:lang w:eastAsia="ko-KR"/>
              </w:rPr>
              <w:t>Huawei, Huawei Device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napToGrid w:val="0"/>
              <w:spacing w:after="0" w:line="240" w:lineRule="auto"/>
            </w:pPr>
            <w:r w:rsidRPr="009630AD">
              <w:rPr>
                <w:noProof/>
              </w:rPr>
              <w:t xml:space="preserve">CR 22.278v17.0.0 </w:t>
            </w:r>
            <w:r w:rsidRPr="009630AD">
              <w:t xml:space="preserve">Support </w:t>
            </w:r>
            <w:proofErr w:type="spellStart"/>
            <w:r w:rsidRPr="009630AD">
              <w:t>cordinated</w:t>
            </w:r>
            <w:proofErr w:type="spellEnd"/>
            <w:r w:rsidRPr="009630AD">
              <w:t xml:space="preserve"> leave for MUSIM UE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9630A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30AD">
              <w:rPr>
                <w:rFonts w:eastAsia="Times New Roman" w:cs="Arial"/>
                <w:szCs w:val="18"/>
                <w:lang w:eastAsia="ar-SA"/>
              </w:rPr>
              <w:t>Revised to S1-193355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9630AD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30AD">
              <w:rPr>
                <w:rFonts w:eastAsia="Arial Unicode MS" w:cs="Arial"/>
                <w:i/>
                <w:szCs w:val="18"/>
                <w:lang w:eastAsia="ar-SA"/>
              </w:rPr>
              <w:t>WI code MUSIM Rel-17 CR0275R- Cat B</w:t>
            </w:r>
          </w:p>
        </w:tc>
      </w:tr>
      <w:tr w:rsidR="009630AD" w:rsidRPr="00652642" w:rsidTr="009630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9630A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30AD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465B7A" w:rsidP="008B7BB0">
            <w:pPr>
              <w:snapToGrid w:val="0"/>
              <w:spacing w:after="0" w:line="240" w:lineRule="auto"/>
            </w:pPr>
            <w:hyperlink r:id="rId36" w:history="1">
              <w:r w:rsidR="009630AD" w:rsidRPr="009630AD">
                <w:rPr>
                  <w:rStyle w:val="Hyperlink"/>
                  <w:rFonts w:cs="Arial"/>
                  <w:color w:val="auto"/>
                </w:rPr>
                <w:t>S1-193355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9630AD" w:rsidP="008B7BB0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9630AD">
              <w:rPr>
                <w:noProof/>
                <w:lang w:eastAsia="ko-KR"/>
              </w:rPr>
              <w:t>Huawei, Huawei Device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9630AD" w:rsidP="008B7BB0">
            <w:pPr>
              <w:snapToGrid w:val="0"/>
              <w:spacing w:after="0" w:line="240" w:lineRule="auto"/>
              <w:rPr>
                <w:noProof/>
              </w:rPr>
            </w:pPr>
            <w:r w:rsidRPr="009630AD">
              <w:rPr>
                <w:noProof/>
              </w:rPr>
              <w:t>CR 22.278v17.0.0 Support cordinated leave for MUSIM UE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Pr="009630AD" w:rsidRDefault="009630AD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0AD" w:rsidRDefault="009630AD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30AD">
              <w:rPr>
                <w:rFonts w:eastAsia="Arial Unicode MS" w:cs="Arial"/>
                <w:i/>
                <w:szCs w:val="18"/>
                <w:lang w:eastAsia="ar-SA"/>
              </w:rPr>
              <w:t>WI code MUSIM Rel-17 CR0275R- Cat B</w:t>
            </w:r>
          </w:p>
          <w:p w:rsidR="009630AD" w:rsidRPr="009630AD" w:rsidRDefault="009630AD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30AD">
              <w:rPr>
                <w:rFonts w:eastAsia="Arial Unicode MS" w:cs="Arial"/>
                <w:szCs w:val="18"/>
                <w:lang w:eastAsia="ar-SA"/>
              </w:rPr>
              <w:t>Revision of S1-193076.</w:t>
            </w:r>
          </w:p>
        </w:tc>
      </w:tr>
      <w:tr w:rsidR="00EA217E" w:rsidRPr="00F45489" w:rsidTr="001566B8">
        <w:trPr>
          <w:trHeight w:val="293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EA217E" w:rsidRPr="00F45489" w:rsidRDefault="008B7BB0" w:rsidP="00D460F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22.101</w:t>
            </w:r>
          </w:p>
        </w:tc>
      </w:tr>
      <w:tr w:rsidR="008B7BB0" w:rsidRPr="00652642" w:rsidTr="001566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1566B8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6B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1566B8" w:rsidRDefault="00465B7A" w:rsidP="008B7BB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37" w:history="1">
              <w:r w:rsidR="008B7BB0" w:rsidRPr="001566B8">
                <w:rPr>
                  <w:rStyle w:val="Hyperlink"/>
                  <w:rFonts w:cs="Arial"/>
                  <w:color w:val="auto"/>
                </w:rPr>
                <w:t>S1-193150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1566B8" w:rsidRDefault="008B7BB0" w:rsidP="008B7BB0">
            <w:pPr>
              <w:snapToGrid w:val="0"/>
              <w:spacing w:after="0" w:line="240" w:lineRule="auto"/>
            </w:pPr>
            <w:r w:rsidRPr="001566B8">
              <w:rPr>
                <w:noProof/>
              </w:rPr>
              <w:t>Nokia, Nokia Shanghai Bell, Intel, Vodafone,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1566B8" w:rsidRDefault="008B7BB0" w:rsidP="008B7BB0">
            <w:pPr>
              <w:snapToGrid w:val="0"/>
              <w:spacing w:after="0" w:line="240" w:lineRule="auto"/>
            </w:pPr>
            <w:r w:rsidRPr="001566B8">
              <w:t xml:space="preserve">CR 22.101v17.0.0 </w:t>
            </w:r>
            <w:r w:rsidRPr="001566B8">
              <w:rPr>
                <w:noProof/>
              </w:rPr>
              <w:t>Description for supporting MUSIM UE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1566B8" w:rsidRDefault="001566B8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6B8">
              <w:rPr>
                <w:rFonts w:eastAsia="Times New Roman" w:cs="Arial"/>
                <w:szCs w:val="18"/>
                <w:lang w:eastAsia="ar-SA"/>
              </w:rPr>
              <w:t>Revised to S1-193356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1566B8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566B8">
              <w:rPr>
                <w:rFonts w:eastAsia="Arial Unicode MS" w:cs="Arial"/>
                <w:i/>
                <w:szCs w:val="18"/>
                <w:lang w:eastAsia="ar-SA"/>
              </w:rPr>
              <w:t>WI code MUSIM Rel-17 CR0564R- Cat F</w:t>
            </w:r>
          </w:p>
        </w:tc>
      </w:tr>
      <w:tr w:rsidR="001566B8" w:rsidRPr="00652642" w:rsidTr="00E6329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6B8" w:rsidRPr="001566B8" w:rsidRDefault="001566B8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6B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6B8" w:rsidRPr="001566B8" w:rsidRDefault="00465B7A" w:rsidP="008B7BB0">
            <w:pPr>
              <w:snapToGrid w:val="0"/>
              <w:spacing w:after="0" w:line="240" w:lineRule="auto"/>
            </w:pPr>
            <w:hyperlink r:id="rId38" w:history="1">
              <w:r w:rsidR="001566B8" w:rsidRPr="001566B8">
                <w:rPr>
                  <w:rStyle w:val="Hyperlink"/>
                  <w:rFonts w:cs="Arial"/>
                  <w:color w:val="auto"/>
                </w:rPr>
                <w:t>S1-193356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6B8" w:rsidRPr="001566B8" w:rsidRDefault="001566B8" w:rsidP="008B7BB0">
            <w:pPr>
              <w:snapToGrid w:val="0"/>
              <w:spacing w:after="0" w:line="240" w:lineRule="auto"/>
              <w:rPr>
                <w:noProof/>
              </w:rPr>
            </w:pPr>
            <w:r w:rsidRPr="001566B8">
              <w:rPr>
                <w:noProof/>
              </w:rPr>
              <w:t>Nokia, Nokia Shanghai Bell, Intel, Vodafone,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6B8" w:rsidRPr="001566B8" w:rsidRDefault="001566B8" w:rsidP="008B7BB0">
            <w:pPr>
              <w:snapToGrid w:val="0"/>
              <w:spacing w:after="0" w:line="240" w:lineRule="auto"/>
            </w:pPr>
            <w:r w:rsidRPr="001566B8">
              <w:t>CR 22.101v17.0.0 Description for supporting MUSIM UE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6B8" w:rsidRPr="001566B8" w:rsidRDefault="001566B8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6B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6B8" w:rsidRPr="001566B8" w:rsidRDefault="001566B8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566B8">
              <w:rPr>
                <w:rFonts w:eastAsia="Arial Unicode MS" w:cs="Arial"/>
                <w:i/>
                <w:szCs w:val="18"/>
                <w:lang w:eastAsia="ar-SA"/>
              </w:rPr>
              <w:t>WI code MUSIM Rel-17 CR0564R- Cat F</w:t>
            </w:r>
          </w:p>
          <w:p w:rsidR="001566B8" w:rsidRDefault="001566B8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566B8">
              <w:rPr>
                <w:rFonts w:eastAsia="Arial Unicode MS" w:cs="Arial"/>
                <w:szCs w:val="18"/>
                <w:lang w:eastAsia="ar-SA"/>
              </w:rPr>
              <w:t>Revision of S1-193150.</w:t>
            </w:r>
          </w:p>
          <w:p w:rsidR="001566B8" w:rsidRPr="001566B8" w:rsidRDefault="001566B8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566B8" w:rsidRDefault="001566B8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566B8" w:rsidRPr="001566B8" w:rsidRDefault="001566B8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1566B8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8B7BB0" w:rsidRPr="00652642" w:rsidTr="00E6329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E6329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329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E63292" w:rsidRDefault="00465B7A" w:rsidP="008B7BB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39" w:history="1">
              <w:r w:rsidR="008B7BB0" w:rsidRPr="00E63292">
                <w:rPr>
                  <w:rStyle w:val="Hyperlink"/>
                  <w:rFonts w:cs="Arial"/>
                  <w:color w:val="auto"/>
                </w:rPr>
                <w:t>S1-193007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E63292" w:rsidRDefault="00465B7A" w:rsidP="008B7BB0">
            <w:pPr>
              <w:snapToGrid w:val="0"/>
              <w:spacing w:after="0" w:line="240" w:lineRule="auto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B7BB0" w:rsidRPr="00E63292">
              <w:rPr>
                <w:noProof/>
              </w:rPr>
              <w:t>vivo Mobile Communication Co. LTD</w:t>
            </w:r>
            <w:r>
              <w:rPr>
                <w:noProof/>
              </w:rPr>
              <w:fldChar w:fldCharType="end"/>
            </w:r>
            <w:r w:rsidR="008B7BB0" w:rsidRPr="00E63292">
              <w:rPr>
                <w:noProof/>
              </w:rPr>
              <w:t>, LG Electronics, Ericsson, OPPO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E63292" w:rsidRDefault="008B7BB0" w:rsidP="008B7BB0">
            <w:pPr>
              <w:snapToGrid w:val="0"/>
              <w:spacing w:after="0" w:line="240" w:lineRule="auto"/>
            </w:pPr>
            <w:r w:rsidRPr="00E63292">
              <w:t xml:space="preserve">CR 22.101v17.0.0 </w:t>
            </w:r>
            <w:r w:rsidR="00465B7A">
              <w:fldChar w:fldCharType="begin"/>
            </w:r>
            <w:r w:rsidR="00465B7A">
              <w:instrText xml:space="preserve"> DOCPROPERTY  CrTitle  \* MERGEFORMAT </w:instrText>
            </w:r>
            <w:r w:rsidR="00465B7A">
              <w:fldChar w:fldCharType="separate"/>
            </w:r>
            <w:r w:rsidRPr="00E63292">
              <w:t>Emergency call handling</w:t>
            </w:r>
            <w:r w:rsidR="00465B7A">
              <w:fldChar w:fldCharType="end"/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E63292" w:rsidRDefault="00E63292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3292">
              <w:rPr>
                <w:rFonts w:eastAsia="Times New Roman" w:cs="Arial"/>
                <w:szCs w:val="18"/>
                <w:lang w:eastAsia="ar-SA"/>
              </w:rPr>
              <w:t>Revised to S1-193357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B7BB0" w:rsidRPr="00E63292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3292">
              <w:rPr>
                <w:rFonts w:eastAsia="Arial Unicode MS" w:cs="Arial"/>
                <w:i/>
                <w:szCs w:val="18"/>
                <w:lang w:eastAsia="ar-SA"/>
              </w:rPr>
              <w:t>WI code MUSIM Rel-17 CR0561R- Cat F</w:t>
            </w:r>
          </w:p>
        </w:tc>
      </w:tr>
      <w:tr w:rsidR="00E63292" w:rsidRPr="00652642" w:rsidTr="00E6329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292" w:rsidRPr="00E63292" w:rsidRDefault="00E63292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329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292" w:rsidRPr="00E63292" w:rsidRDefault="00465B7A" w:rsidP="008B7BB0">
            <w:pPr>
              <w:snapToGrid w:val="0"/>
              <w:spacing w:after="0" w:line="240" w:lineRule="auto"/>
            </w:pPr>
            <w:hyperlink r:id="rId40" w:history="1">
              <w:r w:rsidR="00E63292" w:rsidRPr="00E63292">
                <w:rPr>
                  <w:rStyle w:val="Hyperlink"/>
                  <w:rFonts w:cs="Arial"/>
                  <w:color w:val="auto"/>
                </w:rPr>
                <w:t>S1-193357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292" w:rsidRPr="00E63292" w:rsidRDefault="00E63292" w:rsidP="008B7BB0">
            <w:pPr>
              <w:snapToGrid w:val="0"/>
              <w:spacing w:after="0" w:line="240" w:lineRule="auto"/>
            </w:pPr>
            <w:r w:rsidRPr="00E63292">
              <w:t>vivo Mobile Communication Co. LTD, LG Electronics, Ericsson, OPPO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292" w:rsidRPr="00E63292" w:rsidRDefault="00E63292" w:rsidP="008B7BB0">
            <w:pPr>
              <w:snapToGrid w:val="0"/>
              <w:spacing w:after="0" w:line="240" w:lineRule="auto"/>
            </w:pPr>
            <w:r w:rsidRPr="00E63292">
              <w:t>CR 22.101v17.0.0 Emergency call handling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292" w:rsidRPr="00E63292" w:rsidRDefault="00E63292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292" w:rsidRDefault="00E63292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3292">
              <w:rPr>
                <w:rFonts w:eastAsia="Arial Unicode MS" w:cs="Arial"/>
                <w:i/>
                <w:szCs w:val="18"/>
                <w:lang w:eastAsia="ar-SA"/>
              </w:rPr>
              <w:t>WI code MUSIM Rel-17 CR0561R- Cat F</w:t>
            </w:r>
          </w:p>
          <w:p w:rsidR="00E63292" w:rsidRPr="00E63292" w:rsidRDefault="00E63292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3292">
              <w:rPr>
                <w:rFonts w:eastAsia="Arial Unicode MS" w:cs="Arial"/>
                <w:szCs w:val="18"/>
                <w:lang w:eastAsia="ar-SA"/>
              </w:rPr>
              <w:t>Revision of S1-193007.</w:t>
            </w:r>
          </w:p>
        </w:tc>
      </w:tr>
      <w:tr w:rsidR="008B7BB0" w:rsidRPr="00652642" w:rsidTr="00E6329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B7BB0" w:rsidRPr="00E6329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329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B7BB0" w:rsidRPr="00E63292" w:rsidRDefault="00465B7A" w:rsidP="008B7BB0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41" w:history="1">
              <w:r w:rsidR="008B7BB0" w:rsidRPr="00E63292">
                <w:rPr>
                  <w:rStyle w:val="Hyperlink"/>
                  <w:rFonts w:cs="Arial"/>
                  <w:color w:val="auto"/>
                </w:rPr>
                <w:t>S1-193095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B7BB0" w:rsidRPr="00E63292" w:rsidRDefault="008B7BB0" w:rsidP="008B7BB0">
            <w:pPr>
              <w:snapToGrid w:val="0"/>
              <w:spacing w:after="0" w:line="240" w:lineRule="auto"/>
            </w:pPr>
            <w:r w:rsidRPr="00E63292">
              <w:rPr>
                <w:noProof/>
              </w:rPr>
              <w:t>Ericsson, Vivo Mobile Communications Co. LTD,</w:t>
            </w:r>
            <w:r w:rsidRPr="00E63292">
              <w:rPr>
                <w:lang w:val="en-US"/>
              </w:rPr>
              <w:t xml:space="preserve"> 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B7BB0" w:rsidRPr="00E63292" w:rsidRDefault="008B7BB0" w:rsidP="008B7BB0">
            <w:pPr>
              <w:snapToGrid w:val="0"/>
              <w:spacing w:after="0" w:line="240" w:lineRule="auto"/>
            </w:pPr>
            <w:r w:rsidRPr="00E63292">
              <w:t xml:space="preserve">CR 22.101v17.0.0 </w:t>
            </w:r>
            <w:r w:rsidRPr="00E63292">
              <w:rPr>
                <w:noProof/>
              </w:rPr>
              <w:t>Clarify that emergency call-back is a regulatory requirement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B7BB0" w:rsidRPr="00E63292" w:rsidRDefault="00E63292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329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63292" w:rsidRDefault="008B7BB0" w:rsidP="008B7BB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63292">
              <w:rPr>
                <w:rFonts w:eastAsia="Arial Unicode MS" w:cs="Arial"/>
                <w:i/>
                <w:szCs w:val="18"/>
                <w:lang w:eastAsia="ar-SA"/>
              </w:rPr>
              <w:t>WI code MUSIM Rel-17 CR0562R- Cat F</w:t>
            </w:r>
          </w:p>
          <w:p w:rsidR="00E63292" w:rsidRPr="00E63292" w:rsidRDefault="00E63292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E63292" w:rsidRDefault="00E63292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B7BB0" w:rsidRPr="00E63292" w:rsidRDefault="00E63292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E63292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EA217E" w:rsidRPr="00B04844" w:rsidTr="00EA217E">
        <w:trPr>
          <w:trHeight w:val="141"/>
        </w:trPr>
        <w:tc>
          <w:tcPr>
            <w:tcW w:w="14717" w:type="dxa"/>
            <w:gridSpan w:val="11"/>
            <w:shd w:val="clear" w:color="auto" w:fill="F2F2F2"/>
          </w:tcPr>
          <w:p w:rsidR="00EA217E" w:rsidRPr="00F45489" w:rsidRDefault="00EA217E" w:rsidP="00EA217E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EA217E" w:rsidRPr="00A75C05" w:rsidTr="00EA21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D9769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B615C1" w:rsidRDefault="00EA217E" w:rsidP="00EA217E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B615C1" w:rsidRDefault="00EA217E" w:rsidP="00EA217E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A75C05" w:rsidTr="00EA21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A75C05" w:rsidTr="00EA21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A75C05" w:rsidTr="00EA21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B04844" w:rsidTr="00EA217E">
        <w:trPr>
          <w:trHeight w:val="141"/>
        </w:trPr>
        <w:tc>
          <w:tcPr>
            <w:tcW w:w="14717" w:type="dxa"/>
            <w:gridSpan w:val="11"/>
            <w:shd w:val="clear" w:color="auto" w:fill="F2F2F2"/>
          </w:tcPr>
          <w:p w:rsidR="00EA217E" w:rsidRPr="00F45489" w:rsidRDefault="00EA217E" w:rsidP="00EA217E">
            <w:pPr>
              <w:pStyle w:val="Heading1"/>
            </w:pPr>
            <w:r w:rsidRPr="004E36F9">
              <w:t>Summary of drafting session</w:t>
            </w:r>
          </w:p>
        </w:tc>
      </w:tr>
      <w:tr w:rsidR="00EA217E" w:rsidRPr="00A75C05" w:rsidTr="00EA217E">
        <w:trPr>
          <w:trHeight w:val="141"/>
        </w:trPr>
        <w:tc>
          <w:tcPr>
            <w:tcW w:w="14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Default="00EA217E" w:rsidP="00EA217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EA217E" w:rsidRPr="00894FB0" w:rsidRDefault="00EA217E" w:rsidP="00EA217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EA217E" w:rsidRDefault="00EA217E" w:rsidP="00EA217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AA7D54">
              <w:rPr>
                <w:rFonts w:eastAsia="Arial Unicode MS" w:cs="Arial"/>
                <w:i/>
                <w:szCs w:val="18"/>
                <w:lang w:eastAsia="ko-KR"/>
              </w:rPr>
              <w:t xml:space="preserve">3 Documents agreed. </w:t>
            </w:r>
          </w:p>
          <w:p w:rsidR="00EA217E" w:rsidRPr="00894FB0" w:rsidRDefault="00AA7D54" w:rsidP="00EA217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Drafting session to find compromise in 3 controversial issues.</w:t>
            </w:r>
          </w:p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894FB0" w:rsidTr="00EA217E">
        <w:trPr>
          <w:trHeight w:val="141"/>
        </w:trPr>
        <w:tc>
          <w:tcPr>
            <w:tcW w:w="14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A217E" w:rsidRPr="00894FB0" w:rsidRDefault="00EA217E" w:rsidP="00EA217E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lastRenderedPageBreak/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42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FC8" w:rsidRDefault="00786FC8" w:rsidP="002E015E">
      <w:pPr>
        <w:spacing w:after="0" w:line="240" w:lineRule="auto"/>
      </w:pPr>
      <w:r>
        <w:separator/>
      </w:r>
    </w:p>
  </w:endnote>
  <w:endnote w:type="continuationSeparator" w:id="0">
    <w:p w:rsidR="00786FC8" w:rsidRDefault="00786FC8" w:rsidP="002E015E">
      <w:pPr>
        <w:spacing w:after="0" w:line="240" w:lineRule="auto"/>
      </w:pPr>
      <w:r>
        <w:continuationSeparator/>
      </w:r>
    </w:p>
  </w:endnote>
  <w:endnote w:type="continuationNotice" w:id="1">
    <w:p w:rsidR="00786FC8" w:rsidRDefault="00786F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786FC8" w:rsidRPr="002F165F" w:rsidRDefault="00786FC8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4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786FC8" w:rsidRDefault="00786F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FC8" w:rsidRDefault="00786FC8" w:rsidP="002E015E">
      <w:pPr>
        <w:spacing w:after="0" w:line="240" w:lineRule="auto"/>
      </w:pPr>
      <w:r>
        <w:separator/>
      </w:r>
    </w:p>
  </w:footnote>
  <w:footnote w:type="continuationSeparator" w:id="0">
    <w:p w:rsidR="00786FC8" w:rsidRDefault="00786FC8" w:rsidP="002E015E">
      <w:pPr>
        <w:spacing w:after="0" w:line="240" w:lineRule="auto"/>
      </w:pPr>
      <w:r>
        <w:continuationSeparator/>
      </w:r>
    </w:p>
  </w:footnote>
  <w:footnote w:type="continuationNotice" w:id="1">
    <w:p w:rsidR="00786FC8" w:rsidRDefault="00786FC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39B"/>
    <w:rsid w:val="00020612"/>
    <w:rsid w:val="000208FD"/>
    <w:rsid w:val="00020D57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A72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9C5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6B8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1D5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7B1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1F2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A80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2BAB"/>
    <w:rsid w:val="002031E7"/>
    <w:rsid w:val="0020328A"/>
    <w:rsid w:val="00203560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8775E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622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462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26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0C2C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54D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56F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0DBF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EE5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B7A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2FFD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EDD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1EEE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41CD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0C8E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3E0A"/>
    <w:rsid w:val="00694085"/>
    <w:rsid w:val="00694F32"/>
    <w:rsid w:val="006953C6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1C1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0EC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04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86FC8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3AD"/>
    <w:rsid w:val="00794681"/>
    <w:rsid w:val="00794F3C"/>
    <w:rsid w:val="0079570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149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27"/>
    <w:rsid w:val="007D64A1"/>
    <w:rsid w:val="007D66BB"/>
    <w:rsid w:val="007D6840"/>
    <w:rsid w:val="007D68DC"/>
    <w:rsid w:val="007D6C70"/>
    <w:rsid w:val="007D77F1"/>
    <w:rsid w:val="007D7B69"/>
    <w:rsid w:val="007D7F23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917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AFD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4DE7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7CE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EA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BB0"/>
    <w:rsid w:val="008B7ED1"/>
    <w:rsid w:val="008C1922"/>
    <w:rsid w:val="008C1A27"/>
    <w:rsid w:val="008C1CF7"/>
    <w:rsid w:val="008C1D5A"/>
    <w:rsid w:val="008C1E52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266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0963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0AD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53FD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3BC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62B6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3701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D3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3AA9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5B8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A7D54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08A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1AB6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474A8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46D4"/>
    <w:rsid w:val="00B854A0"/>
    <w:rsid w:val="00B85722"/>
    <w:rsid w:val="00B85798"/>
    <w:rsid w:val="00B85CE0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1DCA"/>
    <w:rsid w:val="00BA25F9"/>
    <w:rsid w:val="00BA2D99"/>
    <w:rsid w:val="00BA3B61"/>
    <w:rsid w:val="00BA407A"/>
    <w:rsid w:val="00BA407C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569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B0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6FD8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585B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2C9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1C6F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552"/>
    <w:rsid w:val="00D71C1C"/>
    <w:rsid w:val="00D72B1A"/>
    <w:rsid w:val="00D73115"/>
    <w:rsid w:val="00D73940"/>
    <w:rsid w:val="00D73A63"/>
    <w:rsid w:val="00D73CD5"/>
    <w:rsid w:val="00D74938"/>
    <w:rsid w:val="00D74E3A"/>
    <w:rsid w:val="00D75283"/>
    <w:rsid w:val="00D75407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030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5E5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292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17E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4CE3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0A5F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37F3E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D5E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D6C"/>
    <w:rsid w:val="00F67FCE"/>
    <w:rsid w:val="00F70236"/>
    <w:rsid w:val="00F70720"/>
    <w:rsid w:val="00F70EB4"/>
    <w:rsid w:val="00F71DF3"/>
    <w:rsid w:val="00F728F7"/>
    <w:rsid w:val="00F73617"/>
    <w:rsid w:val="00F7397F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15A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3E4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1164D739"/>
  <w15:docId w15:val="{0DF4534B-5BA7-41DA-9764-3832305D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1">
    <w:name w:val="Mention1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rsid w:val="008D5263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D55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ngppapp/CreateTdoc.aspx?mode=view&amp;contributionId=992212" TargetMode="External"/><Relationship Id="rId13" Type="http://schemas.openxmlformats.org/officeDocument/2006/relationships/hyperlink" Target="file:///D:\3GPP_SA1\TSGS1_88_Reno\Docs\S1-193050.zip" TargetMode="External"/><Relationship Id="rId18" Type="http://schemas.openxmlformats.org/officeDocument/2006/relationships/hyperlink" Target="file:///D:\3GPP_SA1\TSGS1_88_Reno\DraftingSessions\docs\S1-193348.zip" TargetMode="External"/><Relationship Id="rId26" Type="http://schemas.openxmlformats.org/officeDocument/2006/relationships/hyperlink" Target="file:///D:\3GPP_SA1\TSGS1_88_Reno\Docs\S1-193014.zip" TargetMode="External"/><Relationship Id="rId39" Type="http://schemas.openxmlformats.org/officeDocument/2006/relationships/hyperlink" Target="file:///D:\3GPP_SA1\TSGS1_88_Reno\Docs\S1-193007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3GPP_SA1\TSGS1_88_Reno\Docs\S1-193067.zip" TargetMode="External"/><Relationship Id="rId34" Type="http://schemas.openxmlformats.org/officeDocument/2006/relationships/hyperlink" Target="file:///D:\3GPP_SA1\TSGS1_88_Reno\DraftingSessions\docs\S1-193354.zip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file:///D:\3GPP_SA1\TSGS1_88_Reno\DraftingSessions\docs\S1-193373.zip" TargetMode="External"/><Relationship Id="rId17" Type="http://schemas.openxmlformats.org/officeDocument/2006/relationships/hyperlink" Target="file:///D:\3GPP_SA1\TSGS1_88_Reno\Docs\S1-193061.zip" TargetMode="External"/><Relationship Id="rId25" Type="http://schemas.openxmlformats.org/officeDocument/2006/relationships/hyperlink" Target="file:///D:\3GPP_SA1\TSGS1_88_Reno\DraftingSessions\docs\S1-193346.zip" TargetMode="External"/><Relationship Id="rId33" Type="http://schemas.openxmlformats.org/officeDocument/2006/relationships/hyperlink" Target="file:///D:\3GPP_SA1\TSGS1_88_Reno\Docs\S1-193073.zip" TargetMode="External"/><Relationship Id="rId38" Type="http://schemas.openxmlformats.org/officeDocument/2006/relationships/hyperlink" Target="file:///D:\3GPP_SA1\TSGS1_88_Reno\DraftingSessions\docs\S1-19335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3GPP_SA1\TSGS1_88_Reno\DraftingSessions\docs\S1-193374.zip" TargetMode="External"/><Relationship Id="rId20" Type="http://schemas.openxmlformats.org/officeDocument/2006/relationships/hyperlink" Target="file:///D:\3GPP_SA1\TSGS1_88_Reno\DraftingSessions\docs\S1-193349.zip" TargetMode="External"/><Relationship Id="rId29" Type="http://schemas.openxmlformats.org/officeDocument/2006/relationships/hyperlink" Target="file:///D:\3GPP_SA1\TSGS1_88_Reno\Docs\S1-193049.zip" TargetMode="External"/><Relationship Id="rId41" Type="http://schemas.openxmlformats.org/officeDocument/2006/relationships/hyperlink" Target="file:///D:\3GPP_SA1\TSGS1_88_Reno\Docs\S1-193095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3GPP_SA1\TSGS1_88_Reno\Docs\S1-193047.zip" TargetMode="External"/><Relationship Id="rId24" Type="http://schemas.openxmlformats.org/officeDocument/2006/relationships/hyperlink" Target="file:///D:\3GPP_SA1\TSGS1_88_Reno\Docs\S1-193025.zip" TargetMode="External"/><Relationship Id="rId32" Type="http://schemas.openxmlformats.org/officeDocument/2006/relationships/hyperlink" Target="file:///D:\3GPP_SA1\TSGS1_88_Reno\DraftingSessions\docs\S1-193353.zip" TargetMode="External"/><Relationship Id="rId37" Type="http://schemas.openxmlformats.org/officeDocument/2006/relationships/hyperlink" Target="file:///D:\3GPP_SA1\TSGS1_88_Reno\Docs\S1-193150.zip" TargetMode="External"/><Relationship Id="rId40" Type="http://schemas.openxmlformats.org/officeDocument/2006/relationships/hyperlink" Target="file:///D:\3GPP_SA1\TSGS1_88_Reno\DraftingSessions\docs\S1-19335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3GPP_SA1\TSGS1_88_Reno\DraftingSessions\docs\S1-193347.zip" TargetMode="External"/><Relationship Id="rId23" Type="http://schemas.openxmlformats.org/officeDocument/2006/relationships/hyperlink" Target="https://portal.3gpp.org/ngppapp/CreateTdoc.aspx?mode=view&amp;contributionId=1021250" TargetMode="External"/><Relationship Id="rId28" Type="http://schemas.openxmlformats.org/officeDocument/2006/relationships/hyperlink" Target="file:///D:\3GPP_SA1\TSGS1_88_Reno\DraftingSessions\docs\S1-193351.zip" TargetMode="External"/><Relationship Id="rId36" Type="http://schemas.openxmlformats.org/officeDocument/2006/relationships/hyperlink" Target="file:///D:\3GPP_SA1\TSGS1_88_Reno\DraftingSessions\docs\S1-193355.zip" TargetMode="External"/><Relationship Id="rId10" Type="http://schemas.openxmlformats.org/officeDocument/2006/relationships/hyperlink" Target="file:///D:\3GPP_SA1\TSGS1_88_Reno\DraftingSessions\docs\S1-193345.zip" TargetMode="External"/><Relationship Id="rId19" Type="http://schemas.openxmlformats.org/officeDocument/2006/relationships/hyperlink" Target="file:///D:\3GPP_SA1\TSGS1_88_Reno\Docs\S1-193066.zip" TargetMode="External"/><Relationship Id="rId31" Type="http://schemas.openxmlformats.org/officeDocument/2006/relationships/hyperlink" Target="file:///D:\3GPP_SA1\TSGS1_88_Reno\Docs\S1-193069.zip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D:\3GPP_SA1\TSGS1_88_Reno\Docs\S1-193046.zip" TargetMode="External"/><Relationship Id="rId14" Type="http://schemas.openxmlformats.org/officeDocument/2006/relationships/hyperlink" Target="file:///D:\3GPP_SA1\TSGS1_88_Reno\Docs\S1-193051.zip" TargetMode="External"/><Relationship Id="rId22" Type="http://schemas.openxmlformats.org/officeDocument/2006/relationships/hyperlink" Target="file:///D:\3GPP_SA1\TSGS1_88_Reno\DraftingSessions\docs\S1-193350.zip" TargetMode="External"/><Relationship Id="rId27" Type="http://schemas.openxmlformats.org/officeDocument/2006/relationships/hyperlink" Target="file:///D:\3GPP_SA1\TSGS1_88_Reno\Docs\S1-193048.zip" TargetMode="External"/><Relationship Id="rId30" Type="http://schemas.openxmlformats.org/officeDocument/2006/relationships/hyperlink" Target="file:///D:\3GPP_SA1\TSGS1_88_Reno\DraftingSessions\docs\S1-193352.zip" TargetMode="External"/><Relationship Id="rId35" Type="http://schemas.openxmlformats.org/officeDocument/2006/relationships/hyperlink" Target="file:///D:\3GPP_SA1\TSGS1_88_Reno\Docs\S1-193076.zip" TargetMode="External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1279D-120C-4A77-9F5A-425243783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4</TotalTime>
  <Pages>5</Pages>
  <Words>1508</Words>
  <Characters>8973</Characters>
  <Application>Microsoft Office Word</Application>
  <DocSecurity>0</DocSecurity>
  <Lines>598</Lines>
  <Paragraphs>455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10026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Almodovar Chico, J.L. (José)</cp:lastModifiedBy>
  <cp:revision>4</cp:revision>
  <dcterms:created xsi:type="dcterms:W3CDTF">2019-11-21T08:55:00Z</dcterms:created>
  <dcterms:modified xsi:type="dcterms:W3CDTF">2019-11-21T09:12:00Z</dcterms:modified>
</cp:coreProperties>
</file>