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5B8" w:rsidRPr="00D96379" w:rsidRDefault="00A955B8" w:rsidP="00A955B8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#88</w:t>
      </w:r>
      <w:bookmarkEnd w:id="0"/>
      <w:r w:rsidRPr="00D96379">
        <w:rPr>
          <w:rFonts w:eastAsia="Times New Roman" w:cs="Arial"/>
          <w:sz w:val="24"/>
          <w:szCs w:val="20"/>
          <w:lang w:eastAsia="ar-SA"/>
        </w:rPr>
        <w:tab/>
        <w:t>S1-193</w:t>
      </w:r>
      <w:r w:rsidR="00BB3569">
        <w:rPr>
          <w:rFonts w:eastAsia="Times New Roman" w:cs="Arial"/>
          <w:sz w:val="24"/>
          <w:szCs w:val="20"/>
          <w:lang w:eastAsia="ar-SA"/>
        </w:rPr>
        <w:t>23</w:t>
      </w:r>
      <w:r w:rsidR="006279C7">
        <w:rPr>
          <w:rFonts w:eastAsia="Times New Roman" w:cs="Arial"/>
          <w:sz w:val="24"/>
          <w:szCs w:val="20"/>
          <w:lang w:eastAsia="ar-SA"/>
        </w:rPr>
        <w:t>3</w:t>
      </w:r>
    </w:p>
    <w:p w:rsidR="00411066" w:rsidRPr="00F45489" w:rsidRDefault="00A955B8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21508611"/>
      <w:r>
        <w:rPr>
          <w:rFonts w:eastAsia="Times New Roman" w:cs="Arial"/>
          <w:sz w:val="24"/>
          <w:szCs w:val="20"/>
          <w:lang w:eastAsia="ar-SA"/>
        </w:rPr>
        <w:t>Reno, Nevada, USA, 18 - 22 Nov 2019</w:t>
      </w:r>
      <w:bookmarkEnd w:id="1"/>
      <w:r>
        <w:rPr>
          <w:rFonts w:cs="Arial"/>
          <w:b/>
          <w:i/>
          <w:color w:val="0070C0"/>
          <w:sz w:val="20"/>
          <w:szCs w:val="20"/>
        </w:rPr>
        <w:tab/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F63A2">
        <w:rPr>
          <w:rFonts w:eastAsia="Malgun Gothic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 w:rsidR="006279C7">
        <w:rPr>
          <w:rFonts w:eastAsia="Times New Roman" w:cs="Arial"/>
          <w:sz w:val="22"/>
          <w:szCs w:val="20"/>
          <w:lang w:eastAsia="ar-SA"/>
        </w:rPr>
        <w:t>REPORT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795707" w:rsidRPr="00795707">
        <w:rPr>
          <w:rFonts w:eastAsia="Times New Roman" w:cs="Arial"/>
          <w:sz w:val="22"/>
          <w:szCs w:val="20"/>
          <w:highlight w:val="green"/>
          <w:lang w:eastAsia="ar-SA"/>
        </w:rPr>
        <w:t xml:space="preserve">Railway </w:t>
      </w:r>
      <w:r w:rsidR="00EA217E" w:rsidRPr="00EA217E">
        <w:rPr>
          <w:rFonts w:eastAsia="Times New Roman" w:cs="Arial"/>
          <w:sz w:val="22"/>
          <w:szCs w:val="20"/>
          <w:highlight w:val="green"/>
          <w:lang w:eastAsia="ar-SA"/>
        </w:rPr>
        <w:t>+ MPS2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7.2</w:t>
      </w:r>
      <w:r w:rsidR="00693E0A">
        <w:rPr>
          <w:rFonts w:eastAsia="Times New Roman" w:cs="Arial"/>
          <w:sz w:val="22"/>
          <w:szCs w:val="20"/>
          <w:lang w:eastAsia="ar-SA"/>
        </w:rPr>
        <w:t>, 8.</w:t>
      </w:r>
      <w:r w:rsidR="00D052C9">
        <w:rPr>
          <w:rFonts w:eastAsia="Times New Roman" w:cs="Arial"/>
          <w:sz w:val="22"/>
          <w:szCs w:val="20"/>
          <w:lang w:eastAsia="ar-SA"/>
        </w:rPr>
        <w:t>2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6279C7">
        <w:rPr>
          <w:rFonts w:eastAsia="MS Mincho" w:cs="Arial"/>
          <w:bCs/>
          <w:sz w:val="36"/>
          <w:szCs w:val="36"/>
          <w:lang w:eastAsia="ar-SA"/>
        </w:rPr>
        <w:t>REPORT</w:t>
      </w:r>
      <w:bookmarkStart w:id="5" w:name="_GoBack"/>
      <w:bookmarkEnd w:id="5"/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795707">
        <w:rPr>
          <w:rFonts w:eastAsia="MS Mincho" w:cs="Arial"/>
          <w:bCs/>
          <w:sz w:val="36"/>
          <w:szCs w:val="36"/>
          <w:lang w:eastAsia="ar-SA"/>
        </w:rPr>
        <w:t>Railway [</w:t>
      </w:r>
      <w:r w:rsidR="00840AFD" w:rsidRPr="00840AFD">
        <w:rPr>
          <w:rFonts w:eastAsia="MS Mincho" w:cs="Arial"/>
          <w:bCs/>
          <w:sz w:val="36"/>
          <w:szCs w:val="36"/>
          <w:lang w:eastAsia="ar-SA"/>
        </w:rPr>
        <w:t xml:space="preserve">FS_MPS2 + </w:t>
      </w:r>
      <w:r w:rsidR="00EA217E">
        <w:rPr>
          <w:rFonts w:eastAsia="MS Mincho" w:cs="Arial"/>
          <w:bCs/>
          <w:sz w:val="36"/>
          <w:szCs w:val="36"/>
          <w:lang w:eastAsia="ar-SA"/>
        </w:rPr>
        <w:t xml:space="preserve">MONASTERY3 </w:t>
      </w:r>
      <w:r w:rsidR="00795707">
        <w:rPr>
          <w:rFonts w:eastAsia="MS Mincho" w:cs="Arial"/>
          <w:bCs/>
          <w:sz w:val="36"/>
          <w:szCs w:val="36"/>
          <w:lang w:eastAsia="ar-SA"/>
        </w:rPr>
        <w:t>]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A217E" w:rsidRPr="00F774D3" w:rsidRDefault="00EA217E" w:rsidP="00EA217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Capri1/2</w:t>
      </w:r>
    </w:p>
    <w:p w:rsidR="00EA217E" w:rsidRPr="00772E0F" w:rsidRDefault="00EA217E" w:rsidP="00EA217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Naples 1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91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  <w:gridCol w:w="4102"/>
      </w:tblGrid>
      <w:tr w:rsidR="00EA217E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A217E" w:rsidRPr="00AB0F3E" w:rsidRDefault="00EA217E" w:rsidP="00EA217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EA217E" w:rsidRPr="00AB0F3E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A217E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A217E" w:rsidRPr="00AB0F3E" w:rsidRDefault="00EA217E" w:rsidP="005D4D2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A217E" w:rsidRPr="00AB0F3E" w:rsidRDefault="00EA217E" w:rsidP="005D4D2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A217E" w:rsidRPr="00AB0F3E" w:rsidRDefault="00EA217E" w:rsidP="005D4D2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A217E" w:rsidRPr="00AB0F3E" w:rsidRDefault="00EA217E" w:rsidP="005D4D2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217E" w:rsidRPr="00AB0F3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A217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  <w:p w:rsidR="00EA217E" w:rsidRPr="00AB0F3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EA217E" w:rsidRPr="00AB0F3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A217E" w:rsidRPr="00AB0F3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 + MPS2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217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EA217E" w:rsidRPr="00577A07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  <w:p w:rsidR="00EA217E" w:rsidRPr="00AB0F3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EA217E" w:rsidRPr="00AB0F3E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A217E" w:rsidRPr="004C4A40" w:rsidRDefault="00EA217E" w:rsidP="005D4D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 + MPS2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7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3"/>
        <w:gridCol w:w="987"/>
        <w:gridCol w:w="7"/>
        <w:gridCol w:w="106"/>
        <w:gridCol w:w="2552"/>
        <w:gridCol w:w="177"/>
        <w:gridCol w:w="4217"/>
        <w:gridCol w:w="177"/>
        <w:gridCol w:w="1981"/>
        <w:gridCol w:w="56"/>
        <w:gridCol w:w="57"/>
        <w:gridCol w:w="3689"/>
      </w:tblGrid>
      <w:tr w:rsidR="00795707" w:rsidRPr="00B04844" w:rsidTr="000A48A7">
        <w:trPr>
          <w:trHeight w:val="141"/>
        </w:trPr>
        <w:tc>
          <w:tcPr>
            <w:tcW w:w="14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EA217E" w:rsidP="00795707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FS_FRMCS3: Study on Future Railway Mobile Communication System 3 [</w:t>
            </w:r>
            <w:hyperlink r:id="rId8" w:history="1">
              <w:r w:rsidRPr="004808FD">
                <w:rPr>
                  <w:rStyle w:val="Hyperlink"/>
                  <w:lang w:val="en-US"/>
                </w:rPr>
                <w:t>SP-190321</w:t>
              </w:r>
            </w:hyperlink>
            <w:r>
              <w:rPr>
                <w:lang w:val="en-US"/>
              </w:rPr>
              <w:t>]</w:t>
            </w:r>
          </w:p>
        </w:tc>
      </w:tr>
      <w:tr w:rsidR="00795707" w:rsidRPr="00B04844" w:rsidTr="0079764E">
        <w:trPr>
          <w:trHeight w:val="141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EA217E" w:rsidRPr="004067FF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A217E" w:rsidRPr="00E802B8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E802B8">
              <w:rPr>
                <w:lang w:val="fr-FR"/>
              </w:rPr>
              <w:t xml:space="preserve">Guillaume </w:t>
            </w:r>
            <w:proofErr w:type="spellStart"/>
            <w:r w:rsidRPr="00E802B8">
              <w:rPr>
                <w:lang w:val="fr-FR"/>
              </w:rPr>
              <w:t>Gach</w:t>
            </w:r>
            <w:proofErr w:type="spellEnd"/>
            <w:r w:rsidRPr="00E802B8">
              <w:rPr>
                <w:lang w:val="fr-FR"/>
              </w:rPr>
              <w:t xml:space="preserve"> (UIC)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TR22.889v17.1.0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7E" w:rsidRPr="000A3C85" w:rsidTr="00430898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79764E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76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79764E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9" w:history="1">
              <w:r w:rsidR="00EA217E" w:rsidRPr="0079764E">
                <w:rPr>
                  <w:rStyle w:val="Hyperlink"/>
                  <w:rFonts w:cs="Arial"/>
                  <w:color w:val="auto"/>
                </w:rPr>
                <w:t>S1-193052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79764E" w:rsidRDefault="00EA217E" w:rsidP="005D4D21">
            <w:pPr>
              <w:snapToGrid w:val="0"/>
              <w:spacing w:after="0" w:line="240" w:lineRule="auto"/>
              <w:rPr>
                <w:noProof/>
              </w:rPr>
            </w:pPr>
            <w:r w:rsidRPr="0079764E">
              <w:rPr>
                <w:noProof/>
              </w:rPr>
              <w:t>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79764E" w:rsidRDefault="00EA217E" w:rsidP="005D4D21">
            <w:pPr>
              <w:snapToGrid w:val="0"/>
              <w:spacing w:after="0" w:line="240" w:lineRule="auto"/>
              <w:rPr>
                <w:noProof/>
              </w:rPr>
            </w:pPr>
            <w:r w:rsidRPr="0079764E">
              <w:rPr>
                <w:noProof/>
              </w:rPr>
              <w:t>Support uplink connectivity under network congestion and emergency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79764E" w:rsidRDefault="0079764E" w:rsidP="005D4D21">
            <w:pPr>
              <w:spacing w:after="0" w:line="240" w:lineRule="auto"/>
              <w:rPr>
                <w:noProof/>
              </w:rPr>
            </w:pPr>
            <w:r w:rsidRPr="0079764E">
              <w:rPr>
                <w:noProof/>
              </w:rPr>
              <w:t>Revised to S1-193358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79764E" w:rsidRDefault="00EA217E" w:rsidP="005D4D21">
            <w:pPr>
              <w:spacing w:after="0" w:line="240" w:lineRule="auto"/>
              <w:rPr>
                <w:noProof/>
              </w:rPr>
            </w:pPr>
            <w:r w:rsidRPr="0079764E">
              <w:rPr>
                <w:noProof/>
                <w:highlight w:val="yellow"/>
              </w:rPr>
              <w:t>Needs to be transformed to a CR</w:t>
            </w:r>
          </w:p>
        </w:tc>
      </w:tr>
      <w:tr w:rsidR="0079764E" w:rsidRPr="000A3C85" w:rsidTr="00430898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79764E" w:rsidRPr="00430898" w:rsidRDefault="0079764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089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79764E" w:rsidRPr="00430898" w:rsidRDefault="006279C7" w:rsidP="005D4D21">
            <w:pPr>
              <w:snapToGrid w:val="0"/>
              <w:spacing w:after="0" w:line="240" w:lineRule="auto"/>
            </w:pPr>
            <w:hyperlink r:id="rId10" w:history="1">
              <w:r w:rsidR="0079764E" w:rsidRPr="00430898">
                <w:rPr>
                  <w:rStyle w:val="Hyperlink"/>
                  <w:rFonts w:cs="Arial"/>
                  <w:color w:val="auto"/>
                </w:rPr>
                <w:t>S1-193358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79764E" w:rsidRPr="00430898" w:rsidRDefault="0079764E" w:rsidP="005D4D21">
            <w:pPr>
              <w:snapToGrid w:val="0"/>
              <w:spacing w:after="0" w:line="240" w:lineRule="auto"/>
              <w:rPr>
                <w:noProof/>
              </w:rPr>
            </w:pPr>
            <w:r w:rsidRPr="00430898">
              <w:rPr>
                <w:noProof/>
              </w:rPr>
              <w:t>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79764E" w:rsidRPr="00430898" w:rsidRDefault="0079764E" w:rsidP="005D4D21">
            <w:pPr>
              <w:snapToGrid w:val="0"/>
              <w:spacing w:after="0" w:line="240" w:lineRule="auto"/>
              <w:rPr>
                <w:noProof/>
              </w:rPr>
            </w:pPr>
            <w:r w:rsidRPr="00430898">
              <w:rPr>
                <w:noProof/>
              </w:rPr>
              <w:t>Support uplink connectivity under network congestion and emergency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79764E" w:rsidRPr="00430898" w:rsidRDefault="00430898" w:rsidP="005D4D21">
            <w:pPr>
              <w:spacing w:after="0" w:line="240" w:lineRule="auto"/>
              <w:rPr>
                <w:noProof/>
              </w:rPr>
            </w:pPr>
            <w:r w:rsidRPr="00430898">
              <w:rPr>
                <w:noProof/>
              </w:rPr>
              <w:t>Withdrawn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79764E" w:rsidRPr="00430898" w:rsidRDefault="0079764E" w:rsidP="005D4D21">
            <w:pPr>
              <w:spacing w:after="0" w:line="240" w:lineRule="auto"/>
              <w:rPr>
                <w:noProof/>
              </w:rPr>
            </w:pPr>
            <w:r w:rsidRPr="00430898">
              <w:rPr>
                <w:i/>
                <w:noProof/>
                <w:highlight w:val="yellow"/>
              </w:rPr>
              <w:t>Needs to be transformed to a CR</w:t>
            </w:r>
          </w:p>
          <w:p w:rsidR="0079764E" w:rsidRPr="00430898" w:rsidRDefault="0079764E" w:rsidP="005D4D21">
            <w:pPr>
              <w:spacing w:after="0" w:line="240" w:lineRule="auto"/>
              <w:rPr>
                <w:noProof/>
              </w:rPr>
            </w:pPr>
            <w:r w:rsidRPr="00430898">
              <w:rPr>
                <w:noProof/>
              </w:rPr>
              <w:t>Revision of S1-193052.</w:t>
            </w:r>
          </w:p>
        </w:tc>
      </w:tr>
      <w:tr w:rsidR="00EA217E" w:rsidRPr="00652642" w:rsidTr="007B3C44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48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1" w:history="1">
              <w:r w:rsidR="00EA217E" w:rsidRPr="000A48A7">
                <w:rPr>
                  <w:rStyle w:val="Hyperlink"/>
                  <w:rFonts w:cs="Arial"/>
                  <w:color w:val="auto"/>
                </w:rPr>
                <w:t>S1-193096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5D4D21">
            <w:pPr>
              <w:snapToGrid w:val="0"/>
              <w:spacing w:after="0" w:line="240" w:lineRule="auto"/>
            </w:pPr>
            <w:r w:rsidRPr="000A48A7">
              <w:rPr>
                <w:rFonts w:eastAsia="SimSun"/>
                <w:lang w:eastAsia="en-GB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5D4D21">
            <w:pPr>
              <w:tabs>
                <w:tab w:val="left" w:pos="477"/>
              </w:tabs>
              <w:snapToGrid w:val="0"/>
              <w:spacing w:after="0" w:line="240" w:lineRule="auto"/>
            </w:pPr>
            <w:r w:rsidRPr="000A48A7">
              <w:t>Interworking between FRMCS System and Public Networks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0A48A7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48A7">
              <w:rPr>
                <w:rFonts w:eastAsia="Times New Roman" w:cs="Arial"/>
                <w:szCs w:val="18"/>
                <w:lang w:eastAsia="ar-SA"/>
              </w:rPr>
              <w:t>Revised to S1-193478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48A7" w:rsidRPr="00652642" w:rsidTr="00D71C8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7B3C44" w:rsidRDefault="000A48A7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3C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7B3C44" w:rsidRDefault="006279C7" w:rsidP="005D4D21">
            <w:pPr>
              <w:snapToGrid w:val="0"/>
              <w:spacing w:after="0" w:line="240" w:lineRule="auto"/>
            </w:pPr>
            <w:hyperlink r:id="rId12" w:history="1">
              <w:r w:rsidR="000A48A7" w:rsidRPr="007B3C44">
                <w:rPr>
                  <w:rStyle w:val="Hyperlink"/>
                  <w:rFonts w:cs="Arial"/>
                  <w:color w:val="auto"/>
                </w:rPr>
                <w:t>S1-193478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7B3C44" w:rsidRDefault="000A48A7" w:rsidP="005D4D2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B3C44">
              <w:rPr>
                <w:rFonts w:eastAsia="SimSun"/>
                <w:lang w:eastAsia="en-GB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7B3C44" w:rsidRDefault="000A48A7" w:rsidP="005D4D21">
            <w:pPr>
              <w:tabs>
                <w:tab w:val="left" w:pos="477"/>
              </w:tabs>
              <w:snapToGrid w:val="0"/>
              <w:spacing w:after="0" w:line="240" w:lineRule="auto"/>
            </w:pPr>
            <w:r w:rsidRPr="007B3C44">
              <w:t>Interworking between FRMCS System and Public Networks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7B3C44" w:rsidRDefault="007B3C44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C4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7B3C44" w:rsidRDefault="000A48A7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B3C44">
              <w:rPr>
                <w:rFonts w:eastAsia="Arial Unicode MS" w:cs="Arial"/>
                <w:szCs w:val="18"/>
                <w:lang w:eastAsia="ar-SA"/>
              </w:rPr>
              <w:t>Revision of S1-193096.</w:t>
            </w:r>
          </w:p>
        </w:tc>
      </w:tr>
      <w:tr w:rsidR="00EA217E" w:rsidRPr="00652642" w:rsidTr="00D71C8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8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3" w:history="1">
              <w:r w:rsidR="00EA217E" w:rsidRPr="00D71C85">
                <w:rPr>
                  <w:rStyle w:val="Hyperlink"/>
                  <w:rFonts w:cs="Arial"/>
                  <w:color w:val="auto"/>
                </w:rPr>
                <w:t>S1-193097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EA217E" w:rsidP="005D4D21">
            <w:pPr>
              <w:snapToGrid w:val="0"/>
              <w:spacing w:after="0" w:line="240" w:lineRule="auto"/>
            </w:pPr>
            <w:r w:rsidRPr="00D71C85">
              <w:rPr>
                <w:rFonts w:eastAsia="SimSun"/>
                <w:lang w:eastAsia="en-GB"/>
              </w:rPr>
              <w:t>UIC</w:t>
            </w:r>
            <w:r w:rsidRPr="00D71C85">
              <w:t>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EA217E" w:rsidP="005D4D21">
            <w:pPr>
              <w:snapToGrid w:val="0"/>
              <w:spacing w:after="0" w:line="240" w:lineRule="auto"/>
            </w:pPr>
            <w:r w:rsidRPr="00D71C85">
              <w:t xml:space="preserve">CR 22.889v17.1.0 </w:t>
            </w:r>
            <w:r w:rsidRPr="00D71C85">
              <w:rPr>
                <w:noProof/>
              </w:rPr>
              <w:t>Clarification on interworking between FRMCS System and Public Networks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D71C85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85">
              <w:rPr>
                <w:rFonts w:eastAsia="Times New Roman" w:cs="Arial"/>
                <w:szCs w:val="18"/>
                <w:lang w:eastAsia="ar-SA"/>
              </w:rPr>
              <w:t>Revised to S1-193359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71C85" w:rsidRPr="00D71C85" w:rsidRDefault="00EA217E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71C8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71C85">
              <w:rPr>
                <w:noProof/>
              </w:rPr>
              <w:t xml:space="preserve">FS_FRMCS3 </w:t>
            </w:r>
            <w:r w:rsidRPr="00D71C85">
              <w:rPr>
                <w:rFonts w:eastAsia="Arial Unicode MS" w:cs="Arial"/>
                <w:i/>
                <w:szCs w:val="18"/>
                <w:lang w:eastAsia="ar-SA"/>
              </w:rPr>
              <w:t>Rel-17 CR0161R- Cat F</w:t>
            </w:r>
          </w:p>
          <w:p w:rsidR="00D71C85" w:rsidRPr="00D71C85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71C85" w:rsidRPr="00D71C85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A217E" w:rsidRPr="00D71C85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1C85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</w:tc>
      </w:tr>
      <w:tr w:rsidR="00D71C85" w:rsidRPr="00652642" w:rsidTr="00D71C8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D71C85" w:rsidRDefault="00D71C85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8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D71C85" w:rsidRDefault="006279C7" w:rsidP="005D4D21">
            <w:pPr>
              <w:snapToGrid w:val="0"/>
              <w:spacing w:after="0" w:line="240" w:lineRule="auto"/>
            </w:pPr>
            <w:hyperlink r:id="rId14" w:history="1">
              <w:r w:rsidR="00D71C85" w:rsidRPr="00D71C85">
                <w:rPr>
                  <w:rStyle w:val="Hyperlink"/>
                  <w:rFonts w:cs="Arial"/>
                  <w:color w:val="auto"/>
                </w:rPr>
                <w:t>S1-193359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D71C85" w:rsidRDefault="00D71C85" w:rsidP="005D4D2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71C85">
              <w:rPr>
                <w:rFonts w:eastAsia="SimSun"/>
                <w:lang w:eastAsia="en-GB"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D71C85" w:rsidRDefault="00D71C85" w:rsidP="005D4D21">
            <w:pPr>
              <w:snapToGrid w:val="0"/>
              <w:spacing w:after="0" w:line="240" w:lineRule="auto"/>
            </w:pPr>
            <w:r w:rsidRPr="00D71C85">
              <w:t>CR 22.889v17.1.0 Clarification on interworking between FRMCS System and Public Networks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D71C85" w:rsidRDefault="00D71C85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8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D71C85" w:rsidRDefault="00D71C85" w:rsidP="00D71C8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71C8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71C85">
              <w:rPr>
                <w:i/>
                <w:noProof/>
              </w:rPr>
              <w:t xml:space="preserve">FS_FRMCS3 </w:t>
            </w:r>
            <w:r w:rsidRPr="00D71C85">
              <w:rPr>
                <w:rFonts w:eastAsia="Arial Unicode MS" w:cs="Arial"/>
                <w:i/>
                <w:szCs w:val="18"/>
                <w:lang w:eastAsia="ar-SA"/>
              </w:rPr>
              <w:t>Rel-17 CR0161R- Cat F</w:t>
            </w:r>
          </w:p>
          <w:p w:rsidR="00D71C85" w:rsidRPr="00D71C85" w:rsidRDefault="00D71C85" w:rsidP="00D71C8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D71C85" w:rsidRPr="00D71C85" w:rsidRDefault="00D71C85" w:rsidP="00D71C8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D71C85" w:rsidRPr="00D71C85" w:rsidRDefault="00D71C85" w:rsidP="00D71C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1C85">
              <w:rPr>
                <w:rFonts w:eastAsia="Arial Unicode MS" w:cs="Arial"/>
                <w:i/>
                <w:szCs w:val="18"/>
                <w:lang w:eastAsia="ar-SA"/>
              </w:rPr>
              <w:t>No presentation</w:t>
            </w:r>
          </w:p>
          <w:p w:rsidR="00D71C85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1C85">
              <w:rPr>
                <w:rFonts w:eastAsia="Arial Unicode MS" w:cs="Arial"/>
                <w:szCs w:val="18"/>
                <w:lang w:eastAsia="ar-SA"/>
              </w:rPr>
              <w:t>Revision of S1-193097.</w:t>
            </w:r>
          </w:p>
          <w:p w:rsidR="00D71C85" w:rsidRPr="00D71C85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71C85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71C85" w:rsidRPr="00D71C85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71C8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652642" w:rsidTr="005B152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8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5" w:history="1">
              <w:r w:rsidR="00EA217E" w:rsidRPr="00D71C85">
                <w:rPr>
                  <w:rStyle w:val="Hyperlink"/>
                  <w:rFonts w:cs="Arial"/>
                  <w:color w:val="auto"/>
                </w:rPr>
                <w:t>S1-193100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EA217E" w:rsidP="005D4D21">
            <w:pPr>
              <w:snapToGrid w:val="0"/>
              <w:spacing w:after="0" w:line="240" w:lineRule="auto"/>
            </w:pPr>
            <w:r w:rsidRPr="00D71C85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EA217E" w:rsidP="005D4D21">
            <w:pPr>
              <w:snapToGrid w:val="0"/>
              <w:spacing w:after="0" w:line="240" w:lineRule="auto"/>
            </w:pPr>
            <w:r w:rsidRPr="00D71C85">
              <w:t xml:space="preserve">CR 22.889v17.1.0 </w:t>
            </w:r>
            <w:r w:rsidRPr="00D71C85">
              <w:rPr>
                <w:noProof/>
              </w:rPr>
              <w:t xml:space="preserve">Update gap analysis for requirements in subclause 9 </w:t>
            </w:r>
            <w:r w:rsidRPr="00D71C85">
              <w:t>Critical support applications related use cases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D71C85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85">
              <w:rPr>
                <w:rFonts w:eastAsia="Times New Roman" w:cs="Arial"/>
                <w:szCs w:val="18"/>
                <w:lang w:eastAsia="ar-SA"/>
              </w:rPr>
              <w:t>Revised to S1-193360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71C85" w:rsidRDefault="00EA217E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1C8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71C85">
              <w:rPr>
                <w:noProof/>
              </w:rPr>
              <w:t xml:space="preserve">FS_FRMCS3 </w:t>
            </w:r>
            <w:r w:rsidRPr="00D71C85">
              <w:rPr>
                <w:rFonts w:eastAsia="Arial Unicode MS" w:cs="Arial"/>
                <w:i/>
                <w:szCs w:val="18"/>
                <w:lang w:eastAsia="ar-SA"/>
              </w:rPr>
              <w:t>Rel-17 CR0162R- Cat F</w:t>
            </w:r>
          </w:p>
        </w:tc>
      </w:tr>
      <w:tr w:rsidR="00D71C85" w:rsidRPr="00652642" w:rsidTr="005B152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5B152F" w:rsidRDefault="00D71C85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152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5B152F" w:rsidRDefault="006279C7" w:rsidP="005D4D21">
            <w:pPr>
              <w:snapToGrid w:val="0"/>
              <w:spacing w:after="0" w:line="240" w:lineRule="auto"/>
            </w:pPr>
            <w:hyperlink r:id="rId16" w:history="1">
              <w:r w:rsidR="00D71C85" w:rsidRPr="005B152F">
                <w:rPr>
                  <w:rStyle w:val="Hyperlink"/>
                  <w:rFonts w:cs="Arial"/>
                  <w:color w:val="auto"/>
                </w:rPr>
                <w:t>S1-193360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5B152F" w:rsidRDefault="00D71C85" w:rsidP="005D4D21">
            <w:pPr>
              <w:snapToGrid w:val="0"/>
              <w:spacing w:after="0" w:line="240" w:lineRule="auto"/>
              <w:rPr>
                <w:noProof/>
              </w:rPr>
            </w:pPr>
            <w:r w:rsidRPr="005B152F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5B152F" w:rsidRDefault="00D71C85" w:rsidP="005D4D21">
            <w:pPr>
              <w:snapToGrid w:val="0"/>
              <w:spacing w:after="0" w:line="240" w:lineRule="auto"/>
            </w:pPr>
            <w:r w:rsidRPr="005B152F">
              <w:t>CR 22.889v17.1.0 Update gap analysis for requirements in subclause 9 Critical support applications related use cases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5B152F" w:rsidRDefault="005B152F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15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1C85" w:rsidRPr="005B152F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152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B152F">
              <w:rPr>
                <w:i/>
                <w:noProof/>
              </w:rPr>
              <w:t xml:space="preserve">FS_FRMCS3 </w:t>
            </w:r>
            <w:r w:rsidRPr="005B152F">
              <w:rPr>
                <w:rFonts w:eastAsia="Arial Unicode MS" w:cs="Arial"/>
                <w:i/>
                <w:szCs w:val="18"/>
                <w:lang w:eastAsia="ar-SA"/>
              </w:rPr>
              <w:t>Rel-17 CR0162R- Cat F</w:t>
            </w:r>
          </w:p>
          <w:p w:rsidR="005B152F" w:rsidRDefault="00D71C85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152F">
              <w:rPr>
                <w:rFonts w:eastAsia="Arial Unicode MS" w:cs="Arial"/>
                <w:szCs w:val="18"/>
                <w:lang w:eastAsia="ar-SA"/>
              </w:rPr>
              <w:t>Revision of S1-193100.</w:t>
            </w:r>
          </w:p>
          <w:p w:rsidR="005B152F" w:rsidRPr="005B152F" w:rsidRDefault="005B152F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B152F" w:rsidRDefault="005B152F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71C85" w:rsidRPr="005B152F" w:rsidRDefault="005B152F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B152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854C2B" w:rsidTr="00A4482B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56A6C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56A6C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7" w:history="1">
              <w:r w:rsidR="00EA217E" w:rsidRPr="00156A6C">
                <w:rPr>
                  <w:rStyle w:val="Hyperlink"/>
                  <w:rFonts w:cs="Arial"/>
                  <w:color w:val="auto"/>
                </w:rPr>
                <w:t>S1-193101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56A6C" w:rsidRDefault="00EA217E" w:rsidP="005D4D21">
            <w:pPr>
              <w:snapToGrid w:val="0"/>
              <w:spacing w:after="0" w:line="240" w:lineRule="auto"/>
            </w:pPr>
            <w:r w:rsidRPr="00156A6C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56A6C" w:rsidRDefault="00EA217E" w:rsidP="005D4D21">
            <w:pPr>
              <w:snapToGrid w:val="0"/>
              <w:spacing w:after="0" w:line="240" w:lineRule="auto"/>
            </w:pPr>
            <w:r w:rsidRPr="00156A6C">
              <w:t xml:space="preserve">CR 22.889v17.1.0 </w:t>
            </w:r>
            <w:r w:rsidRPr="00156A6C">
              <w:rPr>
                <w:noProof/>
              </w:rPr>
              <w:t>Change Automatic Train Control (ATC) to Automatic Train Protection (ATP) for correct interpretation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56A6C" w:rsidRDefault="00156A6C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6C">
              <w:rPr>
                <w:rFonts w:eastAsia="Times New Roman" w:cs="Arial"/>
                <w:szCs w:val="18"/>
                <w:lang w:eastAsia="ar-SA"/>
              </w:rPr>
              <w:t>Revised to S1-193361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71C85" w:rsidRPr="00156A6C" w:rsidRDefault="00EA217E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156A6C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156A6C">
              <w:rPr>
                <w:noProof/>
                <w:lang w:val="fr-FR"/>
              </w:rPr>
              <w:t xml:space="preserve">FS_FRMCS3 </w:t>
            </w:r>
            <w:r w:rsidRPr="00156A6C">
              <w:rPr>
                <w:rFonts w:eastAsia="Arial Unicode MS" w:cs="Arial"/>
                <w:i/>
                <w:szCs w:val="18"/>
                <w:lang w:val="fr-FR" w:eastAsia="ar-SA"/>
              </w:rPr>
              <w:t>Rel-17 CR0163R- Cat D</w:t>
            </w:r>
          </w:p>
          <w:p w:rsidR="00EA217E" w:rsidRPr="00156A6C" w:rsidRDefault="00EA217E" w:rsidP="005D4D2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56A6C" w:rsidRPr="00854C2B" w:rsidTr="00A4482B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Pr="00A4482B" w:rsidRDefault="00156A6C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82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Pr="00A4482B" w:rsidRDefault="006279C7" w:rsidP="005D4D21">
            <w:pPr>
              <w:snapToGrid w:val="0"/>
              <w:spacing w:after="0" w:line="240" w:lineRule="auto"/>
            </w:pPr>
            <w:hyperlink r:id="rId18" w:history="1">
              <w:r w:rsidR="00156A6C" w:rsidRPr="00A4482B">
                <w:rPr>
                  <w:rStyle w:val="Hyperlink"/>
                  <w:rFonts w:cs="Arial"/>
                  <w:color w:val="auto"/>
                </w:rPr>
                <w:t>S1-193361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Pr="00A4482B" w:rsidRDefault="00156A6C" w:rsidP="005D4D21">
            <w:pPr>
              <w:snapToGrid w:val="0"/>
              <w:spacing w:after="0" w:line="240" w:lineRule="auto"/>
              <w:rPr>
                <w:noProof/>
              </w:rPr>
            </w:pPr>
            <w:r w:rsidRPr="00A4482B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Pr="00A4482B" w:rsidRDefault="00156A6C" w:rsidP="005D4D21">
            <w:pPr>
              <w:snapToGrid w:val="0"/>
              <w:spacing w:after="0" w:line="240" w:lineRule="auto"/>
            </w:pPr>
            <w:r w:rsidRPr="00A4482B">
              <w:t>CR 22.889v17.1.0 Change Automatic Train Control (ATC) to Automatic Train Protection (ATP) for correct interpretation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Pr="00A4482B" w:rsidRDefault="00A4482B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82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Pr="00A4482B" w:rsidRDefault="00156A6C" w:rsidP="00156A6C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A4482B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A4482B">
              <w:rPr>
                <w:i/>
                <w:noProof/>
                <w:lang w:val="fr-FR"/>
              </w:rPr>
              <w:t xml:space="preserve">FS_FRMCS3 </w:t>
            </w:r>
            <w:r w:rsidRPr="00A4482B">
              <w:rPr>
                <w:rFonts w:eastAsia="Arial Unicode MS" w:cs="Arial"/>
                <w:i/>
                <w:szCs w:val="18"/>
                <w:lang w:val="fr-FR" w:eastAsia="ar-SA"/>
              </w:rPr>
              <w:t>Rel-17 CR0163R- Cat D</w:t>
            </w:r>
          </w:p>
          <w:p w:rsidR="00156A6C" w:rsidRPr="00A4482B" w:rsidRDefault="00156A6C" w:rsidP="00156A6C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  <w:p w:rsidR="00A4482B" w:rsidRDefault="00156A6C" w:rsidP="00156A6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4482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4482B">
              <w:rPr>
                <w:rFonts w:eastAsia="Arial Unicode MS" w:cs="Arial"/>
                <w:szCs w:val="18"/>
                <w:lang w:val="fr-FR" w:eastAsia="ar-SA"/>
              </w:rPr>
              <w:t xml:space="preserve"> of S1-193101.</w:t>
            </w:r>
          </w:p>
          <w:p w:rsidR="00A4482B" w:rsidRPr="00A4482B" w:rsidRDefault="00A4482B" w:rsidP="00156A6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A4482B" w:rsidRDefault="00A4482B" w:rsidP="00156A6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156A6C" w:rsidRPr="00A4482B" w:rsidRDefault="00A4482B" w:rsidP="00156A6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A4482B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A4482B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EA217E" w:rsidRPr="00652642" w:rsidTr="00156A6C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9" w:history="1">
              <w:r w:rsidR="00EA217E" w:rsidRPr="00156A6C">
                <w:rPr>
                  <w:rStyle w:val="Hyperlink"/>
                  <w:rFonts w:cs="Arial"/>
                  <w:color w:val="auto"/>
                </w:rPr>
                <w:t>S1-193102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EA217E" w:rsidP="005D4D21">
            <w:pPr>
              <w:snapToGrid w:val="0"/>
              <w:spacing w:after="0" w:line="240" w:lineRule="auto"/>
            </w:pPr>
            <w:r w:rsidRPr="00156A6C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EA217E" w:rsidP="005D4D21">
            <w:pPr>
              <w:snapToGrid w:val="0"/>
              <w:spacing w:after="0" w:line="240" w:lineRule="auto"/>
            </w:pPr>
            <w:r w:rsidRPr="00156A6C">
              <w:t xml:space="preserve">CR 22.889v17.1.0 </w:t>
            </w:r>
            <w:r w:rsidRPr="00156A6C">
              <w:rPr>
                <w:noProof/>
              </w:rPr>
              <w:t>Data transmisison in real-time covered by MCData IP Connectivity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156A6C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6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Default="00EA217E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56A6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56A6C">
              <w:rPr>
                <w:noProof/>
              </w:rPr>
              <w:t xml:space="preserve">FS_FRMCS3 </w:t>
            </w:r>
            <w:r w:rsidRPr="00156A6C">
              <w:rPr>
                <w:rFonts w:eastAsia="Arial Unicode MS" w:cs="Arial"/>
                <w:i/>
                <w:szCs w:val="18"/>
                <w:lang w:eastAsia="ar-SA"/>
              </w:rPr>
              <w:t>Rel-17 CR0164R- Cat F</w:t>
            </w:r>
          </w:p>
          <w:p w:rsidR="00156A6C" w:rsidRPr="00156A6C" w:rsidRDefault="00156A6C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56A6C" w:rsidRDefault="00156A6C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A217E" w:rsidRPr="00156A6C" w:rsidRDefault="00156A6C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N</w:t>
            </w:r>
            <w:r w:rsidRPr="00156A6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652642" w:rsidTr="001E4312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6C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0" w:history="1">
              <w:r w:rsidR="00EA217E" w:rsidRPr="00156A6C">
                <w:rPr>
                  <w:rStyle w:val="Hyperlink"/>
                  <w:rFonts w:cs="Arial"/>
                  <w:color w:val="auto"/>
                </w:rPr>
                <w:t>S1-193105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EA217E" w:rsidP="005D4D21">
            <w:pPr>
              <w:snapToGrid w:val="0"/>
              <w:spacing w:after="0" w:line="240" w:lineRule="auto"/>
            </w:pPr>
            <w:r w:rsidRPr="00156A6C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EA217E" w:rsidP="005D4D21">
            <w:pPr>
              <w:snapToGrid w:val="0"/>
              <w:spacing w:after="0" w:line="240" w:lineRule="auto"/>
            </w:pPr>
            <w:r w:rsidRPr="00156A6C">
              <w:t xml:space="preserve">CR 22.889v17.1.0 </w:t>
            </w:r>
            <w:r w:rsidRPr="00156A6C">
              <w:rPr>
                <w:noProof/>
              </w:rPr>
              <w:t xml:space="preserve">Update gap analysis for requirements in subclause 6 </w:t>
            </w:r>
            <w:r w:rsidRPr="00156A6C">
              <w:t>Critical communication applications related use cases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156A6C" w:rsidRDefault="00156A6C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6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6C" w:rsidRDefault="00EA217E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56A6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56A6C">
              <w:rPr>
                <w:noProof/>
              </w:rPr>
              <w:t xml:space="preserve">FS_FRMCS3 </w:t>
            </w:r>
            <w:r w:rsidRPr="00156A6C">
              <w:rPr>
                <w:rFonts w:eastAsia="Arial Unicode MS" w:cs="Arial"/>
                <w:i/>
                <w:szCs w:val="18"/>
                <w:lang w:eastAsia="ar-SA"/>
              </w:rPr>
              <w:t>Rel-17 CR0165R- Cat F</w:t>
            </w:r>
          </w:p>
          <w:p w:rsidR="00156A6C" w:rsidRPr="00156A6C" w:rsidRDefault="00156A6C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56A6C" w:rsidRDefault="00156A6C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A217E" w:rsidRPr="00156A6C" w:rsidRDefault="00156A6C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56A6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652642" w:rsidTr="001E4312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1" w:history="1">
              <w:r w:rsidR="00EA217E" w:rsidRPr="001E4312">
                <w:rPr>
                  <w:rStyle w:val="Hyperlink"/>
                  <w:rFonts w:cs="Arial"/>
                  <w:color w:val="auto"/>
                </w:rPr>
                <w:t>S1-193106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</w:pPr>
            <w:r w:rsidRPr="001E4312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</w:pPr>
            <w:r w:rsidRPr="001E4312">
              <w:t>CR 22.889v17.1.0</w:t>
            </w:r>
            <w:r w:rsidRPr="001E4312">
              <w:rPr>
                <w:noProof/>
              </w:rPr>
              <w:t xml:space="preserve"> First results of gap analysis on FRMCS Off-Network communication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1E4312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Revised to S1-193362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E4312">
              <w:rPr>
                <w:noProof/>
              </w:rPr>
              <w:t xml:space="preserve">FS_FRMCS3 </w:t>
            </w: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>Rel-17 CR0166R- Cat F</w:t>
            </w:r>
          </w:p>
        </w:tc>
      </w:tr>
      <w:tr w:rsidR="001E4312" w:rsidRPr="00652642" w:rsidTr="001E4312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4312" w:rsidRPr="001E4312" w:rsidRDefault="001E4312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4312" w:rsidRPr="001E4312" w:rsidRDefault="006279C7" w:rsidP="005D4D21">
            <w:pPr>
              <w:snapToGrid w:val="0"/>
              <w:spacing w:after="0" w:line="240" w:lineRule="auto"/>
            </w:pPr>
            <w:hyperlink r:id="rId22" w:history="1">
              <w:r w:rsidR="001E4312" w:rsidRPr="001E4312">
                <w:rPr>
                  <w:rStyle w:val="Hyperlink"/>
                  <w:rFonts w:cs="Arial"/>
                  <w:color w:val="auto"/>
                </w:rPr>
                <w:t>S1-193362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4312" w:rsidRPr="001E4312" w:rsidRDefault="001E4312" w:rsidP="005D4D21">
            <w:pPr>
              <w:snapToGrid w:val="0"/>
              <w:spacing w:after="0" w:line="240" w:lineRule="auto"/>
              <w:rPr>
                <w:noProof/>
              </w:rPr>
            </w:pPr>
            <w:r w:rsidRPr="001E4312"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4312" w:rsidRPr="001E4312" w:rsidRDefault="001E4312" w:rsidP="005D4D21">
            <w:pPr>
              <w:snapToGrid w:val="0"/>
              <w:spacing w:after="0" w:line="240" w:lineRule="auto"/>
            </w:pPr>
            <w:r w:rsidRPr="001E4312">
              <w:t>CR 22.889v17.1.0 First results of gap analysis on FRMCS Off-Network communication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4312" w:rsidRPr="001E4312" w:rsidRDefault="001E4312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4312" w:rsidRPr="001E4312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E4312">
              <w:rPr>
                <w:i/>
                <w:noProof/>
              </w:rPr>
              <w:t xml:space="preserve">FS_FRMCS3 </w:t>
            </w: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>Rel-17 CR0166R- Cat F</w:t>
            </w:r>
          </w:p>
          <w:p w:rsidR="001E4312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312">
              <w:rPr>
                <w:rFonts w:eastAsia="Arial Unicode MS" w:cs="Arial"/>
                <w:szCs w:val="18"/>
                <w:lang w:eastAsia="ar-SA"/>
              </w:rPr>
              <w:t>Revision of S1-193106.</w:t>
            </w:r>
          </w:p>
          <w:p w:rsidR="001E4312" w:rsidRPr="001E4312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E4312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E4312" w:rsidRPr="001E4312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E431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652642" w:rsidTr="00A14A7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3" w:history="1">
              <w:r w:rsidR="00EA217E" w:rsidRPr="001E4312">
                <w:rPr>
                  <w:rStyle w:val="Hyperlink"/>
                  <w:rFonts w:cs="Arial"/>
                  <w:color w:val="auto"/>
                </w:rPr>
                <w:t>S1-193176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</w:pPr>
            <w:r w:rsidRPr="001E4312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</w:pPr>
            <w:r w:rsidRPr="001E4312">
              <w:t>CR 22.889v17.1.0</w:t>
            </w:r>
            <w:r w:rsidRPr="001E4312">
              <w:rPr>
                <w:rFonts w:hint="eastAsia"/>
                <w:noProof/>
                <w:lang w:eastAsia="ko-KR"/>
              </w:rPr>
              <w:t xml:space="preserve"> Gap analysis for Private call priority during internetworking </w:t>
            </w:r>
            <w:r w:rsidRPr="001E4312">
              <w:rPr>
                <w:noProof/>
                <w:lang w:eastAsia="ko-KR"/>
              </w:rPr>
              <w:t>with LMR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1E4312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Revised to S1-193363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E4312">
              <w:rPr>
                <w:noProof/>
              </w:rPr>
              <w:t xml:space="preserve">FS_FRMCS3 </w:t>
            </w: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>Rel-17 CR0167R- Cat F</w:t>
            </w:r>
          </w:p>
        </w:tc>
      </w:tr>
      <w:tr w:rsidR="001E4312" w:rsidRPr="00652642" w:rsidTr="00A14A7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A7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6279C7" w:rsidP="005D4D21">
            <w:pPr>
              <w:snapToGrid w:val="0"/>
              <w:spacing w:after="0" w:line="240" w:lineRule="auto"/>
            </w:pPr>
            <w:hyperlink r:id="rId24" w:history="1">
              <w:r w:rsidR="001E4312" w:rsidRPr="00A14A7F">
                <w:rPr>
                  <w:rStyle w:val="Hyperlink"/>
                  <w:rFonts w:cs="Arial"/>
                  <w:color w:val="auto"/>
                </w:rPr>
                <w:t>S1-193363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14A7F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napToGrid w:val="0"/>
              <w:spacing w:after="0" w:line="240" w:lineRule="auto"/>
            </w:pPr>
            <w:r w:rsidRPr="00A14A7F">
              <w:t>CR 22.889v17.1.0 Gap analysis for Private call priority during internetworking with LMR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A14A7F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A7F">
              <w:rPr>
                <w:rFonts w:eastAsia="Times New Roman" w:cs="Arial"/>
                <w:szCs w:val="18"/>
                <w:lang w:eastAsia="ar-SA"/>
              </w:rPr>
              <w:t>Revised to S1-193387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14A7F">
              <w:rPr>
                <w:i/>
                <w:noProof/>
              </w:rPr>
              <w:t xml:space="preserve">FS_FRMCS3 </w:t>
            </w: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>Rel-17 CR0167R- Cat F</w:t>
            </w:r>
          </w:p>
          <w:p w:rsidR="001E4312" w:rsidRPr="00A14A7F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szCs w:val="18"/>
                <w:lang w:eastAsia="ar-SA"/>
              </w:rPr>
              <w:t>Revision of S1-193176.</w:t>
            </w:r>
          </w:p>
        </w:tc>
      </w:tr>
      <w:tr w:rsidR="00A14A7F" w:rsidRPr="00652642" w:rsidTr="00A14A7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A7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6279C7" w:rsidP="005D4D21">
            <w:pPr>
              <w:snapToGrid w:val="0"/>
              <w:spacing w:after="0" w:line="240" w:lineRule="auto"/>
            </w:pPr>
            <w:hyperlink r:id="rId25" w:history="1">
              <w:r w:rsidR="00A14A7F" w:rsidRPr="00A14A7F">
                <w:rPr>
                  <w:rStyle w:val="Hyperlink"/>
                  <w:rFonts w:cs="Arial"/>
                  <w:color w:val="auto"/>
                </w:rPr>
                <w:t>S1-193387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14A7F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</w:pPr>
            <w:r w:rsidRPr="00A14A7F">
              <w:t>CR 22.889v17.1.0 Gap analysis for Private call priority during internetworking with LMR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A14A7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14A7F">
              <w:rPr>
                <w:i/>
                <w:noProof/>
              </w:rPr>
              <w:t xml:space="preserve">FS_FRMCS3 </w:t>
            </w: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>Rel-17 CR0167R- Cat F</w:t>
            </w:r>
          </w:p>
          <w:p w:rsidR="00A14A7F" w:rsidRDefault="00A14A7F" w:rsidP="00A14A7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>Revision of S1-193176.</w:t>
            </w:r>
          </w:p>
          <w:p w:rsidR="00A14A7F" w:rsidRPr="00A14A7F" w:rsidRDefault="00A14A7F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szCs w:val="18"/>
                <w:lang w:eastAsia="ar-SA"/>
              </w:rPr>
              <w:t>Revision of S1-193363.</w:t>
            </w:r>
          </w:p>
        </w:tc>
      </w:tr>
      <w:tr w:rsidR="00EA217E" w:rsidRPr="00652642" w:rsidTr="00A14A7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6279C7" w:rsidP="005D4D2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6" w:history="1">
              <w:r w:rsidR="00EA217E" w:rsidRPr="001E4312">
                <w:rPr>
                  <w:rStyle w:val="Hyperlink"/>
                  <w:rFonts w:cs="Arial"/>
                  <w:color w:val="auto"/>
                </w:rPr>
                <w:t>S1-193177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</w:pPr>
            <w:r w:rsidRPr="001E4312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napToGrid w:val="0"/>
              <w:spacing w:after="0" w:line="240" w:lineRule="auto"/>
            </w:pPr>
            <w:r w:rsidRPr="001E4312">
              <w:t>CR 22.889v17.1.0</w:t>
            </w:r>
            <w:r w:rsidRPr="001E4312">
              <w:rPr>
                <w:rFonts w:hint="eastAsia"/>
                <w:noProof/>
                <w:lang w:eastAsia="ko-KR"/>
              </w:rPr>
              <w:t xml:space="preserve"> Gap analysis for 9.14 V</w:t>
            </w:r>
            <w:r w:rsidRPr="001E4312">
              <w:rPr>
                <w:noProof/>
                <w:lang w:eastAsia="ko-KR"/>
              </w:rPr>
              <w:t>i</w:t>
            </w:r>
            <w:r w:rsidRPr="001E4312">
              <w:rPr>
                <w:rFonts w:hint="eastAsia"/>
                <w:noProof/>
                <w:lang w:eastAsia="ko-KR"/>
              </w:rPr>
              <w:t>rtual Coupling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1E4312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312">
              <w:rPr>
                <w:rFonts w:eastAsia="Times New Roman" w:cs="Arial"/>
                <w:szCs w:val="18"/>
                <w:lang w:eastAsia="ar-SA"/>
              </w:rPr>
              <w:t>Revised to S1-1933</w:t>
            </w:r>
            <w:r w:rsidR="00832B28">
              <w:rPr>
                <w:rFonts w:eastAsia="Times New Roman" w:cs="Arial"/>
                <w:szCs w:val="18"/>
                <w:lang w:eastAsia="ar-SA"/>
              </w:rPr>
              <w:t>75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E4312" w:rsidRDefault="00EA217E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E4312">
              <w:rPr>
                <w:noProof/>
              </w:rPr>
              <w:t xml:space="preserve">FS_FRMCS3 </w:t>
            </w:r>
            <w:r w:rsidRPr="001E4312">
              <w:rPr>
                <w:rFonts w:eastAsia="Arial Unicode MS" w:cs="Arial"/>
                <w:i/>
                <w:szCs w:val="18"/>
                <w:lang w:eastAsia="ar-SA"/>
              </w:rPr>
              <w:t>Rel-17 CR0168R- Cat F</w:t>
            </w:r>
          </w:p>
        </w:tc>
      </w:tr>
      <w:tr w:rsidR="001E4312" w:rsidRPr="00652642" w:rsidTr="00A14A7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A7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B34E2" w:rsidP="005D4D21">
            <w:pPr>
              <w:snapToGrid w:val="0"/>
              <w:spacing w:after="0" w:line="240" w:lineRule="auto"/>
            </w:pPr>
            <w:r w:rsidRPr="00A14A7F">
              <w:t>S1-193375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14A7F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napToGrid w:val="0"/>
              <w:spacing w:after="0" w:line="240" w:lineRule="auto"/>
            </w:pPr>
            <w:r w:rsidRPr="00A14A7F">
              <w:t>CR 22.889v17.1.0 Gap analysis for 9.14 Virtual Coupling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A14A7F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A7F">
              <w:rPr>
                <w:rFonts w:eastAsia="Times New Roman" w:cs="Arial"/>
                <w:szCs w:val="18"/>
                <w:lang w:eastAsia="ar-SA"/>
              </w:rPr>
              <w:t>Revised to S1-193388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4312" w:rsidRPr="00A14A7F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14A7F">
              <w:rPr>
                <w:i/>
                <w:noProof/>
              </w:rPr>
              <w:t xml:space="preserve">FS_FRMCS3 </w:t>
            </w: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>Rel-17 CR0168R- Cat F</w:t>
            </w:r>
          </w:p>
          <w:p w:rsidR="001E4312" w:rsidRPr="00A14A7F" w:rsidRDefault="001E4312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szCs w:val="18"/>
                <w:lang w:eastAsia="ar-SA"/>
              </w:rPr>
              <w:t>Revision of S1-193177.</w:t>
            </w:r>
          </w:p>
        </w:tc>
      </w:tr>
      <w:tr w:rsidR="00A14A7F" w:rsidRPr="00652642" w:rsidTr="00A14A7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A7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6279C7" w:rsidP="005D4D21">
            <w:pPr>
              <w:snapToGrid w:val="0"/>
              <w:spacing w:after="0" w:line="240" w:lineRule="auto"/>
            </w:pPr>
            <w:hyperlink r:id="rId27" w:history="1">
              <w:r w:rsidR="00A14A7F" w:rsidRPr="00A14A7F">
                <w:rPr>
                  <w:rStyle w:val="Hyperlink"/>
                  <w:rFonts w:cs="Arial"/>
                  <w:color w:val="auto"/>
                </w:rPr>
                <w:t>S1-193388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14A7F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</w:pPr>
            <w:r w:rsidRPr="00A14A7F">
              <w:t>CR 22.889v17.1.0 Gap analysis for 9.14 Virtual Coupling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7F" w:rsidRPr="00A14A7F" w:rsidRDefault="00A14A7F" w:rsidP="00A14A7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14A7F">
              <w:rPr>
                <w:i/>
                <w:noProof/>
              </w:rPr>
              <w:t xml:space="preserve">FS_FRMCS3 </w:t>
            </w: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>Rel-17 CR0168R- Cat F</w:t>
            </w:r>
          </w:p>
          <w:p w:rsidR="00A14A7F" w:rsidRDefault="00A14A7F" w:rsidP="00A14A7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i/>
                <w:szCs w:val="18"/>
                <w:lang w:eastAsia="ar-SA"/>
              </w:rPr>
              <w:t>Revision of S1-193177.</w:t>
            </w:r>
          </w:p>
          <w:p w:rsidR="00A14A7F" w:rsidRPr="00A14A7F" w:rsidRDefault="00A14A7F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4A7F">
              <w:rPr>
                <w:rFonts w:eastAsia="Arial Unicode MS" w:cs="Arial"/>
                <w:szCs w:val="18"/>
                <w:lang w:eastAsia="ar-SA"/>
              </w:rPr>
              <w:t>Revision of S1-193375.</w:t>
            </w:r>
          </w:p>
        </w:tc>
      </w:tr>
      <w:tr w:rsidR="00693E0A" w:rsidRPr="00B04844" w:rsidTr="000A48A7">
        <w:trPr>
          <w:trHeight w:val="141"/>
        </w:trPr>
        <w:tc>
          <w:tcPr>
            <w:tcW w:w="14717" w:type="dxa"/>
            <w:gridSpan w:val="13"/>
            <w:tcBorders>
              <w:bottom w:val="nil"/>
            </w:tcBorders>
            <w:shd w:val="clear" w:color="auto" w:fill="F2F2F2"/>
          </w:tcPr>
          <w:p w:rsidR="00693E0A" w:rsidRPr="00B3496D" w:rsidRDefault="00EA217E" w:rsidP="008D6266">
            <w:pPr>
              <w:pStyle w:val="Heading2"/>
              <w:rPr>
                <w:lang w:val="en-US"/>
              </w:rPr>
            </w:pPr>
            <w:r>
              <w:t xml:space="preserve">MONASTERYEND: </w:t>
            </w:r>
            <w:r w:rsidRPr="00A63653">
              <w:t>Complete Gap Analysis for Railways Mobile Communication System</w:t>
            </w:r>
            <w:r>
              <w:t xml:space="preserve"> [</w:t>
            </w:r>
            <w:hyperlink r:id="rId28" w:history="1">
              <w:r w:rsidRPr="00B93259">
                <w:rPr>
                  <w:rStyle w:val="Hyperlink"/>
                </w:rPr>
                <w:t>SP-190312</w:t>
              </w:r>
            </w:hyperlink>
            <w:r>
              <w:t>]</w:t>
            </w:r>
          </w:p>
        </w:tc>
      </w:tr>
      <w:tr w:rsidR="00693E0A" w:rsidRPr="00B04844" w:rsidTr="000A48A7">
        <w:trPr>
          <w:trHeight w:val="141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A217E" w:rsidRPr="00E802B8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E802B8">
              <w:rPr>
                <w:lang w:val="fr-FR"/>
              </w:rPr>
              <w:t xml:space="preserve">Guillaume </w:t>
            </w:r>
            <w:proofErr w:type="spellStart"/>
            <w:r w:rsidRPr="00E802B8">
              <w:rPr>
                <w:lang w:val="fr-FR"/>
              </w:rPr>
              <w:t>Gach</w:t>
            </w:r>
            <w:proofErr w:type="spellEnd"/>
            <w:r w:rsidRPr="00E802B8">
              <w:rPr>
                <w:lang w:val="fr-FR"/>
              </w:rPr>
              <w:t xml:space="preserve"> (UIC)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840AFD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A217E" w:rsidRPr="00B04844" w:rsidTr="00D15E32">
        <w:trPr>
          <w:trHeight w:val="141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EA217E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22.289</w:t>
            </w:r>
          </w:p>
        </w:tc>
      </w:tr>
      <w:tr w:rsidR="00EA217E" w:rsidRPr="00A75C05" w:rsidTr="00A448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15E3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5E3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15E32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9" w:history="1">
              <w:r w:rsidR="00EA217E" w:rsidRPr="00D15E32">
                <w:rPr>
                  <w:rStyle w:val="Hyperlink"/>
                  <w:rFonts w:cs="Arial"/>
                  <w:color w:val="auto"/>
                </w:rPr>
                <w:t>S1-193094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15E32" w:rsidRDefault="00EA217E" w:rsidP="00EA217E">
            <w:pPr>
              <w:snapToGrid w:val="0"/>
              <w:spacing w:after="0" w:line="240" w:lineRule="auto"/>
            </w:pPr>
            <w:r w:rsidRPr="00D15E32"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15E32" w:rsidRDefault="00EA217E" w:rsidP="00EA217E">
            <w:pPr>
              <w:snapToGrid w:val="0"/>
              <w:spacing w:after="0" w:line="240" w:lineRule="auto"/>
            </w:pPr>
            <w:r w:rsidRPr="00D15E32">
              <w:t xml:space="preserve">CR 22.289v16.1.0 </w:t>
            </w:r>
            <w:r w:rsidRPr="00D15E32">
              <w:rPr>
                <w:noProof/>
              </w:rPr>
              <w:t>MCData QoS required for rail communication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15E32" w:rsidRDefault="00D15E32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5E32">
              <w:rPr>
                <w:rFonts w:eastAsia="Times New Roman" w:cs="Arial"/>
                <w:szCs w:val="18"/>
                <w:lang w:eastAsia="ar-SA"/>
              </w:rPr>
              <w:t>Revised to S1-193365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D15E3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5E3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15E32">
              <w:rPr>
                <w:noProof/>
              </w:rPr>
              <w:t>MONASTERYEND</w:t>
            </w:r>
            <w:r w:rsidRPr="00D15E32">
              <w:rPr>
                <w:rFonts w:eastAsia="Arial Unicode MS" w:cs="Arial"/>
                <w:i/>
                <w:szCs w:val="18"/>
                <w:lang w:eastAsia="ar-SA"/>
              </w:rPr>
              <w:t xml:space="preserve"> Rel-17 CR0004R- Cat B</w:t>
            </w:r>
          </w:p>
        </w:tc>
      </w:tr>
      <w:tr w:rsidR="00D15E32" w:rsidRPr="00A75C05" w:rsidTr="00A448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E32" w:rsidRPr="00A4482B" w:rsidRDefault="00D15E32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82B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E32" w:rsidRPr="00A4482B" w:rsidRDefault="006279C7" w:rsidP="00EA217E">
            <w:pPr>
              <w:snapToGrid w:val="0"/>
              <w:spacing w:after="0" w:line="240" w:lineRule="auto"/>
            </w:pPr>
            <w:hyperlink r:id="rId30" w:history="1">
              <w:r w:rsidR="00D15E32" w:rsidRPr="00A4482B">
                <w:rPr>
                  <w:rStyle w:val="Hyperlink"/>
                  <w:rFonts w:cs="Arial"/>
                  <w:color w:val="auto"/>
                </w:rPr>
                <w:t>S1-193365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E32" w:rsidRPr="00A4482B" w:rsidRDefault="00D15E32" w:rsidP="00EA217E">
            <w:pPr>
              <w:snapToGrid w:val="0"/>
              <w:spacing w:after="0" w:line="240" w:lineRule="auto"/>
              <w:rPr>
                <w:noProof/>
              </w:rPr>
            </w:pPr>
            <w:r w:rsidRPr="00A4482B"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E32" w:rsidRPr="00A4482B" w:rsidRDefault="00D15E32" w:rsidP="00EA217E">
            <w:pPr>
              <w:snapToGrid w:val="0"/>
              <w:spacing w:after="0" w:line="240" w:lineRule="auto"/>
            </w:pPr>
            <w:r w:rsidRPr="00A4482B">
              <w:t xml:space="preserve">CR 22.289v16.1.0 </w:t>
            </w:r>
            <w:proofErr w:type="spellStart"/>
            <w:r w:rsidRPr="00A4482B">
              <w:t>MCData</w:t>
            </w:r>
            <w:proofErr w:type="spellEnd"/>
            <w:r w:rsidRPr="00A4482B">
              <w:t xml:space="preserve"> QoS required for rail communication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E32" w:rsidRPr="00A4482B" w:rsidRDefault="00A4482B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82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E32" w:rsidRPr="00A4482B" w:rsidRDefault="00D15E32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482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4482B">
              <w:rPr>
                <w:i/>
                <w:noProof/>
              </w:rPr>
              <w:t>MONASTERYEND</w:t>
            </w:r>
            <w:r w:rsidRPr="00A4482B">
              <w:rPr>
                <w:rFonts w:eastAsia="Arial Unicode MS" w:cs="Arial"/>
                <w:i/>
                <w:szCs w:val="18"/>
                <w:lang w:eastAsia="ar-SA"/>
              </w:rPr>
              <w:t xml:space="preserve"> Rel-17 CR0004R- Cat B</w:t>
            </w:r>
          </w:p>
          <w:p w:rsidR="00D15E32" w:rsidRPr="00A4482B" w:rsidRDefault="00D15E32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482B">
              <w:rPr>
                <w:rFonts w:eastAsia="Arial Unicode MS" w:cs="Arial"/>
                <w:szCs w:val="18"/>
                <w:lang w:eastAsia="ar-SA"/>
              </w:rPr>
              <w:t>Revision of S1-193094.</w:t>
            </w:r>
          </w:p>
        </w:tc>
      </w:tr>
      <w:tr w:rsidR="00EA217E" w:rsidRPr="00A75C05" w:rsidTr="00FF2E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B33939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93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B33939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1" w:history="1">
              <w:r w:rsidR="00EA217E" w:rsidRPr="00B33939">
                <w:rPr>
                  <w:rStyle w:val="Hyperlink"/>
                  <w:rFonts w:cs="Arial"/>
                  <w:color w:val="auto"/>
                </w:rPr>
                <w:t>S1-193099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B33939" w:rsidRDefault="00EA217E" w:rsidP="00EA217E">
            <w:pPr>
              <w:snapToGrid w:val="0"/>
              <w:spacing w:after="0" w:line="240" w:lineRule="auto"/>
            </w:pPr>
            <w:r w:rsidRPr="00B33939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B33939" w:rsidRDefault="00EA217E" w:rsidP="00EA217E">
            <w:pPr>
              <w:snapToGrid w:val="0"/>
              <w:spacing w:after="0" w:line="240" w:lineRule="auto"/>
            </w:pPr>
            <w:r w:rsidRPr="00B33939">
              <w:t xml:space="preserve">CR 22.289v16.1.0 </w:t>
            </w:r>
            <w:r w:rsidRPr="00B33939">
              <w:rPr>
                <w:noProof/>
              </w:rPr>
              <w:t xml:space="preserve">Maximum communication range required for </w:t>
            </w:r>
            <w:r w:rsidRPr="00B33939">
              <w:rPr>
                <w:noProof/>
                <w:lang w:val="en-US"/>
              </w:rPr>
              <w:t>rail data communications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B33939" w:rsidRDefault="00B33939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93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B33939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33939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33939">
              <w:rPr>
                <w:noProof/>
              </w:rPr>
              <w:t>MONASTERYEND</w:t>
            </w:r>
            <w:r w:rsidRPr="00B33939">
              <w:rPr>
                <w:rFonts w:eastAsia="Arial Unicode MS" w:cs="Arial"/>
                <w:i/>
                <w:szCs w:val="18"/>
                <w:lang w:eastAsia="ar-SA"/>
              </w:rPr>
              <w:t xml:space="preserve"> Rel-17 CR0005R- Cat B</w:t>
            </w:r>
          </w:p>
        </w:tc>
      </w:tr>
      <w:tr w:rsidR="00EA217E" w:rsidRPr="00A75C05" w:rsidTr="00982F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E8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2" w:history="1">
              <w:r w:rsidR="00EA217E" w:rsidRPr="00FF2E8F">
                <w:rPr>
                  <w:rStyle w:val="Hyperlink"/>
                  <w:rFonts w:cs="Arial"/>
                  <w:color w:val="auto"/>
                </w:rPr>
                <w:t>S1-193173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napToGrid w:val="0"/>
              <w:spacing w:after="0" w:line="240" w:lineRule="auto"/>
            </w:pPr>
            <w:r w:rsidRPr="00FF2E8F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napToGrid w:val="0"/>
              <w:spacing w:after="0" w:line="240" w:lineRule="auto"/>
            </w:pPr>
            <w:r w:rsidRPr="00FF2E8F">
              <w:t xml:space="preserve">CR 22.289v16.1.0 </w:t>
            </w:r>
            <w:r w:rsidRPr="00FF2E8F">
              <w:rPr>
                <w:rFonts w:hint="eastAsia"/>
                <w:noProof/>
                <w:lang w:eastAsia="ko-KR"/>
              </w:rPr>
              <w:t>Call setup time for interworking with LMR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FF2E8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E8F">
              <w:rPr>
                <w:rFonts w:eastAsia="Times New Roman" w:cs="Arial"/>
                <w:szCs w:val="18"/>
                <w:lang w:eastAsia="ar-SA"/>
              </w:rPr>
              <w:t>Revised to S1-19336</w:t>
            </w:r>
            <w:r w:rsidR="00832B28">
              <w:rPr>
                <w:rFonts w:eastAsia="Times New Roman" w:cs="Arial"/>
                <w:szCs w:val="18"/>
                <w:lang w:eastAsia="ar-SA"/>
              </w:rPr>
              <w:t>6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E8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F2E8F">
              <w:rPr>
                <w:noProof/>
              </w:rPr>
              <w:t>MONASTERYEND</w:t>
            </w:r>
            <w:r w:rsidRPr="00FF2E8F">
              <w:rPr>
                <w:rFonts w:eastAsia="Arial Unicode MS" w:cs="Arial"/>
                <w:i/>
                <w:szCs w:val="18"/>
                <w:lang w:eastAsia="ar-SA"/>
              </w:rPr>
              <w:t xml:space="preserve"> Rel-17 CR0006R- Cat B</w:t>
            </w:r>
          </w:p>
        </w:tc>
      </w:tr>
      <w:tr w:rsidR="00FF2E8F" w:rsidRPr="00A75C05" w:rsidTr="00982F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982F03" w:rsidRDefault="00FF2E8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2F0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982F03" w:rsidRDefault="006279C7" w:rsidP="00EA217E">
            <w:pPr>
              <w:snapToGrid w:val="0"/>
              <w:spacing w:after="0" w:line="240" w:lineRule="auto"/>
            </w:pPr>
            <w:hyperlink r:id="rId33" w:history="1">
              <w:r w:rsidR="00FF2E8F" w:rsidRPr="00982F03">
                <w:rPr>
                  <w:rStyle w:val="Hyperlink"/>
                  <w:rFonts w:cs="Arial"/>
                  <w:color w:val="auto"/>
                </w:rPr>
                <w:t>S1-19336</w:t>
              </w:r>
              <w:r w:rsidR="008323E1" w:rsidRPr="00982F03">
                <w:rPr>
                  <w:rStyle w:val="Hyperlink"/>
                  <w:rFonts w:cs="Arial"/>
                  <w:color w:val="auto"/>
                </w:rPr>
                <w:t>6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982F03" w:rsidRDefault="00FF2E8F" w:rsidP="00EA217E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982F03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982F03" w:rsidRDefault="00FF2E8F" w:rsidP="00EA217E">
            <w:pPr>
              <w:snapToGrid w:val="0"/>
              <w:spacing w:after="0" w:line="240" w:lineRule="auto"/>
            </w:pPr>
            <w:r w:rsidRPr="00982F03">
              <w:t>CR 22.289v16.1.0 Call setup time for interworking with LMR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982F03" w:rsidRDefault="00982F0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2F03">
              <w:rPr>
                <w:rFonts w:eastAsia="Times New Roman" w:cs="Arial"/>
                <w:szCs w:val="18"/>
                <w:lang w:eastAsia="ar-SA"/>
              </w:rPr>
              <w:t>Revised to S1-193381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982F03" w:rsidRDefault="00FF2E8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2F0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982F03">
              <w:rPr>
                <w:i/>
                <w:noProof/>
              </w:rPr>
              <w:t>MONASTERYEND</w:t>
            </w:r>
            <w:r w:rsidRPr="00982F03">
              <w:rPr>
                <w:rFonts w:eastAsia="Arial Unicode MS" w:cs="Arial"/>
                <w:i/>
                <w:szCs w:val="18"/>
                <w:lang w:eastAsia="ar-SA"/>
              </w:rPr>
              <w:t xml:space="preserve"> Rel-17 CR0006R- Cat B</w:t>
            </w:r>
          </w:p>
          <w:p w:rsidR="00FF2E8F" w:rsidRPr="00982F03" w:rsidRDefault="00FF2E8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2F03">
              <w:rPr>
                <w:rFonts w:eastAsia="Arial Unicode MS" w:cs="Arial"/>
                <w:szCs w:val="18"/>
                <w:lang w:eastAsia="ar-SA"/>
              </w:rPr>
              <w:t>Revision of S1-193173.</w:t>
            </w:r>
          </w:p>
        </w:tc>
      </w:tr>
      <w:tr w:rsidR="00982F03" w:rsidRPr="00A75C05" w:rsidTr="00982F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2F03" w:rsidRPr="00982F03" w:rsidRDefault="00982F0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2F0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2F03" w:rsidRPr="00982F03" w:rsidRDefault="006279C7" w:rsidP="00EA217E">
            <w:pPr>
              <w:snapToGrid w:val="0"/>
              <w:spacing w:after="0" w:line="240" w:lineRule="auto"/>
              <w:rPr>
                <w:rFonts w:cs="Arial"/>
              </w:rPr>
            </w:pPr>
            <w:hyperlink r:id="rId34" w:history="1">
              <w:r w:rsidR="00982F03" w:rsidRPr="00982F03">
                <w:rPr>
                  <w:rStyle w:val="Hyperlink"/>
                  <w:rFonts w:cs="Arial"/>
                  <w:color w:val="auto"/>
                </w:rPr>
                <w:t>S1-193381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2F03" w:rsidRPr="00982F03" w:rsidRDefault="00982F03" w:rsidP="00EA217E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982F03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2F03" w:rsidRPr="00982F03" w:rsidRDefault="00982F03" w:rsidP="00EA217E">
            <w:pPr>
              <w:snapToGrid w:val="0"/>
              <w:spacing w:after="0" w:line="240" w:lineRule="auto"/>
            </w:pPr>
            <w:r w:rsidRPr="00982F03">
              <w:t>CR 22.289v16.1.0 Call setup time for interworking with LMR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2F03" w:rsidRPr="00982F03" w:rsidRDefault="00982F0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2F0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2F03" w:rsidRPr="00982F03" w:rsidRDefault="00982F03" w:rsidP="00982F0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82F0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982F03">
              <w:rPr>
                <w:i/>
                <w:noProof/>
              </w:rPr>
              <w:t>MONASTERYEND</w:t>
            </w:r>
            <w:r w:rsidRPr="00982F03">
              <w:rPr>
                <w:rFonts w:eastAsia="Arial Unicode MS" w:cs="Arial"/>
                <w:i/>
                <w:szCs w:val="18"/>
                <w:lang w:eastAsia="ar-SA"/>
              </w:rPr>
              <w:t xml:space="preserve"> Rel-17 CR0006R- Cat B</w:t>
            </w:r>
          </w:p>
          <w:p w:rsidR="00982F03" w:rsidRPr="00982F03" w:rsidRDefault="00982F03" w:rsidP="00982F0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2F03">
              <w:rPr>
                <w:rFonts w:eastAsia="Arial Unicode MS" w:cs="Arial"/>
                <w:i/>
                <w:szCs w:val="18"/>
                <w:lang w:eastAsia="ar-SA"/>
              </w:rPr>
              <w:t>Revision of S1-193173.</w:t>
            </w:r>
          </w:p>
          <w:p w:rsidR="00982F03" w:rsidRDefault="00982F03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2F03">
              <w:rPr>
                <w:rFonts w:eastAsia="Arial Unicode MS" w:cs="Arial"/>
                <w:szCs w:val="18"/>
                <w:lang w:eastAsia="ar-SA"/>
              </w:rPr>
              <w:t>Revision of S1-193366.</w:t>
            </w:r>
          </w:p>
          <w:p w:rsidR="00982F03" w:rsidRDefault="00982F03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82F03" w:rsidRPr="00982F03" w:rsidRDefault="00982F03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82F0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A75C05" w:rsidTr="00FF3C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E8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5" w:history="1">
              <w:r w:rsidR="00EA217E" w:rsidRPr="00FF2E8F">
                <w:rPr>
                  <w:rStyle w:val="Hyperlink"/>
                  <w:rFonts w:cs="Arial"/>
                  <w:color w:val="auto"/>
                </w:rPr>
                <w:t>S1-193175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napToGrid w:val="0"/>
              <w:spacing w:after="0" w:line="240" w:lineRule="auto"/>
            </w:pPr>
            <w:r w:rsidRPr="00FF2E8F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napToGrid w:val="0"/>
              <w:spacing w:after="0" w:line="240" w:lineRule="auto"/>
            </w:pPr>
            <w:r w:rsidRPr="00FF2E8F">
              <w:t xml:space="preserve">CR 22.289v16.1.0 </w:t>
            </w:r>
            <w:r w:rsidRPr="00FF2E8F">
              <w:rPr>
                <w:noProof/>
                <w:lang w:eastAsia="ko-KR"/>
              </w:rPr>
              <w:t>Off network communication</w:t>
            </w:r>
            <w:r w:rsidRPr="00FF2E8F">
              <w:rPr>
                <w:rFonts w:hint="eastAsia"/>
                <w:noProof/>
                <w:lang w:eastAsia="ko-KR"/>
              </w:rPr>
              <w:t xml:space="preserve"> for interworking with LMR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FF2E8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E8F">
              <w:rPr>
                <w:rFonts w:eastAsia="Times New Roman" w:cs="Arial"/>
                <w:szCs w:val="18"/>
                <w:lang w:eastAsia="ar-SA"/>
              </w:rPr>
              <w:t>Revised to S1-19336</w:t>
            </w:r>
            <w:r w:rsidR="00832B28"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FF2E8F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E8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F2E8F">
              <w:rPr>
                <w:noProof/>
              </w:rPr>
              <w:t>MONASTERYEND</w:t>
            </w:r>
            <w:r w:rsidRPr="00FF2E8F">
              <w:rPr>
                <w:rFonts w:eastAsia="Arial Unicode MS" w:cs="Arial"/>
                <w:i/>
                <w:szCs w:val="18"/>
                <w:lang w:eastAsia="ar-SA"/>
              </w:rPr>
              <w:t xml:space="preserve"> Rel-17 CR0007R- Cat B</w:t>
            </w:r>
          </w:p>
        </w:tc>
      </w:tr>
      <w:tr w:rsidR="00FF2E8F" w:rsidRPr="00A75C05" w:rsidTr="00FF3C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FF3CEF" w:rsidRDefault="00FF2E8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3CE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FF3CEF" w:rsidRDefault="006279C7" w:rsidP="00EA217E">
            <w:pPr>
              <w:snapToGrid w:val="0"/>
              <w:spacing w:after="0" w:line="240" w:lineRule="auto"/>
            </w:pPr>
            <w:hyperlink r:id="rId36" w:history="1">
              <w:r w:rsidR="00FF2E8F" w:rsidRPr="00FF3CEF">
                <w:rPr>
                  <w:rStyle w:val="Hyperlink"/>
                  <w:rFonts w:cs="Arial"/>
                  <w:color w:val="auto"/>
                </w:rPr>
                <w:t>S1-19336</w:t>
              </w:r>
              <w:r w:rsidR="008323E1" w:rsidRPr="00FF3CEF">
                <w:rPr>
                  <w:rStyle w:val="Hyperlink"/>
                  <w:rFonts w:cs="Arial"/>
                  <w:color w:val="auto"/>
                </w:rPr>
                <w:t>7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FF3CEF" w:rsidRDefault="00FF2E8F" w:rsidP="00EA217E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FF3CEF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FF3CEF" w:rsidRDefault="00FF2E8F" w:rsidP="00EA217E">
            <w:pPr>
              <w:snapToGrid w:val="0"/>
              <w:spacing w:after="0" w:line="240" w:lineRule="auto"/>
            </w:pPr>
            <w:r w:rsidRPr="00FF3CEF">
              <w:t>CR 22.289v16.1.0 Off network communication for interworking with LMR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FF3CEF" w:rsidRDefault="00FF3CE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3CEF">
              <w:rPr>
                <w:rFonts w:eastAsia="Times New Roman" w:cs="Arial"/>
                <w:szCs w:val="18"/>
                <w:lang w:eastAsia="ar-SA"/>
              </w:rPr>
              <w:t>Revised to S1-193382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E8F" w:rsidRPr="00FF3CEF" w:rsidRDefault="00FF2E8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3CE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F3CEF">
              <w:rPr>
                <w:i/>
                <w:noProof/>
              </w:rPr>
              <w:t>MONASTERYEND</w:t>
            </w:r>
            <w:r w:rsidRPr="00FF3CEF">
              <w:rPr>
                <w:rFonts w:eastAsia="Arial Unicode MS" w:cs="Arial"/>
                <w:i/>
                <w:szCs w:val="18"/>
                <w:lang w:eastAsia="ar-SA"/>
              </w:rPr>
              <w:t xml:space="preserve"> Rel-17 CR0007R- Cat B</w:t>
            </w:r>
          </w:p>
          <w:p w:rsidR="00FF3CEF" w:rsidRPr="00FF3CEF" w:rsidRDefault="00FF2E8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3CEF">
              <w:rPr>
                <w:rFonts w:eastAsia="Arial Unicode MS" w:cs="Arial"/>
                <w:szCs w:val="18"/>
                <w:lang w:eastAsia="ar-SA"/>
              </w:rPr>
              <w:t>Revision of S1-193175.</w:t>
            </w:r>
          </w:p>
          <w:p w:rsidR="00FF2E8F" w:rsidRPr="00FF3CEF" w:rsidRDefault="00FF2E8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3CEF" w:rsidRPr="00A75C05" w:rsidTr="00FF3C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F3CEF" w:rsidRPr="00FF3CEF" w:rsidRDefault="00FF3CE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3CE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F3CEF" w:rsidRPr="00FF3CEF" w:rsidRDefault="006279C7" w:rsidP="00EA217E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FF3CEF" w:rsidRPr="00FF3CEF">
                <w:rPr>
                  <w:rStyle w:val="Hyperlink"/>
                  <w:rFonts w:cs="Arial"/>
                  <w:color w:val="auto"/>
                </w:rPr>
                <w:t>S1-193382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F3CEF" w:rsidRPr="00FF3CEF" w:rsidRDefault="00FF3CEF" w:rsidP="00EA217E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FF3CEF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F3CEF" w:rsidRPr="00FF3CEF" w:rsidRDefault="00FF3CEF" w:rsidP="00EA217E">
            <w:pPr>
              <w:snapToGrid w:val="0"/>
              <w:spacing w:after="0" w:line="240" w:lineRule="auto"/>
            </w:pPr>
            <w:r w:rsidRPr="00FF3CEF">
              <w:t>CR 22.289v16.1.0 Off network communication for interworking with LMR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F3CEF" w:rsidRPr="00FF3CEF" w:rsidRDefault="00FF3CE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3CE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F3CEF" w:rsidRPr="00FF3CEF" w:rsidRDefault="00FF3CEF" w:rsidP="00FF3CE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F3CE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F3CEF">
              <w:rPr>
                <w:i/>
                <w:noProof/>
              </w:rPr>
              <w:t>MONASTERYEND</w:t>
            </w:r>
            <w:r w:rsidRPr="00FF3CEF">
              <w:rPr>
                <w:rFonts w:eastAsia="Arial Unicode MS" w:cs="Arial"/>
                <w:i/>
                <w:szCs w:val="18"/>
                <w:lang w:eastAsia="ar-SA"/>
              </w:rPr>
              <w:t xml:space="preserve"> Rel-17 CR0007R- Cat B</w:t>
            </w:r>
          </w:p>
          <w:p w:rsidR="00FF3CEF" w:rsidRPr="00FF3CEF" w:rsidRDefault="00FF3CEF" w:rsidP="00FF3CE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F3CEF">
              <w:rPr>
                <w:rFonts w:eastAsia="Arial Unicode MS" w:cs="Arial"/>
                <w:i/>
                <w:szCs w:val="18"/>
                <w:lang w:eastAsia="ar-SA"/>
              </w:rPr>
              <w:t>Revision of S1-193175.</w:t>
            </w:r>
          </w:p>
          <w:p w:rsidR="00FF3CEF" w:rsidRPr="00FF3CEF" w:rsidRDefault="00FF3CE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3CEF">
              <w:rPr>
                <w:rFonts w:eastAsia="Arial Unicode MS" w:cs="Arial"/>
                <w:szCs w:val="18"/>
                <w:lang w:eastAsia="ar-SA"/>
              </w:rPr>
              <w:t>Revision of S1-193367.</w:t>
            </w:r>
          </w:p>
          <w:p w:rsidR="00FF3CEF" w:rsidRDefault="00FF3CE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F3CEF" w:rsidRPr="00FF3CEF" w:rsidRDefault="00FF3CEF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F3CE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0A48A7" w:rsidRPr="00FB74FD" w:rsidTr="003833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C97C78" w:rsidRDefault="000A48A7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C97C78" w:rsidRDefault="006279C7" w:rsidP="005D4D21">
            <w:pPr>
              <w:snapToGrid w:val="0"/>
              <w:spacing w:after="0" w:line="240" w:lineRule="auto"/>
            </w:pPr>
            <w:hyperlink r:id="rId38" w:history="1">
              <w:r w:rsidR="000A48A7" w:rsidRPr="00C97C78">
                <w:rPr>
                  <w:rStyle w:val="Hyperlink"/>
                  <w:rFonts w:cs="Arial"/>
                  <w:color w:val="auto"/>
                </w:rPr>
                <w:t>S1-193477</w:t>
              </w:r>
            </w:hyperlink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C97C78" w:rsidRDefault="000A48A7" w:rsidP="005D4D21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97C78">
              <w:rPr>
                <w:noProof/>
                <w:lang w:eastAsia="ko-KR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C97C78" w:rsidRDefault="000A48A7" w:rsidP="005D4D21">
            <w:pPr>
              <w:snapToGrid w:val="0"/>
              <w:spacing w:after="0" w:line="240" w:lineRule="auto"/>
            </w:pPr>
            <w:r w:rsidRPr="00C97C78">
              <w:t>CR 22.289v16.1.0 Clarification on interworking between FRMCS system and Public Networks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C97C78" w:rsidRDefault="00C97C78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Revised to S1-19336</w:t>
            </w:r>
            <w:r w:rsidR="00832B28"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48A7" w:rsidRPr="00C97C78" w:rsidRDefault="000A48A7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97C78" w:rsidRPr="00FB74FD" w:rsidTr="003833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7C78" w:rsidRPr="003833C3" w:rsidRDefault="00C97C78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7C78" w:rsidRPr="003833C3" w:rsidRDefault="006279C7" w:rsidP="005D4D21">
            <w:pPr>
              <w:snapToGrid w:val="0"/>
              <w:spacing w:after="0" w:line="240" w:lineRule="auto"/>
            </w:pPr>
            <w:hyperlink r:id="rId39" w:history="1">
              <w:r w:rsidR="00C97C78" w:rsidRPr="003833C3">
                <w:rPr>
                  <w:rStyle w:val="Hyperlink"/>
                  <w:rFonts w:cs="Arial"/>
                  <w:color w:val="auto"/>
                </w:rPr>
                <w:t>S1-1933</w:t>
              </w:r>
              <w:r w:rsidR="008323E1" w:rsidRPr="003833C3">
                <w:rPr>
                  <w:rStyle w:val="Hyperlink"/>
                  <w:rFonts w:cs="Arial"/>
                  <w:color w:val="auto"/>
                </w:rPr>
                <w:t>68</w:t>
              </w:r>
            </w:hyperlink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7C78" w:rsidRPr="003833C3" w:rsidRDefault="00C97C78" w:rsidP="005D4D21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833C3">
              <w:rPr>
                <w:noProof/>
                <w:lang w:eastAsia="ko-KR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7C78" w:rsidRPr="003833C3" w:rsidRDefault="00C97C78" w:rsidP="005D4D21">
            <w:pPr>
              <w:snapToGrid w:val="0"/>
              <w:spacing w:after="0" w:line="240" w:lineRule="auto"/>
            </w:pPr>
            <w:r w:rsidRPr="003833C3">
              <w:t>CR 22.289v16.1.0 Clarification on interworking between FRMCS system and Public Networks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7C78" w:rsidRPr="003833C3" w:rsidRDefault="003833C3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Revised to S1-193383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7C78" w:rsidRPr="003833C3" w:rsidRDefault="00C97C78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33C3">
              <w:rPr>
                <w:rFonts w:eastAsia="Arial Unicode MS" w:cs="Arial"/>
                <w:szCs w:val="18"/>
                <w:lang w:eastAsia="ar-SA"/>
              </w:rPr>
              <w:t>Revision of S1-193477.</w:t>
            </w:r>
          </w:p>
        </w:tc>
      </w:tr>
      <w:tr w:rsidR="003833C3" w:rsidRPr="00FB74FD" w:rsidTr="003833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33C3" w:rsidRPr="003833C3" w:rsidRDefault="003833C3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33C3" w:rsidRPr="003833C3" w:rsidRDefault="006279C7" w:rsidP="005D4D21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="003833C3" w:rsidRPr="003833C3">
                <w:rPr>
                  <w:rStyle w:val="Hyperlink"/>
                  <w:rFonts w:cs="Arial"/>
                  <w:color w:val="auto"/>
                </w:rPr>
                <w:t>S1-193383</w:t>
              </w:r>
            </w:hyperlink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33C3" w:rsidRPr="003833C3" w:rsidRDefault="003833C3" w:rsidP="005D4D21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833C3">
              <w:rPr>
                <w:noProof/>
                <w:lang w:eastAsia="ko-KR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33C3" w:rsidRPr="003833C3" w:rsidRDefault="003833C3" w:rsidP="005D4D21">
            <w:pPr>
              <w:snapToGrid w:val="0"/>
              <w:spacing w:after="0" w:line="240" w:lineRule="auto"/>
            </w:pPr>
            <w:r w:rsidRPr="003833C3">
              <w:t>CR 22.289v16.1.0 Clarification on interworking between FRMCS system and Public Networks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33C3" w:rsidRPr="003833C3" w:rsidRDefault="003833C3" w:rsidP="005D4D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33C3" w:rsidRPr="003833C3" w:rsidRDefault="003833C3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33C3">
              <w:rPr>
                <w:rFonts w:eastAsia="Arial Unicode MS" w:cs="Arial"/>
                <w:i/>
                <w:szCs w:val="18"/>
                <w:lang w:eastAsia="ar-SA"/>
              </w:rPr>
              <w:t>Revision of S1-193477.</w:t>
            </w:r>
          </w:p>
          <w:p w:rsidR="003833C3" w:rsidRDefault="003833C3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33C3">
              <w:rPr>
                <w:rFonts w:eastAsia="Arial Unicode MS" w:cs="Arial"/>
                <w:szCs w:val="18"/>
                <w:lang w:eastAsia="ar-SA"/>
              </w:rPr>
              <w:t>Revision of S1-193368.</w:t>
            </w:r>
          </w:p>
          <w:p w:rsidR="003833C3" w:rsidRDefault="003833C3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833C3" w:rsidRPr="003833C3" w:rsidRDefault="003833C3" w:rsidP="005D4D2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833C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F45489" w:rsidTr="00C97C78">
        <w:trPr>
          <w:trHeight w:val="293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5D4D2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Others</w:t>
            </w:r>
          </w:p>
        </w:tc>
      </w:tr>
      <w:tr w:rsidR="00EA217E" w:rsidRPr="00A75C05" w:rsidTr="00C97C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A217E" w:rsidRPr="00C97C78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A217E" w:rsidRPr="00C97C78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1" w:history="1">
              <w:r w:rsidR="00EA217E" w:rsidRPr="00C97C78">
                <w:rPr>
                  <w:rStyle w:val="Hyperlink"/>
                  <w:rFonts w:cs="Arial"/>
                  <w:color w:val="auto"/>
                </w:rPr>
                <w:t>S1-193145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A217E" w:rsidRPr="00C97C78" w:rsidRDefault="00EA217E" w:rsidP="00EA217E">
            <w:pPr>
              <w:snapToGrid w:val="0"/>
              <w:spacing w:after="0" w:line="240" w:lineRule="auto"/>
            </w:pPr>
            <w:r w:rsidRPr="00C97C7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A217E" w:rsidRPr="00C97C78" w:rsidRDefault="00EA217E" w:rsidP="00EA217E">
            <w:pPr>
              <w:snapToGrid w:val="0"/>
              <w:spacing w:after="0" w:line="240" w:lineRule="auto"/>
            </w:pPr>
            <w:r w:rsidRPr="00C97C78">
              <w:t xml:space="preserve">CR 22.280v17.1.0 </w:t>
            </w:r>
            <w:r w:rsidRPr="00C97C78">
              <w:rPr>
                <w:noProof/>
              </w:rPr>
              <w:t>Clarification on interworking between FRMCS System and Public Networks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A217E" w:rsidRPr="00C97C78" w:rsidRDefault="00C97C7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A217E" w:rsidRPr="00C97C78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7C7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97C78">
              <w:rPr>
                <w:noProof/>
              </w:rPr>
              <w:t>MONASTERYEND</w:t>
            </w:r>
            <w:r w:rsidRPr="00C97C78">
              <w:rPr>
                <w:rFonts w:eastAsia="Arial Unicode MS" w:cs="Arial"/>
                <w:i/>
                <w:szCs w:val="18"/>
                <w:lang w:eastAsia="ar-SA"/>
              </w:rPr>
              <w:t xml:space="preserve"> Rel-17 CR0135R- Cat C</w:t>
            </w:r>
          </w:p>
        </w:tc>
      </w:tr>
      <w:tr w:rsidR="00EA217E" w:rsidRPr="00A75C05" w:rsidTr="00C97C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2" w:history="1">
              <w:r w:rsidR="00EA217E" w:rsidRPr="00C97C78">
                <w:rPr>
                  <w:rStyle w:val="Hyperlink"/>
                  <w:rFonts w:cs="Arial"/>
                  <w:color w:val="auto"/>
                </w:rPr>
                <w:t>S1-193147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napToGrid w:val="0"/>
              <w:spacing w:after="0" w:line="240" w:lineRule="auto"/>
            </w:pPr>
            <w:r w:rsidRPr="00C97C7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napToGrid w:val="0"/>
              <w:spacing w:after="0" w:line="240" w:lineRule="auto"/>
            </w:pPr>
            <w:r w:rsidRPr="00C97C78">
              <w:t xml:space="preserve">CR 22.179v16.5.0 </w:t>
            </w:r>
            <w:r w:rsidRPr="00C97C78">
              <w:rPr>
                <w:noProof/>
              </w:rPr>
              <w:t>Clarification on interworking between FRMCS System and Public Networks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C97C7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7C7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97C78">
              <w:rPr>
                <w:noProof/>
              </w:rPr>
              <w:t>MONASTERYEND</w:t>
            </w:r>
            <w:r w:rsidRPr="00C97C78">
              <w:rPr>
                <w:rFonts w:eastAsia="Arial Unicode MS" w:cs="Arial"/>
                <w:i/>
                <w:szCs w:val="18"/>
                <w:lang w:eastAsia="ar-SA"/>
              </w:rPr>
              <w:t xml:space="preserve"> Rel-17 CR0074R- Cat C</w:t>
            </w:r>
          </w:p>
        </w:tc>
      </w:tr>
      <w:tr w:rsidR="00EA217E" w:rsidRPr="00B3496D" w:rsidTr="000A48A7">
        <w:trPr>
          <w:trHeight w:val="141"/>
        </w:trPr>
        <w:tc>
          <w:tcPr>
            <w:tcW w:w="14717" w:type="dxa"/>
            <w:gridSpan w:val="13"/>
            <w:tcBorders>
              <w:bottom w:val="nil"/>
            </w:tcBorders>
            <w:shd w:val="clear" w:color="auto" w:fill="F2F2F2"/>
          </w:tcPr>
          <w:p w:rsidR="00EA217E" w:rsidRPr="00B3496D" w:rsidRDefault="00EA217E" w:rsidP="005D4D21">
            <w:pPr>
              <w:pStyle w:val="Heading2"/>
              <w:rPr>
                <w:lang w:val="en-US"/>
              </w:rPr>
            </w:pPr>
            <w:r>
              <w:lastRenderedPageBreak/>
              <w:t xml:space="preserve">MPS Phase 2: </w:t>
            </w:r>
            <w:r w:rsidRPr="000D35DF">
              <w:t xml:space="preserve">Multimedia Priority Service Ph2 </w:t>
            </w:r>
            <w:r>
              <w:t>[</w:t>
            </w:r>
            <w:hyperlink r:id="rId43" w:history="1">
              <w:r w:rsidRPr="00722A56">
                <w:rPr>
                  <w:rStyle w:val="Hyperlink"/>
                  <w:bCs/>
                </w:rPr>
                <w:t>SP-190561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EA217E" w:rsidRPr="00840AFD" w:rsidTr="000A48A7">
        <w:trPr>
          <w:trHeight w:val="141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EA217E" w:rsidRPr="004067FF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E802B8">
              <w:rPr>
                <w:lang w:val="fr-FR"/>
              </w:rPr>
              <w:t>Ray P Singh (</w:t>
            </w:r>
            <w:proofErr w:type="spellStart"/>
            <w:r w:rsidRPr="00E802B8">
              <w:rPr>
                <w:lang w:val="fr-FR"/>
              </w:rPr>
              <w:t>Perspecta</w:t>
            </w:r>
            <w:proofErr w:type="spellEnd"/>
            <w:r w:rsidRPr="00E802B8">
              <w:rPr>
                <w:lang w:val="fr-FR"/>
              </w:rPr>
              <w:t xml:space="preserve"> </w:t>
            </w:r>
            <w:proofErr w:type="spellStart"/>
            <w:r w:rsidRPr="00E802B8">
              <w:rPr>
                <w:lang w:val="fr-FR"/>
              </w:rPr>
              <w:t>Labs</w:t>
            </w:r>
            <w:proofErr w:type="spellEnd"/>
            <w:r w:rsidRPr="00E802B8">
              <w:rPr>
                <w:lang w:val="fr-FR"/>
              </w:rPr>
              <w:t>)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EA217E" w:rsidRPr="004070E3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A217E" w:rsidRPr="00840AFD" w:rsidRDefault="00EA217E" w:rsidP="005D4D2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A217E" w:rsidRPr="00F45489" w:rsidTr="00C97C78">
        <w:trPr>
          <w:trHeight w:val="293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5D4D2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FS_MPS2</w:t>
            </w:r>
          </w:p>
        </w:tc>
      </w:tr>
      <w:tr w:rsidR="00EA217E" w:rsidRPr="00652642" w:rsidTr="00C97C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6279C7" w:rsidP="00EA217E">
            <w:pPr>
              <w:spacing w:after="0" w:line="240" w:lineRule="auto"/>
              <w:rPr>
                <w:rStyle w:val="Hyperlink"/>
                <w:color w:val="auto"/>
              </w:rPr>
            </w:pPr>
            <w:hyperlink r:id="rId44" w:history="1">
              <w:r w:rsidR="00EA217E" w:rsidRPr="00C97C78">
                <w:rPr>
                  <w:rStyle w:val="Hyperlink"/>
                  <w:rFonts w:cs="Arial"/>
                  <w:color w:val="auto"/>
                </w:rPr>
                <w:t>S1-193172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napToGrid w:val="0"/>
              <w:spacing w:after="0" w:line="240" w:lineRule="auto"/>
              <w:rPr>
                <w:lang w:val="fr-FR"/>
              </w:rPr>
            </w:pPr>
            <w:r w:rsidRPr="00C97C78">
              <w:rPr>
                <w:noProof/>
                <w:lang w:val="fr-FR"/>
              </w:rPr>
              <w:t>Perpsecta Labs, CISA ECD, T-Mobile UA,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napToGrid w:val="0"/>
              <w:spacing w:after="0" w:line="240" w:lineRule="auto"/>
            </w:pPr>
            <w:r w:rsidRPr="00C97C78">
              <w:t xml:space="preserve">CR 22.854v17.0.0 </w:t>
            </w:r>
            <w:r w:rsidRPr="00C97C78">
              <w:rPr>
                <w:noProof/>
              </w:rPr>
              <w:t>Separate two requirements which were erroneously merged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C97C7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Revised to S1-193364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C97C78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C97C78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C97C78">
              <w:rPr>
                <w:noProof/>
                <w:highlight w:val="yellow"/>
                <w:lang w:val="fr-FR"/>
              </w:rPr>
              <w:t>MPS2</w:t>
            </w:r>
            <w:r w:rsidRPr="00C97C78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EA217E" w:rsidRPr="00C97C78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7C78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</w:tc>
      </w:tr>
      <w:tr w:rsidR="00C97C78" w:rsidRPr="00652642" w:rsidTr="005D4D2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7C78" w:rsidRPr="00C97C78" w:rsidRDefault="00C97C7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7C78" w:rsidRPr="00C97C78" w:rsidRDefault="006279C7" w:rsidP="00EA217E">
            <w:pPr>
              <w:spacing w:after="0" w:line="240" w:lineRule="auto"/>
            </w:pPr>
            <w:hyperlink r:id="rId45" w:history="1">
              <w:r w:rsidR="00C97C78" w:rsidRPr="00C97C78">
                <w:rPr>
                  <w:rStyle w:val="Hyperlink"/>
                  <w:rFonts w:cs="Arial"/>
                  <w:color w:val="auto"/>
                </w:rPr>
                <w:t>S1-193364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7C78" w:rsidRPr="00C97C78" w:rsidRDefault="00C97C78" w:rsidP="00EA217E">
            <w:pPr>
              <w:snapToGrid w:val="0"/>
              <w:spacing w:after="0" w:line="240" w:lineRule="auto"/>
              <w:rPr>
                <w:noProof/>
                <w:lang w:val="fr-FR"/>
              </w:rPr>
            </w:pPr>
            <w:r w:rsidRPr="00C97C78">
              <w:rPr>
                <w:noProof/>
                <w:lang w:val="fr-FR"/>
              </w:rPr>
              <w:t>Perpsecta Labs, CISA ECD, T-Mobile UA,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7C78" w:rsidRPr="00C97C78" w:rsidRDefault="00C97C78" w:rsidP="00EA217E">
            <w:pPr>
              <w:snapToGrid w:val="0"/>
              <w:spacing w:after="0" w:line="240" w:lineRule="auto"/>
            </w:pPr>
            <w:r w:rsidRPr="00C97C78">
              <w:t>CR 22.854v17.0.0 Separate two requirements which were erroneously merged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7C78" w:rsidRPr="00C97C78" w:rsidRDefault="00C97C7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7C7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7C78" w:rsidRPr="00C97C78" w:rsidRDefault="00C97C78" w:rsidP="00C97C78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C97C78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C97C78">
              <w:rPr>
                <w:i/>
                <w:noProof/>
                <w:highlight w:val="yellow"/>
                <w:lang w:val="fr-FR"/>
              </w:rPr>
              <w:t>MPS2</w:t>
            </w:r>
            <w:r w:rsidRPr="00C97C78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C97C78" w:rsidRPr="00C97C78" w:rsidRDefault="00C97C78" w:rsidP="00C97C7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97C78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  <w:p w:rsidR="00C97C78" w:rsidRDefault="00C97C7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97C7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97C78">
              <w:rPr>
                <w:rFonts w:eastAsia="Arial Unicode MS" w:cs="Arial"/>
                <w:szCs w:val="18"/>
                <w:lang w:val="fr-FR" w:eastAsia="ar-SA"/>
              </w:rPr>
              <w:t xml:space="preserve"> of S1-193172.</w:t>
            </w:r>
          </w:p>
          <w:p w:rsidR="00C97C78" w:rsidRDefault="00C97C7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C97C78" w:rsidRPr="00C97C78" w:rsidRDefault="00C97C7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C97C78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C97C78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EA217E" w:rsidRPr="00652642" w:rsidTr="003833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4D2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6279C7" w:rsidP="00EA217E">
            <w:pPr>
              <w:spacing w:after="0" w:line="240" w:lineRule="auto"/>
              <w:rPr>
                <w:rStyle w:val="Hyperlink"/>
                <w:color w:val="auto"/>
              </w:rPr>
            </w:pPr>
            <w:hyperlink r:id="rId46" w:history="1">
              <w:r w:rsidR="00EA217E" w:rsidRPr="005D4D21">
                <w:rPr>
                  <w:rStyle w:val="Hyperlink"/>
                  <w:rFonts w:cs="Arial"/>
                  <w:color w:val="auto"/>
                </w:rPr>
                <w:t>S1-193174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</w:pPr>
            <w:r w:rsidRPr="005D4D21">
              <w:rPr>
                <w:noProof/>
              </w:rPr>
              <w:t>Perpsecta Labs, CISA ECD, T-Mobile US, Verizon, AT&amp;T,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</w:pPr>
            <w:r w:rsidRPr="005D4D21">
              <w:t xml:space="preserve">CR 22.854v17.0.0 </w:t>
            </w:r>
            <w:r w:rsidRPr="005D4D21">
              <w:rPr>
                <w:noProof/>
              </w:rPr>
              <w:t>Changes to clause 8 (Security considerations)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5D4D21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4D21">
              <w:rPr>
                <w:rFonts w:eastAsia="Times New Roman" w:cs="Arial"/>
                <w:szCs w:val="18"/>
                <w:lang w:eastAsia="ar-SA"/>
              </w:rPr>
              <w:t>Revised to S1-19336</w:t>
            </w:r>
            <w:r w:rsidR="00832B28"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5D4D21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5D4D21">
              <w:rPr>
                <w:noProof/>
                <w:highlight w:val="yellow"/>
                <w:lang w:val="fr-FR"/>
              </w:rPr>
              <w:t>MPS2</w:t>
            </w:r>
            <w:r w:rsidRPr="005D4D21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EA217E" w:rsidRPr="005D4D21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4D2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</w:tc>
      </w:tr>
      <w:tr w:rsidR="005D4D21" w:rsidRPr="00652642" w:rsidTr="00717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6279C7" w:rsidP="00EA217E">
            <w:pPr>
              <w:spacing w:after="0" w:line="240" w:lineRule="auto"/>
            </w:pPr>
            <w:hyperlink r:id="rId47" w:history="1">
              <w:r w:rsidR="005D4D21" w:rsidRPr="003833C3">
                <w:rPr>
                  <w:rStyle w:val="Hyperlink"/>
                  <w:rFonts w:cs="Arial"/>
                  <w:color w:val="auto"/>
                </w:rPr>
                <w:t>S1-19336</w:t>
              </w:r>
              <w:r w:rsidR="008323E1" w:rsidRPr="003833C3">
                <w:rPr>
                  <w:rStyle w:val="Hyperlink"/>
                  <w:rFonts w:cs="Arial"/>
                  <w:color w:val="auto"/>
                </w:rPr>
                <w:t>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EA217E">
            <w:pPr>
              <w:snapToGrid w:val="0"/>
              <w:spacing w:after="0" w:line="240" w:lineRule="auto"/>
              <w:rPr>
                <w:noProof/>
              </w:rPr>
            </w:pPr>
            <w:r w:rsidRPr="003833C3">
              <w:rPr>
                <w:noProof/>
              </w:rPr>
              <w:t>Perpsecta Labs, CISA ECD, T-Mobile US, Verizon, AT&amp;T,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EA217E">
            <w:pPr>
              <w:snapToGrid w:val="0"/>
              <w:spacing w:after="0" w:line="240" w:lineRule="auto"/>
            </w:pPr>
            <w:r w:rsidRPr="003833C3">
              <w:t>CR 22.854v17.0.0 Changes to clause 8 (Security considerations)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3833C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Revised to S1-193516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3833C3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3833C3">
              <w:rPr>
                <w:i/>
                <w:noProof/>
                <w:highlight w:val="yellow"/>
                <w:lang w:val="fr-FR"/>
              </w:rPr>
              <w:t>MPS2</w:t>
            </w:r>
            <w:r w:rsidRPr="003833C3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5D4D21" w:rsidRPr="003833C3" w:rsidRDefault="005D4D21" w:rsidP="005D4D2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3833C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  <w:p w:rsidR="005D4D21" w:rsidRPr="003833C3" w:rsidRDefault="005D4D21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833C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833C3">
              <w:rPr>
                <w:rFonts w:eastAsia="Arial Unicode MS" w:cs="Arial"/>
                <w:szCs w:val="18"/>
                <w:lang w:val="fr-FR" w:eastAsia="ar-SA"/>
              </w:rPr>
              <w:t xml:space="preserve"> of S1-193174.</w:t>
            </w:r>
          </w:p>
        </w:tc>
      </w:tr>
      <w:tr w:rsidR="003833C3" w:rsidRPr="00652642" w:rsidTr="00717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7178EC" w:rsidRDefault="003833C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7178EC" w:rsidRDefault="006279C7" w:rsidP="00EA217E">
            <w:pPr>
              <w:spacing w:after="0" w:line="240" w:lineRule="auto"/>
              <w:rPr>
                <w:rFonts w:cs="Arial"/>
              </w:rPr>
            </w:pPr>
            <w:hyperlink r:id="rId48" w:history="1">
              <w:r w:rsidR="003833C3" w:rsidRPr="007178EC">
                <w:rPr>
                  <w:rStyle w:val="Hyperlink"/>
                  <w:rFonts w:cs="Arial"/>
                  <w:color w:val="auto"/>
                </w:rPr>
                <w:t>S1-193516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7178EC" w:rsidRDefault="003833C3" w:rsidP="00EA217E">
            <w:pPr>
              <w:snapToGrid w:val="0"/>
              <w:spacing w:after="0" w:line="240" w:lineRule="auto"/>
              <w:rPr>
                <w:noProof/>
              </w:rPr>
            </w:pPr>
            <w:r w:rsidRPr="007178EC">
              <w:rPr>
                <w:noProof/>
              </w:rPr>
              <w:t>Perpsecta Labs, CISA ECD, T-Mobile US, Verizon, AT&amp;T,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7178EC" w:rsidRDefault="003833C3" w:rsidP="00EA217E">
            <w:pPr>
              <w:snapToGrid w:val="0"/>
              <w:spacing w:after="0" w:line="240" w:lineRule="auto"/>
            </w:pPr>
            <w:r w:rsidRPr="007178EC">
              <w:t>CR 22.854v17.0.0 Changes to clause 8 (Security considerations)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7178EC" w:rsidRDefault="007178EC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Revised to S1-193385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7178EC" w:rsidRDefault="003833C3" w:rsidP="003833C3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7178EC">
              <w:rPr>
                <w:i/>
                <w:noProof/>
                <w:highlight w:val="yellow"/>
                <w:lang w:val="fr-FR"/>
              </w:rPr>
              <w:t>MPS2</w:t>
            </w:r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3833C3" w:rsidRPr="007178EC" w:rsidRDefault="003833C3" w:rsidP="003833C3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7178E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  <w:p w:rsidR="003833C3" w:rsidRPr="007178EC" w:rsidRDefault="003833C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S1-193174.</w:t>
            </w:r>
          </w:p>
          <w:p w:rsidR="003833C3" w:rsidRPr="007178EC" w:rsidRDefault="003833C3" w:rsidP="005D4D2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178E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178EC">
              <w:rPr>
                <w:rFonts w:eastAsia="Arial Unicode MS" w:cs="Arial"/>
                <w:szCs w:val="18"/>
                <w:lang w:val="fr-FR" w:eastAsia="ar-SA"/>
              </w:rPr>
              <w:t xml:space="preserve"> of S1-193369.</w:t>
            </w:r>
          </w:p>
        </w:tc>
      </w:tr>
      <w:tr w:rsidR="007178EC" w:rsidRPr="00652642" w:rsidTr="00717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78EC" w:rsidRPr="007178EC" w:rsidRDefault="007178EC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78EC" w:rsidRPr="007178EC" w:rsidRDefault="006279C7" w:rsidP="00EA217E">
            <w:pPr>
              <w:spacing w:after="0" w:line="240" w:lineRule="auto"/>
              <w:rPr>
                <w:rFonts w:cs="Arial"/>
              </w:rPr>
            </w:pPr>
            <w:hyperlink r:id="rId49" w:history="1">
              <w:r w:rsidR="007178EC" w:rsidRPr="007178EC">
                <w:rPr>
                  <w:rStyle w:val="Hyperlink"/>
                  <w:rFonts w:cs="Arial"/>
                  <w:color w:val="auto"/>
                </w:rPr>
                <w:t>S1-193385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78EC" w:rsidRPr="007178EC" w:rsidRDefault="007178EC" w:rsidP="00EA217E">
            <w:pPr>
              <w:snapToGrid w:val="0"/>
              <w:spacing w:after="0" w:line="240" w:lineRule="auto"/>
              <w:rPr>
                <w:noProof/>
              </w:rPr>
            </w:pPr>
            <w:r w:rsidRPr="007178EC">
              <w:rPr>
                <w:noProof/>
              </w:rPr>
              <w:t>Perpsecta Labs, CISA ECD, T-Mobile US, Verizon, AT&amp;T,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78EC" w:rsidRPr="007178EC" w:rsidRDefault="007178EC" w:rsidP="00EA217E">
            <w:pPr>
              <w:snapToGrid w:val="0"/>
              <w:spacing w:after="0" w:line="240" w:lineRule="auto"/>
            </w:pPr>
            <w:r w:rsidRPr="007178EC">
              <w:t>CR 22.854v17.0.0 Changes to clause 8 (Security considerations)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78EC" w:rsidRPr="007178EC" w:rsidRDefault="007178EC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78EC" w:rsidRPr="007178EC" w:rsidRDefault="007178EC" w:rsidP="007178EC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7178EC">
              <w:rPr>
                <w:i/>
                <w:noProof/>
                <w:highlight w:val="yellow"/>
                <w:lang w:val="fr-FR"/>
              </w:rPr>
              <w:t>MPS2</w:t>
            </w:r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7178EC" w:rsidRPr="007178EC" w:rsidRDefault="007178EC" w:rsidP="007178EC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7178E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  <w:p w:rsidR="007178EC" w:rsidRPr="007178EC" w:rsidRDefault="007178EC" w:rsidP="007178EC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S1-193174.</w:t>
            </w:r>
          </w:p>
          <w:p w:rsidR="007178EC" w:rsidRPr="007178EC" w:rsidRDefault="007178EC" w:rsidP="007178E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S1-193369.</w:t>
            </w:r>
          </w:p>
          <w:p w:rsidR="007178EC" w:rsidRDefault="007178EC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178E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178EC">
              <w:rPr>
                <w:rFonts w:eastAsia="Arial Unicode MS" w:cs="Arial"/>
                <w:szCs w:val="18"/>
                <w:lang w:val="fr-FR" w:eastAsia="ar-SA"/>
              </w:rPr>
              <w:t xml:space="preserve"> of S1-193516.</w:t>
            </w:r>
          </w:p>
          <w:p w:rsidR="007178EC" w:rsidRPr="007178EC" w:rsidRDefault="007178EC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7178EC" w:rsidRDefault="007178EC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Same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changes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that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s1-193384.</w:t>
            </w:r>
          </w:p>
          <w:p w:rsidR="007178EC" w:rsidRPr="007178EC" w:rsidRDefault="007178EC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7178EC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7178EC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EA217E" w:rsidRPr="00F45489" w:rsidTr="005D4D21">
        <w:trPr>
          <w:trHeight w:val="293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5D4D2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Hlk24730968"/>
            <w:r w:rsidRPr="00EA217E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22.153</w:t>
            </w:r>
          </w:p>
        </w:tc>
      </w:tr>
      <w:bookmarkEnd w:id="6"/>
      <w:tr w:rsidR="00EA217E" w:rsidRPr="00652642" w:rsidTr="00B87D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4D2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0" w:history="1">
              <w:r w:rsidR="00EA217E" w:rsidRPr="005D4D21">
                <w:rPr>
                  <w:rStyle w:val="Hyperlink"/>
                  <w:rFonts w:cs="Arial"/>
                  <w:color w:val="auto"/>
                </w:rPr>
                <w:t>S1-193083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</w:pPr>
            <w:r w:rsidRPr="005D4D21">
              <w:rPr>
                <w:noProof/>
              </w:rPr>
              <w:t>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</w:pPr>
            <w:r w:rsidRPr="005D4D21">
              <w:t xml:space="preserve">CR 22.153v17.0.0 </w:t>
            </w:r>
            <w:r w:rsidRPr="005D4D21">
              <w:rPr>
                <w:noProof/>
              </w:rPr>
              <w:t>Clarifications on MPS2 requirements and terminology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5D4D21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4D21">
              <w:rPr>
                <w:rFonts w:eastAsia="Times New Roman" w:cs="Arial"/>
                <w:szCs w:val="18"/>
                <w:lang w:eastAsia="ar-SA"/>
              </w:rPr>
              <w:t>Revised to S1-1933</w:t>
            </w:r>
            <w:r w:rsidR="00832B28">
              <w:rPr>
                <w:rFonts w:eastAsia="Times New Roman" w:cs="Arial"/>
                <w:szCs w:val="18"/>
                <w:lang w:eastAsia="ar-SA"/>
              </w:rPr>
              <w:t>70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D4D21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5D4D21">
              <w:rPr>
                <w:noProof/>
                <w:lang w:val="fr-FR"/>
              </w:rPr>
              <w:t xml:space="preserve">MPS2 </w:t>
            </w:r>
            <w:r w:rsidRPr="005D4D21">
              <w:rPr>
                <w:rFonts w:eastAsia="Arial Unicode MS" w:cs="Arial"/>
                <w:szCs w:val="18"/>
                <w:lang w:val="fr-FR" w:eastAsia="ar-SA"/>
              </w:rPr>
              <w:t>Rel-17 CR0043R- Cat B</w:t>
            </w:r>
          </w:p>
          <w:p w:rsidR="00EA217E" w:rsidRPr="005D4D21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D4D21" w:rsidRPr="00652642" w:rsidTr="00B87D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B87D52" w:rsidRDefault="005D4D21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7D5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B87D52" w:rsidRDefault="006279C7" w:rsidP="00EA217E">
            <w:pPr>
              <w:snapToGrid w:val="0"/>
              <w:spacing w:after="0" w:line="240" w:lineRule="auto"/>
            </w:pPr>
            <w:hyperlink r:id="rId51" w:history="1">
              <w:r w:rsidR="005D4D21" w:rsidRPr="00B87D52">
                <w:rPr>
                  <w:rStyle w:val="Hyperlink"/>
                  <w:rFonts w:cs="Arial"/>
                  <w:color w:val="auto"/>
                </w:rPr>
                <w:t>S1-1933</w:t>
              </w:r>
              <w:r w:rsidR="008323E1" w:rsidRPr="00B87D52">
                <w:rPr>
                  <w:rStyle w:val="Hyperlink"/>
                  <w:rFonts w:cs="Arial"/>
                  <w:color w:val="auto"/>
                </w:rPr>
                <w:t>70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B87D52" w:rsidRDefault="005D4D21" w:rsidP="00EA217E">
            <w:pPr>
              <w:snapToGrid w:val="0"/>
              <w:spacing w:after="0" w:line="240" w:lineRule="auto"/>
              <w:rPr>
                <w:noProof/>
              </w:rPr>
            </w:pPr>
            <w:r w:rsidRPr="00B87D52">
              <w:rPr>
                <w:noProof/>
              </w:rPr>
              <w:t>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B87D52" w:rsidRDefault="005D4D21" w:rsidP="00EA217E">
            <w:pPr>
              <w:snapToGrid w:val="0"/>
              <w:spacing w:after="0" w:line="240" w:lineRule="auto"/>
            </w:pPr>
            <w:r w:rsidRPr="00B87D52">
              <w:t>CR 22.153v17.0.0 Clarifications on MPS2 requirements and terminology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B87D52" w:rsidRDefault="00B87D52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7D52">
              <w:rPr>
                <w:rFonts w:eastAsia="Times New Roman" w:cs="Arial"/>
                <w:szCs w:val="18"/>
                <w:lang w:eastAsia="ar-SA"/>
              </w:rPr>
              <w:t>Revised to S1-193389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B87D52" w:rsidRDefault="005D4D21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B87D52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B87D52">
              <w:rPr>
                <w:i/>
                <w:noProof/>
                <w:lang w:val="fr-FR"/>
              </w:rPr>
              <w:t xml:space="preserve">MPS2 </w:t>
            </w:r>
            <w:r w:rsidRPr="00B87D52">
              <w:rPr>
                <w:rFonts w:eastAsia="Arial Unicode MS" w:cs="Arial"/>
                <w:i/>
                <w:szCs w:val="18"/>
                <w:lang w:val="fr-FR" w:eastAsia="ar-SA"/>
              </w:rPr>
              <w:t>Rel-17 CR0043R- Cat B</w:t>
            </w:r>
          </w:p>
          <w:p w:rsidR="005D4D21" w:rsidRPr="00B87D52" w:rsidRDefault="005D4D21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5D4D21" w:rsidRPr="00B87D52" w:rsidRDefault="005D4D21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87D5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87D52">
              <w:rPr>
                <w:rFonts w:eastAsia="Arial Unicode MS" w:cs="Arial"/>
                <w:szCs w:val="18"/>
                <w:lang w:val="fr-FR" w:eastAsia="ar-SA"/>
              </w:rPr>
              <w:t xml:space="preserve"> of S1-193083.</w:t>
            </w:r>
          </w:p>
        </w:tc>
      </w:tr>
      <w:tr w:rsidR="00B87D52" w:rsidRPr="00652642" w:rsidTr="00B87D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52" w:rsidRPr="00B87D52" w:rsidRDefault="00B87D52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7D5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52" w:rsidRPr="00B87D52" w:rsidRDefault="006279C7" w:rsidP="00EA217E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="00B87D52" w:rsidRPr="00B87D52">
                <w:rPr>
                  <w:rStyle w:val="Hyperlink"/>
                  <w:rFonts w:cs="Arial"/>
                  <w:color w:val="auto"/>
                </w:rPr>
                <w:t>S1-193389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52" w:rsidRPr="00B87D52" w:rsidRDefault="00B87D52" w:rsidP="00EA217E">
            <w:pPr>
              <w:snapToGrid w:val="0"/>
              <w:spacing w:after="0" w:line="240" w:lineRule="auto"/>
              <w:rPr>
                <w:noProof/>
              </w:rPr>
            </w:pPr>
            <w:r w:rsidRPr="00B87D52">
              <w:rPr>
                <w:noProof/>
              </w:rPr>
              <w:t>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52" w:rsidRPr="00B87D52" w:rsidRDefault="00B87D52" w:rsidP="00EA217E">
            <w:pPr>
              <w:snapToGrid w:val="0"/>
              <w:spacing w:after="0" w:line="240" w:lineRule="auto"/>
            </w:pPr>
            <w:r w:rsidRPr="00B87D52">
              <w:t>CR 22.153v17.0.0 Clarifications on MPS2 requirements and terminology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52" w:rsidRPr="00B87D52" w:rsidRDefault="00B87D52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D52" w:rsidRPr="00B87D52" w:rsidRDefault="00B87D52" w:rsidP="00B87D52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B87D52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B87D52">
              <w:rPr>
                <w:i/>
                <w:noProof/>
                <w:lang w:val="fr-FR"/>
              </w:rPr>
              <w:t xml:space="preserve">MPS2 </w:t>
            </w:r>
            <w:r w:rsidRPr="00B87D52">
              <w:rPr>
                <w:rFonts w:eastAsia="Arial Unicode MS" w:cs="Arial"/>
                <w:i/>
                <w:szCs w:val="18"/>
                <w:lang w:val="fr-FR" w:eastAsia="ar-SA"/>
              </w:rPr>
              <w:t>Rel-17 CR0043R- Cat B</w:t>
            </w:r>
          </w:p>
          <w:p w:rsidR="00B87D52" w:rsidRPr="00B87D52" w:rsidRDefault="00B87D52" w:rsidP="00B87D52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  <w:p w:rsidR="00B87D52" w:rsidRDefault="00B87D52" w:rsidP="00B87D52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87D52">
              <w:rPr>
                <w:rFonts w:eastAsia="Arial Unicode MS" w:cs="Arial"/>
                <w:i/>
                <w:szCs w:val="18"/>
                <w:lang w:val="fr-FR" w:eastAsia="ar-SA"/>
              </w:rPr>
              <w:lastRenderedPageBreak/>
              <w:t>Revision</w:t>
            </w:r>
            <w:proofErr w:type="spellEnd"/>
            <w:r w:rsidRPr="00B87D52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S1-193083.</w:t>
            </w:r>
          </w:p>
          <w:p w:rsidR="00B87D52" w:rsidRPr="00B87D52" w:rsidRDefault="00B87D52" w:rsidP="005D4D2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87D5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87D52">
              <w:rPr>
                <w:rFonts w:eastAsia="Arial Unicode MS" w:cs="Arial"/>
                <w:szCs w:val="18"/>
                <w:lang w:val="fr-FR" w:eastAsia="ar-SA"/>
              </w:rPr>
              <w:t xml:space="preserve"> of S1-193370.</w:t>
            </w:r>
          </w:p>
        </w:tc>
      </w:tr>
      <w:tr w:rsidR="00EA217E" w:rsidRPr="00652642" w:rsidTr="00717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457D7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7D7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457D7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3" w:history="1">
              <w:r w:rsidR="00EA217E" w:rsidRPr="001457D7">
                <w:rPr>
                  <w:rStyle w:val="Hyperlink"/>
                  <w:rFonts w:cs="Arial"/>
                  <w:color w:val="auto"/>
                </w:rPr>
                <w:t>S1-193161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457D7" w:rsidRDefault="00EA217E" w:rsidP="00EA217E">
            <w:pPr>
              <w:snapToGrid w:val="0"/>
              <w:spacing w:after="0" w:line="240" w:lineRule="auto"/>
            </w:pPr>
            <w:r w:rsidRPr="001457D7"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457D7" w:rsidRDefault="00EA217E" w:rsidP="00EA217E">
            <w:pPr>
              <w:snapToGrid w:val="0"/>
              <w:spacing w:after="0" w:line="240" w:lineRule="auto"/>
            </w:pPr>
            <w:r w:rsidRPr="001457D7">
              <w:t xml:space="preserve">CR 22.153v17.0.0 </w:t>
            </w:r>
            <w:r w:rsidRPr="001457D7">
              <w:rPr>
                <w:noProof/>
              </w:rPr>
              <w:t>Editorial cleanup to close out MPS Phase 2 additions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457D7" w:rsidRDefault="001457D7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7D7">
              <w:rPr>
                <w:rFonts w:eastAsia="Times New Roman" w:cs="Arial"/>
                <w:szCs w:val="18"/>
                <w:lang w:eastAsia="ar-SA"/>
              </w:rPr>
              <w:t>Revised to S1-1933</w:t>
            </w:r>
            <w:r w:rsidR="00832B28">
              <w:rPr>
                <w:rFonts w:eastAsia="Times New Roman" w:cs="Arial"/>
                <w:szCs w:val="18"/>
                <w:lang w:eastAsia="ar-SA"/>
              </w:rPr>
              <w:t>71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1457D7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457D7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1457D7">
              <w:rPr>
                <w:noProof/>
                <w:lang w:val="fr-FR"/>
              </w:rPr>
              <w:t xml:space="preserve">MPS2 </w:t>
            </w:r>
            <w:r w:rsidRPr="001457D7">
              <w:rPr>
                <w:rFonts w:eastAsia="Arial Unicode MS" w:cs="Arial"/>
                <w:szCs w:val="18"/>
                <w:lang w:val="fr-FR" w:eastAsia="ar-SA"/>
              </w:rPr>
              <w:t>Rel-17 CR0044R- Cat D</w:t>
            </w:r>
          </w:p>
          <w:p w:rsidR="00EA217E" w:rsidRPr="001457D7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457D7" w:rsidRPr="00652642" w:rsidTr="00717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457D7" w:rsidRPr="007178EC" w:rsidRDefault="001457D7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457D7" w:rsidRPr="007178EC" w:rsidRDefault="006279C7" w:rsidP="00EA217E">
            <w:pPr>
              <w:snapToGrid w:val="0"/>
              <w:spacing w:after="0" w:line="240" w:lineRule="auto"/>
            </w:pPr>
            <w:hyperlink r:id="rId54" w:history="1">
              <w:r w:rsidR="001457D7" w:rsidRPr="007178EC">
                <w:rPr>
                  <w:rStyle w:val="Hyperlink"/>
                  <w:rFonts w:cs="Arial"/>
                  <w:color w:val="auto"/>
                </w:rPr>
                <w:t>S1-1933</w:t>
              </w:r>
              <w:r w:rsidR="008323E1" w:rsidRPr="007178EC">
                <w:rPr>
                  <w:rStyle w:val="Hyperlink"/>
                  <w:rFonts w:cs="Arial"/>
                  <w:color w:val="auto"/>
                </w:rPr>
                <w:t>71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457D7" w:rsidRPr="007178EC" w:rsidRDefault="001457D7" w:rsidP="00EA217E">
            <w:pPr>
              <w:snapToGrid w:val="0"/>
              <w:spacing w:after="0" w:line="240" w:lineRule="auto"/>
              <w:rPr>
                <w:noProof/>
              </w:rPr>
            </w:pPr>
            <w:r w:rsidRPr="007178EC"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457D7" w:rsidRPr="007178EC" w:rsidRDefault="001457D7" w:rsidP="00EA217E">
            <w:pPr>
              <w:snapToGrid w:val="0"/>
              <w:spacing w:after="0" w:line="240" w:lineRule="auto"/>
            </w:pPr>
            <w:r w:rsidRPr="007178EC">
              <w:t xml:space="preserve">CR 22.153v17.0.0 Editorial </w:t>
            </w:r>
            <w:proofErr w:type="spellStart"/>
            <w:r w:rsidRPr="007178EC">
              <w:t>cleanup</w:t>
            </w:r>
            <w:proofErr w:type="spellEnd"/>
            <w:r w:rsidRPr="007178EC">
              <w:t xml:space="preserve"> to close out MPS Phase 2 additions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457D7" w:rsidRPr="007178EC" w:rsidRDefault="007178EC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457D7" w:rsidRPr="007178EC" w:rsidRDefault="001457D7" w:rsidP="001457D7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7178EC">
              <w:rPr>
                <w:i/>
                <w:noProof/>
                <w:lang w:val="fr-FR"/>
              </w:rPr>
              <w:t xml:space="preserve">MPS2 </w:t>
            </w:r>
            <w:r w:rsidRPr="007178EC">
              <w:rPr>
                <w:rFonts w:eastAsia="Arial Unicode MS" w:cs="Arial"/>
                <w:i/>
                <w:szCs w:val="18"/>
                <w:lang w:val="fr-FR" w:eastAsia="ar-SA"/>
              </w:rPr>
              <w:t>Rel-17 CR0044R- Cat D</w:t>
            </w:r>
          </w:p>
          <w:p w:rsidR="001457D7" w:rsidRPr="007178EC" w:rsidRDefault="001457D7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7178EC" w:rsidRDefault="001457D7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178E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178EC">
              <w:rPr>
                <w:rFonts w:eastAsia="Arial Unicode MS" w:cs="Arial"/>
                <w:szCs w:val="18"/>
                <w:lang w:val="fr-FR" w:eastAsia="ar-SA"/>
              </w:rPr>
              <w:t xml:space="preserve"> of S1-193161.</w:t>
            </w:r>
          </w:p>
          <w:p w:rsidR="001457D7" w:rsidRPr="007178EC" w:rsidRDefault="001457D7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7E" w:rsidRPr="00652642" w:rsidTr="003833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4D2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5" w:history="1">
              <w:r w:rsidR="00EA217E" w:rsidRPr="005D4D21">
                <w:rPr>
                  <w:rStyle w:val="Hyperlink"/>
                  <w:rFonts w:cs="Arial"/>
                  <w:color w:val="auto"/>
                </w:rPr>
                <w:t>S1-193162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</w:pPr>
            <w:r w:rsidRPr="005D4D21"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napToGrid w:val="0"/>
              <w:spacing w:after="0" w:line="240" w:lineRule="auto"/>
            </w:pPr>
            <w:r w:rsidRPr="005D4D21">
              <w:t xml:space="preserve">CR 22.153v17.0.0 </w:t>
            </w:r>
            <w:r w:rsidRPr="005D4D21">
              <w:rPr>
                <w:noProof/>
              </w:rPr>
              <w:t>Attestation of Authorized MPS Priority Markings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5D4D21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4D21">
              <w:rPr>
                <w:rFonts w:eastAsia="Times New Roman" w:cs="Arial"/>
                <w:szCs w:val="18"/>
                <w:lang w:eastAsia="ar-SA"/>
              </w:rPr>
              <w:t>Revised to S1-1933</w:t>
            </w:r>
            <w:r w:rsidR="00832B28">
              <w:rPr>
                <w:rFonts w:eastAsia="Times New Roman" w:cs="Arial"/>
                <w:szCs w:val="18"/>
                <w:lang w:eastAsia="ar-SA"/>
              </w:rPr>
              <w:t>72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5D4D21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D4D21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5D4D21">
              <w:rPr>
                <w:noProof/>
                <w:lang w:val="fr-FR"/>
              </w:rPr>
              <w:t xml:space="preserve">MPS2 </w:t>
            </w:r>
            <w:r w:rsidRPr="005D4D21">
              <w:rPr>
                <w:rFonts w:eastAsia="Arial Unicode MS" w:cs="Arial"/>
                <w:szCs w:val="18"/>
                <w:lang w:val="fr-FR" w:eastAsia="ar-SA"/>
              </w:rPr>
              <w:t>Rel-17 CR0045R- Cat B</w:t>
            </w:r>
          </w:p>
          <w:p w:rsidR="00EA217E" w:rsidRPr="005D4D21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D4D21" w:rsidRPr="00652642" w:rsidTr="00AD698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6279C7" w:rsidP="00EA217E">
            <w:pPr>
              <w:snapToGrid w:val="0"/>
              <w:spacing w:after="0" w:line="240" w:lineRule="auto"/>
            </w:pPr>
            <w:hyperlink r:id="rId56" w:history="1">
              <w:r w:rsidR="005D4D21" w:rsidRPr="003833C3">
                <w:rPr>
                  <w:rStyle w:val="Hyperlink"/>
                  <w:rFonts w:cs="Arial"/>
                  <w:color w:val="auto"/>
                </w:rPr>
                <w:t>S1-1933</w:t>
              </w:r>
              <w:r w:rsidR="008323E1" w:rsidRPr="003833C3">
                <w:rPr>
                  <w:rStyle w:val="Hyperlink"/>
                  <w:rFonts w:cs="Arial"/>
                  <w:color w:val="auto"/>
                </w:rPr>
                <w:t>72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EA217E">
            <w:pPr>
              <w:snapToGrid w:val="0"/>
              <w:spacing w:after="0" w:line="240" w:lineRule="auto"/>
              <w:rPr>
                <w:noProof/>
              </w:rPr>
            </w:pPr>
            <w:r w:rsidRPr="003833C3"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EA217E">
            <w:pPr>
              <w:snapToGrid w:val="0"/>
              <w:spacing w:after="0" w:line="240" w:lineRule="auto"/>
            </w:pPr>
            <w:r w:rsidRPr="003833C3">
              <w:t>CR 22.153v17.0.0 Attestation of Authorized MPS Priority Markings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3833C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3C3">
              <w:rPr>
                <w:rFonts w:eastAsia="Times New Roman" w:cs="Arial"/>
                <w:szCs w:val="18"/>
                <w:lang w:eastAsia="ar-SA"/>
              </w:rPr>
              <w:t>Revised to S1-193517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D4D21" w:rsidRPr="003833C3" w:rsidRDefault="005D4D21" w:rsidP="005D4D21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3833C3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3833C3">
              <w:rPr>
                <w:i/>
                <w:noProof/>
                <w:lang w:val="fr-FR"/>
              </w:rPr>
              <w:t xml:space="preserve">MPS2 </w:t>
            </w:r>
            <w:r w:rsidRPr="003833C3">
              <w:rPr>
                <w:rFonts w:eastAsia="Arial Unicode MS" w:cs="Arial"/>
                <w:i/>
                <w:szCs w:val="18"/>
                <w:lang w:val="fr-FR" w:eastAsia="ar-SA"/>
              </w:rPr>
              <w:t>Rel-17 CR0045R- Cat B</w:t>
            </w:r>
          </w:p>
          <w:p w:rsidR="005D4D21" w:rsidRPr="003833C3" w:rsidRDefault="005D4D21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5D4D21" w:rsidRPr="003833C3" w:rsidRDefault="005D4D21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833C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833C3">
              <w:rPr>
                <w:rFonts w:eastAsia="Arial Unicode MS" w:cs="Arial"/>
                <w:szCs w:val="18"/>
                <w:lang w:val="fr-FR" w:eastAsia="ar-SA"/>
              </w:rPr>
              <w:t xml:space="preserve"> of S1-193162.</w:t>
            </w:r>
          </w:p>
        </w:tc>
      </w:tr>
      <w:tr w:rsidR="003833C3" w:rsidRPr="00652642" w:rsidTr="00AD698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AD6983" w:rsidRDefault="003833C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98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AD6983" w:rsidRDefault="006279C7" w:rsidP="00EA217E">
            <w:pPr>
              <w:snapToGrid w:val="0"/>
              <w:spacing w:after="0" w:line="240" w:lineRule="auto"/>
              <w:rPr>
                <w:rFonts w:cs="Arial"/>
              </w:rPr>
            </w:pPr>
            <w:hyperlink r:id="rId57" w:history="1">
              <w:r w:rsidR="003833C3" w:rsidRPr="00AD6983">
                <w:rPr>
                  <w:rStyle w:val="Hyperlink"/>
                  <w:rFonts w:cs="Arial"/>
                  <w:color w:val="auto"/>
                </w:rPr>
                <w:t>S1-193517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AD6983" w:rsidRDefault="003833C3" w:rsidP="00EA217E">
            <w:pPr>
              <w:snapToGrid w:val="0"/>
              <w:spacing w:after="0" w:line="240" w:lineRule="auto"/>
              <w:rPr>
                <w:noProof/>
              </w:rPr>
            </w:pPr>
            <w:r w:rsidRPr="00AD6983"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AD6983" w:rsidRDefault="003833C3" w:rsidP="00EA217E">
            <w:pPr>
              <w:snapToGrid w:val="0"/>
              <w:spacing w:after="0" w:line="240" w:lineRule="auto"/>
            </w:pPr>
            <w:r w:rsidRPr="00AD6983">
              <w:t>CR 22.153v17.0.0 Attestation of Authorized MPS Priority Markings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AD6983" w:rsidRDefault="00AD698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983">
              <w:rPr>
                <w:rFonts w:eastAsia="Times New Roman" w:cs="Arial"/>
                <w:szCs w:val="18"/>
                <w:lang w:eastAsia="ar-SA"/>
              </w:rPr>
              <w:t>Revised to S1-193384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33C3" w:rsidRPr="00AD6983" w:rsidRDefault="003833C3" w:rsidP="003833C3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AD6983">
              <w:rPr>
                <w:i/>
                <w:noProof/>
                <w:lang w:val="fr-FR"/>
              </w:rPr>
              <w:t xml:space="preserve">MPS2 </w:t>
            </w:r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>Rel-17 CR0045R- Cat B</w:t>
            </w:r>
          </w:p>
          <w:p w:rsidR="003833C3" w:rsidRPr="00AD6983" w:rsidRDefault="003833C3" w:rsidP="003833C3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  <w:p w:rsidR="003833C3" w:rsidRPr="00AD6983" w:rsidRDefault="003833C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S1-193162.</w:t>
            </w:r>
          </w:p>
          <w:p w:rsidR="003833C3" w:rsidRPr="00AD6983" w:rsidRDefault="003833C3" w:rsidP="005D4D2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D698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D6983">
              <w:rPr>
                <w:rFonts w:eastAsia="Arial Unicode MS" w:cs="Arial"/>
                <w:szCs w:val="18"/>
                <w:lang w:val="fr-FR" w:eastAsia="ar-SA"/>
              </w:rPr>
              <w:t xml:space="preserve"> of S1-193372.</w:t>
            </w:r>
          </w:p>
        </w:tc>
      </w:tr>
      <w:tr w:rsidR="00AD6983" w:rsidRPr="00652642" w:rsidTr="00AD698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6983" w:rsidRPr="00AD6983" w:rsidRDefault="00AD698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98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6983" w:rsidRPr="00AD6983" w:rsidRDefault="006279C7" w:rsidP="00EA217E">
            <w:pPr>
              <w:snapToGrid w:val="0"/>
              <w:spacing w:after="0" w:line="240" w:lineRule="auto"/>
              <w:rPr>
                <w:rFonts w:cs="Arial"/>
              </w:rPr>
            </w:pPr>
            <w:hyperlink r:id="rId58" w:history="1">
              <w:r w:rsidR="00AD6983" w:rsidRPr="00AD6983">
                <w:rPr>
                  <w:rStyle w:val="Hyperlink"/>
                  <w:rFonts w:cs="Arial"/>
                  <w:color w:val="auto"/>
                </w:rPr>
                <w:t>S1-193384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6983" w:rsidRPr="00AD6983" w:rsidRDefault="00AD6983" w:rsidP="00EA217E">
            <w:pPr>
              <w:snapToGrid w:val="0"/>
              <w:spacing w:after="0" w:line="240" w:lineRule="auto"/>
              <w:rPr>
                <w:noProof/>
              </w:rPr>
            </w:pPr>
            <w:r w:rsidRPr="00AD6983"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6983" w:rsidRPr="00AD6983" w:rsidRDefault="00AD6983" w:rsidP="00EA217E">
            <w:pPr>
              <w:snapToGrid w:val="0"/>
              <w:spacing w:after="0" w:line="240" w:lineRule="auto"/>
            </w:pPr>
            <w:r w:rsidRPr="00AD6983">
              <w:t>CR 22.153v17.0.0 Attestation of Authorized MPS Priority Markings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6983" w:rsidRPr="00AD6983" w:rsidRDefault="00AD6983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9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6983" w:rsidRPr="00AD6983" w:rsidRDefault="00AD6983" w:rsidP="00AD6983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AD6983">
              <w:rPr>
                <w:i/>
                <w:noProof/>
                <w:lang w:val="fr-FR"/>
              </w:rPr>
              <w:t xml:space="preserve">MPS2 </w:t>
            </w:r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>Rel-17 CR0045R- Cat B</w:t>
            </w:r>
          </w:p>
          <w:p w:rsidR="00AD6983" w:rsidRPr="00AD6983" w:rsidRDefault="00AD6983" w:rsidP="00AD6983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  <w:p w:rsidR="00AD6983" w:rsidRPr="00AD6983" w:rsidRDefault="00AD6983" w:rsidP="00AD6983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S1-193162.</w:t>
            </w:r>
          </w:p>
          <w:p w:rsidR="00AD6983" w:rsidRPr="00AD6983" w:rsidRDefault="00AD6983" w:rsidP="00AD698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D6983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S1-193372.</w:t>
            </w:r>
          </w:p>
          <w:p w:rsidR="00AD6983" w:rsidRDefault="00AD698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D698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D6983">
              <w:rPr>
                <w:rFonts w:eastAsia="Arial Unicode MS" w:cs="Arial"/>
                <w:szCs w:val="18"/>
                <w:lang w:val="fr-FR" w:eastAsia="ar-SA"/>
              </w:rPr>
              <w:t xml:space="preserve"> of S1-193517.</w:t>
            </w:r>
          </w:p>
          <w:p w:rsidR="00AD6983" w:rsidRDefault="00AD698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AD6983" w:rsidRDefault="00AD698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Moving « « for the session to the end of the second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req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 »</w:t>
            </w:r>
          </w:p>
          <w:p w:rsidR="00AD6983" w:rsidRPr="00AD6983" w:rsidRDefault="00AD698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AD6983" w:rsidRDefault="00AD698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AD6983" w:rsidRPr="00AD6983" w:rsidRDefault="00AD6983" w:rsidP="003833C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AD6983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AD6983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EA217E" w:rsidRPr="00652642" w:rsidTr="004308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430898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89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430898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9" w:history="1">
              <w:r w:rsidR="00EA217E" w:rsidRPr="00430898">
                <w:rPr>
                  <w:rStyle w:val="Hyperlink"/>
                  <w:rFonts w:cs="Arial"/>
                  <w:color w:val="auto"/>
                </w:rPr>
                <w:t>S1-193163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430898" w:rsidRDefault="00EA217E" w:rsidP="00EA217E">
            <w:pPr>
              <w:snapToGrid w:val="0"/>
              <w:spacing w:after="0" w:line="240" w:lineRule="auto"/>
            </w:pPr>
            <w:r w:rsidRPr="00430898"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430898" w:rsidRDefault="00EA217E" w:rsidP="00EA217E">
            <w:pPr>
              <w:snapToGrid w:val="0"/>
              <w:spacing w:after="0" w:line="240" w:lineRule="auto"/>
            </w:pPr>
            <w:r w:rsidRPr="00430898">
              <w:t xml:space="preserve">CR 22.153v17.0.0 </w:t>
            </w:r>
            <w:r w:rsidRPr="00430898">
              <w:rPr>
                <w:noProof/>
              </w:rPr>
              <w:t>Addition of requirements to upgrade an established MMTEL voice call to MPS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430898" w:rsidRDefault="0043089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89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217E" w:rsidRPr="00430898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30898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430898">
              <w:rPr>
                <w:noProof/>
                <w:lang w:val="fr-FR"/>
              </w:rPr>
              <w:t xml:space="preserve">MPS2 </w:t>
            </w:r>
            <w:r w:rsidRPr="00430898">
              <w:rPr>
                <w:rFonts w:eastAsia="Arial Unicode MS" w:cs="Arial"/>
                <w:szCs w:val="18"/>
                <w:lang w:val="fr-FR" w:eastAsia="ar-SA"/>
              </w:rPr>
              <w:t>Rel-17 CR0046R- Cat B</w:t>
            </w:r>
          </w:p>
          <w:p w:rsidR="00430898" w:rsidRDefault="0043089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430898" w:rsidRPr="00430898" w:rsidRDefault="0043089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430898" w:rsidRDefault="0043089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EA217E" w:rsidRPr="00430898" w:rsidRDefault="0043089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430898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430898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EA217E" w:rsidRPr="00F45489" w:rsidTr="00430898">
        <w:trPr>
          <w:trHeight w:val="293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5D4D2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Other</w:t>
            </w:r>
          </w:p>
        </w:tc>
      </w:tr>
      <w:tr w:rsidR="00EA217E" w:rsidRPr="00652642" w:rsidTr="005B15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430898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89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430898" w:rsidRDefault="006279C7" w:rsidP="00EA217E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60" w:history="1">
              <w:r w:rsidR="00EA217E" w:rsidRPr="00430898">
                <w:rPr>
                  <w:rStyle w:val="Hyperlink"/>
                  <w:rFonts w:cs="Arial"/>
                  <w:color w:val="auto"/>
                </w:rPr>
                <w:t>S1-193164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430898" w:rsidRDefault="00EA217E" w:rsidP="00EA217E">
            <w:pPr>
              <w:snapToGrid w:val="0"/>
              <w:spacing w:after="0" w:line="240" w:lineRule="auto"/>
              <w:rPr>
                <w:lang w:val="fr-FR"/>
              </w:rPr>
            </w:pPr>
            <w:r w:rsidRPr="00430898">
              <w:rPr>
                <w:noProof/>
                <w:lang w:val="fr-FR"/>
              </w:rPr>
              <w:t>Perspecta Labs, CISA ECD, T-Mobile,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430898" w:rsidRDefault="00EA217E" w:rsidP="00EA217E">
            <w:pPr>
              <w:snapToGrid w:val="0"/>
              <w:spacing w:after="0" w:line="240" w:lineRule="auto"/>
            </w:pPr>
            <w:r w:rsidRPr="00430898">
              <w:t xml:space="preserve">CR 22.953v15.0.0 </w:t>
            </w:r>
            <w:r w:rsidRPr="00430898">
              <w:rPr>
                <w:noProof/>
              </w:rPr>
              <w:t>TR 22.953 Updates based on TR 22.854 MPS Phase 2 Feasibility Study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430898" w:rsidRDefault="0043089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898">
              <w:rPr>
                <w:rFonts w:eastAsia="Times New Roman" w:cs="Arial"/>
                <w:szCs w:val="18"/>
                <w:lang w:eastAsia="ar-SA"/>
              </w:rPr>
              <w:t>Revised to S1-193379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430898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30898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430898">
              <w:rPr>
                <w:noProof/>
                <w:lang w:val="fr-FR"/>
              </w:rPr>
              <w:t xml:space="preserve">MPS2 </w:t>
            </w:r>
            <w:r w:rsidRPr="00430898">
              <w:rPr>
                <w:rFonts w:eastAsia="Arial Unicode MS" w:cs="Arial"/>
                <w:szCs w:val="18"/>
                <w:lang w:val="fr-FR" w:eastAsia="ar-SA"/>
              </w:rPr>
              <w:t>Rel-17 CR0003R- Cat D</w:t>
            </w:r>
          </w:p>
          <w:p w:rsidR="00EA217E" w:rsidRPr="00430898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30898" w:rsidRPr="00652642" w:rsidTr="005B15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30898" w:rsidRPr="005B152F" w:rsidRDefault="00430898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152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30898" w:rsidRPr="005B152F" w:rsidRDefault="0007435D" w:rsidP="00EA217E">
            <w:pPr>
              <w:snapToGrid w:val="0"/>
              <w:spacing w:after="0" w:line="240" w:lineRule="auto"/>
            </w:pPr>
            <w:hyperlink r:id="rId61" w:history="1">
              <w:r w:rsidR="00430898" w:rsidRPr="0007435D">
                <w:rPr>
                  <w:rStyle w:val="Hyperlink"/>
                  <w:rFonts w:cs="Arial"/>
                </w:rPr>
                <w:t>S1-193379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30898" w:rsidRPr="005B152F" w:rsidRDefault="00430898" w:rsidP="00EA217E">
            <w:pPr>
              <w:snapToGrid w:val="0"/>
              <w:spacing w:after="0" w:line="240" w:lineRule="auto"/>
              <w:rPr>
                <w:noProof/>
                <w:lang w:val="fr-FR"/>
              </w:rPr>
            </w:pPr>
            <w:r w:rsidRPr="005B152F">
              <w:rPr>
                <w:noProof/>
                <w:lang w:val="fr-FR"/>
              </w:rPr>
              <w:t>Perspecta Labs, CISA ECD, T-Mobile,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30898" w:rsidRPr="005B152F" w:rsidRDefault="00430898" w:rsidP="00EA217E">
            <w:pPr>
              <w:snapToGrid w:val="0"/>
              <w:spacing w:after="0" w:line="240" w:lineRule="auto"/>
            </w:pPr>
            <w:r w:rsidRPr="005B152F">
              <w:t>CR 22.953v15.0.0 TR 22.953 Updates based on TR 22.854 MPS Phase 2 Feasibility Study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30898" w:rsidRPr="005B152F" w:rsidRDefault="005B152F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15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30898" w:rsidRPr="005B152F" w:rsidRDefault="00430898" w:rsidP="00430898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5B152F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5B152F">
              <w:rPr>
                <w:i/>
                <w:noProof/>
                <w:lang w:val="fr-FR"/>
              </w:rPr>
              <w:t xml:space="preserve">MPS2 </w:t>
            </w:r>
            <w:r w:rsidRPr="005B152F">
              <w:rPr>
                <w:rFonts w:eastAsia="Arial Unicode MS" w:cs="Arial"/>
                <w:i/>
                <w:szCs w:val="18"/>
                <w:lang w:val="fr-FR" w:eastAsia="ar-SA"/>
              </w:rPr>
              <w:t>Rel-17 CR0003R- Cat D</w:t>
            </w:r>
          </w:p>
          <w:p w:rsidR="00430898" w:rsidRPr="005B152F" w:rsidRDefault="0043089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5B152F" w:rsidRDefault="00430898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B152F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B152F">
              <w:rPr>
                <w:rFonts w:eastAsia="Arial Unicode MS" w:cs="Arial"/>
                <w:szCs w:val="18"/>
                <w:lang w:val="fr-FR" w:eastAsia="ar-SA"/>
              </w:rPr>
              <w:t xml:space="preserve"> of S1-193164.</w:t>
            </w:r>
          </w:p>
          <w:p w:rsidR="005B152F" w:rsidRPr="005B152F" w:rsidRDefault="005B152F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5B152F" w:rsidRDefault="005B152F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:rsidR="00430898" w:rsidRPr="005B152F" w:rsidRDefault="005B152F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5B152F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5B152F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C82CD3" w:rsidRPr="00B3496D" w:rsidTr="000A48A7">
        <w:trPr>
          <w:trHeight w:val="141"/>
        </w:trPr>
        <w:tc>
          <w:tcPr>
            <w:tcW w:w="14717" w:type="dxa"/>
            <w:gridSpan w:val="13"/>
            <w:tcBorders>
              <w:bottom w:val="nil"/>
            </w:tcBorders>
            <w:shd w:val="clear" w:color="auto" w:fill="F2F2F2"/>
          </w:tcPr>
          <w:p w:rsidR="00C82CD3" w:rsidRPr="00B3496D" w:rsidRDefault="00C82CD3" w:rsidP="005D4D21">
            <w:pPr>
              <w:pStyle w:val="Heading2"/>
              <w:rPr>
                <w:lang w:val="en-US"/>
              </w:rPr>
            </w:pPr>
            <w:r w:rsidRPr="00745D37">
              <w:lastRenderedPageBreak/>
              <w:t>FS_RAILSS</w:t>
            </w:r>
            <w:r w:rsidRPr="00745D37">
              <w:rPr>
                <w:lang w:val="en-US"/>
              </w:rPr>
              <w:t>: Study on Supporting of Railway Smart Station Services</w:t>
            </w:r>
            <w:r>
              <w:rPr>
                <w:lang w:val="en-US"/>
              </w:rPr>
              <w:t xml:space="preserve"> </w:t>
            </w:r>
            <w:r w:rsidRPr="00745D37">
              <w:rPr>
                <w:lang w:val="en-US"/>
              </w:rPr>
              <w:t>[</w:t>
            </w:r>
            <w:hyperlink r:id="rId62" w:history="1">
              <w:r w:rsidRPr="00702308">
                <w:rPr>
                  <w:rStyle w:val="Hyperlink"/>
                  <w:lang w:val="en-US"/>
                </w:rPr>
                <w:t>SP-190838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82CD3" w:rsidRPr="00AA7BD2" w:rsidTr="00DD405B">
        <w:trPr>
          <w:trHeight w:val="141"/>
        </w:trPr>
        <w:tc>
          <w:tcPr>
            <w:tcW w:w="1471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82CD3" w:rsidRPr="004067FF" w:rsidRDefault="00C82CD3" w:rsidP="005D4D2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C82CD3" w:rsidRPr="00702308" w:rsidRDefault="00C82CD3" w:rsidP="005D4D2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802B8">
              <w:rPr>
                <w:rFonts w:eastAsia="Arial Unicode MS" w:cs="Arial"/>
                <w:szCs w:val="18"/>
                <w:lang w:eastAsia="ar-SA"/>
              </w:rPr>
              <w:t xml:space="preserve">Rapporteur:  </w:t>
            </w:r>
            <w:r w:rsidRPr="00702308">
              <w:rPr>
                <w:lang w:val="en-US"/>
              </w:rPr>
              <w:t>Andrew Min-</w:t>
            </w:r>
            <w:proofErr w:type="spellStart"/>
            <w:r w:rsidRPr="00702308">
              <w:rPr>
                <w:lang w:val="en-US"/>
              </w:rPr>
              <w:t>gyu</w:t>
            </w:r>
            <w:proofErr w:type="spellEnd"/>
            <w:r w:rsidRPr="00702308">
              <w:rPr>
                <w:lang w:val="en-US"/>
              </w:rPr>
              <w:t xml:space="preserve"> Han (</w:t>
            </w:r>
            <w:proofErr w:type="spellStart"/>
            <w:r w:rsidRPr="00E34986">
              <w:t>Hansung</w:t>
            </w:r>
            <w:proofErr w:type="spellEnd"/>
            <w:r w:rsidRPr="00E34986">
              <w:t xml:space="preserve"> University</w:t>
            </w:r>
            <w:r>
              <w:t>)</w:t>
            </w:r>
          </w:p>
          <w:p w:rsidR="00C82CD3" w:rsidRPr="00411066" w:rsidRDefault="00C82CD3" w:rsidP="005D4D2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</w:t>
            </w:r>
            <w:r w:rsidRPr="00E53D87">
              <w:rPr>
                <w:rFonts w:eastAsia="Arial Unicode MS" w:cs="Arial"/>
                <w:szCs w:val="18"/>
                <w:lang w:val="fr-FR" w:eastAsia="ar-SA"/>
              </w:rPr>
              <w:t>22.890</w:t>
            </w:r>
            <w:r>
              <w:rPr>
                <w:rFonts w:eastAsia="Arial Unicode MS" w:cs="Arial"/>
                <w:szCs w:val="18"/>
                <w:lang w:val="fr-FR" w:eastAsia="ar-SA"/>
              </w:rPr>
              <w:t>v.0.1.0</w:t>
            </w:r>
          </w:p>
          <w:p w:rsidR="00C82CD3" w:rsidRPr="00411066" w:rsidRDefault="00C82CD3" w:rsidP="005D4D2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SA#89 (09/2020)</w:t>
            </w:r>
          </w:p>
          <w:p w:rsidR="00C82CD3" w:rsidRDefault="00C82CD3" w:rsidP="005D4D2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completion:0% </w:t>
            </w:r>
          </w:p>
          <w:p w:rsidR="00C82CD3" w:rsidRPr="00AA7BD2" w:rsidRDefault="00C82CD3" w:rsidP="005D4D2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82CD3" w:rsidRPr="00854C2B" w:rsidTr="00717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DD405B" w:rsidRDefault="00C82CD3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405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DD405B" w:rsidRDefault="006279C7" w:rsidP="00C82CD3">
            <w:pPr>
              <w:spacing w:after="0" w:line="240" w:lineRule="auto"/>
              <w:rPr>
                <w:rStyle w:val="Hyperlink"/>
                <w:color w:val="auto"/>
              </w:rPr>
            </w:pPr>
            <w:hyperlink r:id="rId63" w:history="1">
              <w:r w:rsidR="00C82CD3" w:rsidRPr="00DD405B">
                <w:rPr>
                  <w:rStyle w:val="Hyperlink"/>
                  <w:rFonts w:cs="Arial"/>
                  <w:color w:val="auto"/>
                </w:rPr>
                <w:t>S1-193155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DD405B" w:rsidRDefault="00C82CD3" w:rsidP="00C82CD3">
            <w:pPr>
              <w:snapToGrid w:val="0"/>
              <w:spacing w:after="0" w:line="240" w:lineRule="auto"/>
            </w:pPr>
            <w:proofErr w:type="spellStart"/>
            <w:r w:rsidRPr="00DD405B">
              <w:t>Hansung</w:t>
            </w:r>
            <w:proofErr w:type="spellEnd"/>
            <w:r w:rsidRPr="00DD405B">
              <w:t xml:space="preserve">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DD405B" w:rsidRDefault="00C82CD3" w:rsidP="00C82CD3">
            <w:pPr>
              <w:snapToGrid w:val="0"/>
              <w:spacing w:after="0" w:line="240" w:lineRule="auto"/>
            </w:pPr>
            <w:r w:rsidRPr="00DD405B">
              <w:t>The skeleton of TR 22.890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DD405B" w:rsidRDefault="00DD405B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05B">
              <w:rPr>
                <w:rFonts w:eastAsia="Times New Roman" w:cs="Arial"/>
                <w:szCs w:val="18"/>
                <w:lang w:eastAsia="ar-SA"/>
              </w:rPr>
              <w:t>Revised to S1-193369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DD405B" w:rsidRDefault="00C82CD3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D405B" w:rsidRPr="00854C2B" w:rsidTr="002061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D405B" w:rsidRPr="007178EC" w:rsidRDefault="00DD405B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78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D405B" w:rsidRPr="007178EC" w:rsidRDefault="006279C7" w:rsidP="00C82CD3">
            <w:pPr>
              <w:spacing w:after="0" w:line="240" w:lineRule="auto"/>
            </w:pPr>
            <w:hyperlink r:id="rId64" w:history="1">
              <w:r w:rsidR="00A4482B" w:rsidRPr="007178EC">
                <w:rPr>
                  <w:rStyle w:val="Hyperlink"/>
                  <w:rFonts w:cs="Arial"/>
                  <w:color w:val="auto"/>
                </w:rPr>
                <w:t>S1-193380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D405B" w:rsidRPr="007178EC" w:rsidRDefault="00DD405B" w:rsidP="00C82CD3">
            <w:pPr>
              <w:snapToGrid w:val="0"/>
              <w:spacing w:after="0" w:line="240" w:lineRule="auto"/>
            </w:pPr>
            <w:proofErr w:type="spellStart"/>
            <w:r w:rsidRPr="007178EC">
              <w:t>Hansung</w:t>
            </w:r>
            <w:proofErr w:type="spellEnd"/>
            <w:r w:rsidRPr="007178EC">
              <w:t xml:space="preserve">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D405B" w:rsidRPr="007178EC" w:rsidRDefault="00DD405B" w:rsidP="00C82CD3">
            <w:pPr>
              <w:snapToGrid w:val="0"/>
              <w:spacing w:after="0" w:line="240" w:lineRule="auto"/>
            </w:pPr>
            <w:r w:rsidRPr="007178EC">
              <w:t>The skeleton of TR 22.890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D405B" w:rsidRPr="007178EC" w:rsidRDefault="007178EC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Revised to S1-193386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D405B" w:rsidRPr="007178EC" w:rsidRDefault="00DD405B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8EC">
              <w:rPr>
                <w:rFonts w:eastAsia="Arial Unicode MS" w:cs="Arial"/>
                <w:szCs w:val="18"/>
                <w:lang w:eastAsia="ar-SA"/>
              </w:rPr>
              <w:t>Revision of S1-193155.</w:t>
            </w:r>
          </w:p>
        </w:tc>
      </w:tr>
      <w:tr w:rsidR="007178EC" w:rsidRPr="00854C2B" w:rsidTr="002061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78EC" w:rsidRPr="0020619B" w:rsidRDefault="007178EC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61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78EC" w:rsidRPr="0020619B" w:rsidRDefault="006279C7" w:rsidP="00C82CD3">
            <w:pPr>
              <w:spacing w:after="0" w:line="240" w:lineRule="auto"/>
              <w:rPr>
                <w:rFonts w:cs="Arial"/>
              </w:rPr>
            </w:pPr>
            <w:hyperlink r:id="rId65" w:history="1">
              <w:r w:rsidR="007178EC" w:rsidRPr="0020619B">
                <w:rPr>
                  <w:rStyle w:val="Hyperlink"/>
                  <w:rFonts w:cs="Arial"/>
                  <w:color w:val="auto"/>
                </w:rPr>
                <w:t>S1-193386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78EC" w:rsidRPr="0020619B" w:rsidRDefault="007178EC" w:rsidP="00C82CD3">
            <w:pPr>
              <w:snapToGrid w:val="0"/>
              <w:spacing w:after="0" w:line="240" w:lineRule="auto"/>
            </w:pPr>
            <w:proofErr w:type="spellStart"/>
            <w:r w:rsidRPr="0020619B">
              <w:t>Hansung</w:t>
            </w:r>
            <w:proofErr w:type="spellEnd"/>
            <w:r w:rsidRPr="0020619B">
              <w:t xml:space="preserve">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78EC" w:rsidRPr="0020619B" w:rsidRDefault="007178EC" w:rsidP="00C82CD3">
            <w:pPr>
              <w:snapToGrid w:val="0"/>
              <w:spacing w:after="0" w:line="240" w:lineRule="auto"/>
            </w:pPr>
            <w:r w:rsidRPr="0020619B">
              <w:t>The skeleton of TR 22.890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78EC" w:rsidRPr="0020619B" w:rsidRDefault="0020619B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19B">
              <w:rPr>
                <w:rFonts w:eastAsia="Times New Roman" w:cs="Arial"/>
                <w:szCs w:val="18"/>
                <w:lang w:eastAsia="ar-SA"/>
              </w:rPr>
              <w:t>Revised to S1-193390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78EC" w:rsidRPr="0020619B" w:rsidRDefault="007178EC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19B">
              <w:rPr>
                <w:rFonts w:eastAsia="Arial Unicode MS" w:cs="Arial"/>
                <w:i/>
                <w:szCs w:val="18"/>
                <w:lang w:eastAsia="ar-SA"/>
              </w:rPr>
              <w:t>Revision of S1-193155.</w:t>
            </w:r>
          </w:p>
          <w:p w:rsidR="007178EC" w:rsidRPr="0020619B" w:rsidRDefault="007178EC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19B">
              <w:rPr>
                <w:rFonts w:eastAsia="Arial Unicode MS" w:cs="Arial"/>
                <w:szCs w:val="18"/>
                <w:lang w:eastAsia="ar-SA"/>
              </w:rPr>
              <w:t>Revision of S1-193380.</w:t>
            </w:r>
          </w:p>
        </w:tc>
      </w:tr>
      <w:tr w:rsidR="0020619B" w:rsidRPr="00854C2B" w:rsidTr="002061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0619B" w:rsidRPr="0020619B" w:rsidRDefault="0020619B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61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0619B" w:rsidRPr="0020619B" w:rsidRDefault="006279C7" w:rsidP="00C82CD3">
            <w:pPr>
              <w:spacing w:after="0" w:line="240" w:lineRule="auto"/>
              <w:rPr>
                <w:rFonts w:cs="Arial"/>
              </w:rPr>
            </w:pPr>
            <w:hyperlink r:id="rId66" w:history="1">
              <w:r w:rsidR="0020619B" w:rsidRPr="0020619B">
                <w:rPr>
                  <w:rStyle w:val="Hyperlink"/>
                  <w:rFonts w:cs="Arial"/>
                  <w:color w:val="auto"/>
                </w:rPr>
                <w:t>S1-193390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0619B" w:rsidRPr="0020619B" w:rsidRDefault="0020619B" w:rsidP="00C82CD3">
            <w:pPr>
              <w:snapToGrid w:val="0"/>
              <w:spacing w:after="0" w:line="240" w:lineRule="auto"/>
            </w:pPr>
            <w:proofErr w:type="spellStart"/>
            <w:r w:rsidRPr="0020619B">
              <w:t>Hansung</w:t>
            </w:r>
            <w:proofErr w:type="spellEnd"/>
            <w:r w:rsidRPr="0020619B">
              <w:t xml:space="preserve">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0619B" w:rsidRPr="0020619B" w:rsidRDefault="0020619B" w:rsidP="00C82CD3">
            <w:pPr>
              <w:snapToGrid w:val="0"/>
              <w:spacing w:after="0" w:line="240" w:lineRule="auto"/>
            </w:pPr>
            <w:r w:rsidRPr="0020619B">
              <w:t>The skeleton of TR 22.890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0619B" w:rsidRPr="0020619B" w:rsidRDefault="0020619B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19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0619B" w:rsidRPr="0020619B" w:rsidRDefault="0020619B" w:rsidP="0020619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0619B">
              <w:rPr>
                <w:rFonts w:eastAsia="Arial Unicode MS" w:cs="Arial"/>
                <w:i/>
                <w:szCs w:val="18"/>
                <w:lang w:eastAsia="ar-SA"/>
              </w:rPr>
              <w:t>Revision of S1-193155.</w:t>
            </w:r>
          </w:p>
          <w:p w:rsidR="0020619B" w:rsidRPr="0020619B" w:rsidRDefault="0020619B" w:rsidP="002061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19B">
              <w:rPr>
                <w:rFonts w:eastAsia="Arial Unicode MS" w:cs="Arial"/>
                <w:i/>
                <w:szCs w:val="18"/>
                <w:lang w:eastAsia="ar-SA"/>
              </w:rPr>
              <w:t>Revision of S1-193380.</w:t>
            </w:r>
          </w:p>
          <w:p w:rsidR="0020619B" w:rsidRPr="0020619B" w:rsidRDefault="0020619B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19B">
              <w:rPr>
                <w:rFonts w:eastAsia="Arial Unicode MS" w:cs="Arial"/>
                <w:szCs w:val="18"/>
                <w:lang w:eastAsia="ar-SA"/>
              </w:rPr>
              <w:t>Revision of S1-193386.</w:t>
            </w:r>
          </w:p>
          <w:p w:rsidR="0020619B" w:rsidRDefault="0020619B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0619B" w:rsidRPr="0020619B" w:rsidRDefault="0020619B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0619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C82CD3" w:rsidRPr="00854C2B" w:rsidTr="00717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7178EC" w:rsidRDefault="00C82CD3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78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7178EC" w:rsidRDefault="006279C7" w:rsidP="00C82CD3">
            <w:pPr>
              <w:spacing w:after="0" w:line="240" w:lineRule="auto"/>
              <w:rPr>
                <w:rStyle w:val="Hyperlink"/>
                <w:color w:val="auto"/>
              </w:rPr>
            </w:pPr>
            <w:hyperlink r:id="rId67" w:history="1">
              <w:r w:rsidR="00C82CD3" w:rsidRPr="007178EC">
                <w:rPr>
                  <w:rStyle w:val="Hyperlink"/>
                  <w:rFonts w:cs="Arial"/>
                  <w:color w:val="auto"/>
                </w:rPr>
                <w:t>S1-193180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7178EC" w:rsidRDefault="00C82CD3" w:rsidP="00C82CD3">
            <w:pPr>
              <w:snapToGrid w:val="0"/>
              <w:spacing w:after="0" w:line="240" w:lineRule="auto"/>
            </w:pPr>
            <w:proofErr w:type="spellStart"/>
            <w:r w:rsidRPr="007178EC">
              <w:rPr>
                <w:rFonts w:eastAsia="SimSun"/>
                <w:lang w:eastAsia="en-GB"/>
              </w:rPr>
              <w:t>Hansung</w:t>
            </w:r>
            <w:proofErr w:type="spellEnd"/>
            <w:r w:rsidRPr="007178EC">
              <w:rPr>
                <w:rFonts w:eastAsia="SimSun"/>
                <w:lang w:eastAsia="en-GB"/>
              </w:rPr>
              <w:t xml:space="preserve">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7178EC" w:rsidRDefault="00C82CD3" w:rsidP="00C82CD3">
            <w:pPr>
              <w:snapToGrid w:val="0"/>
              <w:spacing w:after="0" w:line="240" w:lineRule="auto"/>
            </w:pPr>
            <w:r w:rsidRPr="007178EC">
              <w:rPr>
                <w:rFonts w:eastAsia="SimSun"/>
                <w:lang w:eastAsia="en-GB"/>
              </w:rPr>
              <w:t>The scope section of RAILSS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7178EC" w:rsidRDefault="007178EC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8E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2CD3" w:rsidRPr="007178EC" w:rsidRDefault="00C82CD3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0A48A7">
        <w:trPr>
          <w:trHeight w:val="141"/>
        </w:trPr>
        <w:tc>
          <w:tcPr>
            <w:tcW w:w="14717" w:type="dxa"/>
            <w:gridSpan w:val="13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D9769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0A48A7">
        <w:trPr>
          <w:trHeight w:val="141"/>
        </w:trPr>
        <w:tc>
          <w:tcPr>
            <w:tcW w:w="14717" w:type="dxa"/>
            <w:gridSpan w:val="13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r w:rsidRPr="004E36F9">
              <w:t>Summary of drafting session</w:t>
            </w:r>
          </w:p>
        </w:tc>
      </w:tr>
      <w:tr w:rsidR="00EA217E" w:rsidRPr="00A75C05" w:rsidTr="000A48A7">
        <w:trPr>
          <w:trHeight w:val="141"/>
        </w:trPr>
        <w:tc>
          <w:tcPr>
            <w:tcW w:w="14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894FB0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EA217E" w:rsidRDefault="001249C7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16 agreed contributions. </w:t>
            </w:r>
            <w:r w:rsidR="00EA217E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3 contributions remaining.</w:t>
            </w:r>
          </w:p>
          <w:p w:rsidR="00EA217E" w:rsidRPr="00894FB0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894FB0" w:rsidTr="000A48A7">
        <w:trPr>
          <w:trHeight w:val="141"/>
        </w:trPr>
        <w:tc>
          <w:tcPr>
            <w:tcW w:w="14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A217E" w:rsidRPr="00894FB0" w:rsidRDefault="00EA217E" w:rsidP="00EA217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68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C24" w:rsidRDefault="00843C24" w:rsidP="002E015E">
      <w:pPr>
        <w:spacing w:after="0" w:line="240" w:lineRule="auto"/>
      </w:pPr>
      <w:r>
        <w:separator/>
      </w:r>
    </w:p>
  </w:endnote>
  <w:endnote w:type="continuationSeparator" w:id="0">
    <w:p w:rsidR="00843C24" w:rsidRDefault="00843C24" w:rsidP="002E015E">
      <w:pPr>
        <w:spacing w:after="0" w:line="240" w:lineRule="auto"/>
      </w:pPr>
      <w:r>
        <w:continuationSeparator/>
      </w:r>
    </w:p>
  </w:endnote>
  <w:endnote w:type="continuationNotice" w:id="1">
    <w:p w:rsidR="00843C24" w:rsidRDefault="00843C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843C24" w:rsidRPr="002F165F" w:rsidRDefault="00843C24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843C24" w:rsidRDefault="00843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C24" w:rsidRDefault="00843C24" w:rsidP="002E015E">
      <w:pPr>
        <w:spacing w:after="0" w:line="240" w:lineRule="auto"/>
      </w:pPr>
      <w:r>
        <w:separator/>
      </w:r>
    </w:p>
  </w:footnote>
  <w:footnote w:type="continuationSeparator" w:id="0">
    <w:p w:rsidR="00843C24" w:rsidRDefault="00843C24" w:rsidP="002E015E">
      <w:pPr>
        <w:spacing w:after="0" w:line="240" w:lineRule="auto"/>
      </w:pPr>
      <w:r>
        <w:continuationSeparator/>
      </w:r>
    </w:p>
  </w:footnote>
  <w:footnote w:type="continuationNotice" w:id="1">
    <w:p w:rsidR="00843C24" w:rsidRDefault="00843C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35D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8A7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9C7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7D7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A6C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4E2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312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619B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8ED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3C3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0898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452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52F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4D21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5B58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9C7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3C6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8EC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64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3C44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3E1"/>
    <w:rsid w:val="008324A7"/>
    <w:rsid w:val="008324CF"/>
    <w:rsid w:val="00832B28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3C24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05E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898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2F03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A7F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7A8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2B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B8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983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A8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3939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D52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569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CD3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C78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E32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1C85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5B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5E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17E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D50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2E8F"/>
    <w:rsid w:val="00FF3444"/>
    <w:rsid w:val="00FF357F"/>
    <w:rsid w:val="00FF3C62"/>
    <w:rsid w:val="00FF3CE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0E77740E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_SA1\TSGS1_88_Reno\Docs\S1-193097.zip" TargetMode="External"/><Relationship Id="rId18" Type="http://schemas.openxmlformats.org/officeDocument/2006/relationships/hyperlink" Target="file:///D:\3GPP_SA1\TSGS1_88_Reno\DraftingSessions\docs\S1-193361.zip" TargetMode="External"/><Relationship Id="rId26" Type="http://schemas.openxmlformats.org/officeDocument/2006/relationships/hyperlink" Target="file:///D:\3GPP_SA1\TSGS1_88_Reno\Docs\S1-193177.zip" TargetMode="External"/><Relationship Id="rId39" Type="http://schemas.openxmlformats.org/officeDocument/2006/relationships/hyperlink" Target="file:///D:\3GPP_SA1\TSGS1_88_Reno\DraftingSessions\docs\S1-193368.zip" TargetMode="External"/><Relationship Id="rId21" Type="http://schemas.openxmlformats.org/officeDocument/2006/relationships/hyperlink" Target="file:///D:\3GPP_SA1\TSGS1_88_Reno\Docs\S1-193106.zip" TargetMode="External"/><Relationship Id="rId34" Type="http://schemas.openxmlformats.org/officeDocument/2006/relationships/hyperlink" Target="file:///D:\3GPP_SA1\TSGS1_88_Reno\DraftingSessions\docs\S1-193381.zip" TargetMode="External"/><Relationship Id="rId42" Type="http://schemas.openxmlformats.org/officeDocument/2006/relationships/hyperlink" Target="file:///D:\3GPP_SA1\TSGS1_88_Reno\Docs\S1-193147.zip" TargetMode="External"/><Relationship Id="rId47" Type="http://schemas.openxmlformats.org/officeDocument/2006/relationships/hyperlink" Target="file:///D:\3GPP_SA1\TSGS1_88_Reno\DraftingSessions\docs\S1-193369.zip" TargetMode="External"/><Relationship Id="rId50" Type="http://schemas.openxmlformats.org/officeDocument/2006/relationships/hyperlink" Target="file:///D:\3GPP_SA1\TSGS1_88_Reno\Docs\S1-193083.zip" TargetMode="External"/><Relationship Id="rId55" Type="http://schemas.openxmlformats.org/officeDocument/2006/relationships/hyperlink" Target="file:///D:\3GPP_SA1\TSGS1_88_Reno\Docs\S1-193162.zip" TargetMode="External"/><Relationship Id="rId63" Type="http://schemas.openxmlformats.org/officeDocument/2006/relationships/hyperlink" Target="file:///D:\3GPP_SA1\TSGS1_88_Reno\Docs\S1-193155.zip" TargetMode="External"/><Relationship Id="rId68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D:\3GPP_SA1\TSGS1_88_Reno\DraftingSessions\docs\S1-193360.zip" TargetMode="External"/><Relationship Id="rId29" Type="http://schemas.openxmlformats.org/officeDocument/2006/relationships/hyperlink" Target="file:///D:\3GPP_SA1\TSGS1_88_Reno\Docs\S1-19309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8_Reno\Docs\S1-193096.zip" TargetMode="External"/><Relationship Id="rId24" Type="http://schemas.openxmlformats.org/officeDocument/2006/relationships/hyperlink" Target="file:///D:\3GPP_SA1\TSGS1_88_Reno\DraftingSessions\docs\S1-193363.zip" TargetMode="External"/><Relationship Id="rId32" Type="http://schemas.openxmlformats.org/officeDocument/2006/relationships/hyperlink" Target="file:///D:\3GPP_SA1\TSGS1_88_Reno\Docs\S1-193173.zip" TargetMode="External"/><Relationship Id="rId37" Type="http://schemas.openxmlformats.org/officeDocument/2006/relationships/hyperlink" Target="file:///D:\3GPP_SA1\TSGS1_88_Reno\DraftingSessions\docs\S1-193382.zip" TargetMode="External"/><Relationship Id="rId40" Type="http://schemas.openxmlformats.org/officeDocument/2006/relationships/hyperlink" Target="file:///D:\3GPP_SA1\TSGS1_88_Reno\DraftingSessions\docs\S1-193383.zip" TargetMode="External"/><Relationship Id="rId45" Type="http://schemas.openxmlformats.org/officeDocument/2006/relationships/hyperlink" Target="file:///D:\3GPP_SA1\TSGS1_88_Reno\DraftingSessions\docs\S1-193364.zip" TargetMode="External"/><Relationship Id="rId53" Type="http://schemas.openxmlformats.org/officeDocument/2006/relationships/hyperlink" Target="file:///D:\3GPP_SA1\TSGS1_88_Reno\Docs\S1-193161.zip" TargetMode="External"/><Relationship Id="rId58" Type="http://schemas.openxmlformats.org/officeDocument/2006/relationships/hyperlink" Target="file:///D:\3GPP_SA1\TSGS1_88_Reno\DraftingSessions\docs\S1-193384.zip" TargetMode="External"/><Relationship Id="rId66" Type="http://schemas.openxmlformats.org/officeDocument/2006/relationships/hyperlink" Target="file:///D:\3GPP_SA1\TSGS1_88_Reno\DraftingSessions\docs\S1-19339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8_Reno\Docs\S1-193100.zip" TargetMode="External"/><Relationship Id="rId23" Type="http://schemas.openxmlformats.org/officeDocument/2006/relationships/hyperlink" Target="file:///D:\3GPP_SA1\TSGS1_88_Reno\Docs\S1-193176.zip" TargetMode="External"/><Relationship Id="rId28" Type="http://schemas.openxmlformats.org/officeDocument/2006/relationships/hyperlink" Target="https://portal.3gpp.org/ngppapp/CreateTdoc.aspx?mode=view&amp;contributionId=1021253" TargetMode="External"/><Relationship Id="rId36" Type="http://schemas.openxmlformats.org/officeDocument/2006/relationships/hyperlink" Target="file:///D:\3GPP_SA1\TSGS1_88_Reno\DraftingSessions\docs\S1-193367.zip" TargetMode="External"/><Relationship Id="rId49" Type="http://schemas.openxmlformats.org/officeDocument/2006/relationships/hyperlink" Target="file:///D:\3GPP_SA1\TSGS1_88_Reno\DraftingSessions\docs\S1-193385.zip" TargetMode="External"/><Relationship Id="rId57" Type="http://schemas.openxmlformats.org/officeDocument/2006/relationships/hyperlink" Target="file:///D:\3GPP_SA1\TSGS1_88_Reno\DraftingSessions\docs\S1-193517.zip" TargetMode="External"/><Relationship Id="rId61" Type="http://schemas.openxmlformats.org/officeDocument/2006/relationships/hyperlink" Target="file:///D:\3GPP_SA1\TSGS1_88_Reno\DraftingSessions\docs\S1-193379.zip" TargetMode="External"/><Relationship Id="rId10" Type="http://schemas.openxmlformats.org/officeDocument/2006/relationships/hyperlink" Target="file:///D:\3GPP_SA1\TSGS1_88_Reno\DraftingSessions\docs\S1-193358.zip" TargetMode="External"/><Relationship Id="rId19" Type="http://schemas.openxmlformats.org/officeDocument/2006/relationships/hyperlink" Target="file:///D:\3GPP_SA1\TSGS1_88_Reno\Docs\S1-193102.zip" TargetMode="External"/><Relationship Id="rId31" Type="http://schemas.openxmlformats.org/officeDocument/2006/relationships/hyperlink" Target="file:///D:\3GPP_SA1\TSGS1_88_Reno\Docs\S1-193099.zip" TargetMode="External"/><Relationship Id="rId44" Type="http://schemas.openxmlformats.org/officeDocument/2006/relationships/hyperlink" Target="file:///D:\3GPP_SA1\TSGS1_88_Reno\Docs\S1-193172.zip" TargetMode="External"/><Relationship Id="rId52" Type="http://schemas.openxmlformats.org/officeDocument/2006/relationships/hyperlink" Target="file:///D:\3GPP_SA1\TSGS1_88_Reno\DraftingSessions\docs\S1-193389.zip" TargetMode="External"/><Relationship Id="rId60" Type="http://schemas.openxmlformats.org/officeDocument/2006/relationships/hyperlink" Target="file:///D:\3GPP_SA1\TSGS1_88_Reno\Docs\S1-193164.zip" TargetMode="External"/><Relationship Id="rId65" Type="http://schemas.openxmlformats.org/officeDocument/2006/relationships/hyperlink" Target="file:///D:\3GPP_SA1\TSGS1_88_Reno\DraftingSessions\docs\S1-19338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_SA1\TSGS1_88_Reno\Docs\S1-193052.zip" TargetMode="External"/><Relationship Id="rId14" Type="http://schemas.openxmlformats.org/officeDocument/2006/relationships/hyperlink" Target="file:///D:\3GPP_SA1\TSGS1_88_Reno\DraftingSessions\docs\S1-193359.zip" TargetMode="External"/><Relationship Id="rId22" Type="http://schemas.openxmlformats.org/officeDocument/2006/relationships/hyperlink" Target="file:///D:\3GPP_SA1\TSGS1_88_Reno\DraftingSessions\docs\S1-193362.zip" TargetMode="External"/><Relationship Id="rId27" Type="http://schemas.openxmlformats.org/officeDocument/2006/relationships/hyperlink" Target="file:///D:\3GPP_SA1\TSGS1_88_Reno\DraftingSessions\docs\S1-193388.zip" TargetMode="External"/><Relationship Id="rId30" Type="http://schemas.openxmlformats.org/officeDocument/2006/relationships/hyperlink" Target="file:///D:\3GPP_SA1\TSGS1_88_Reno\DraftingSessions\docs\S1-193365.zip" TargetMode="External"/><Relationship Id="rId35" Type="http://schemas.openxmlformats.org/officeDocument/2006/relationships/hyperlink" Target="file:///D:\3GPP_SA1\TSGS1_88_Reno\Docs\S1-193175.zip" TargetMode="External"/><Relationship Id="rId43" Type="http://schemas.openxmlformats.org/officeDocument/2006/relationships/hyperlink" Target="https://portal.3gpp.org/ngppapp/CreateTdoc.aspx?mode=view&amp;contributionId=1024741" TargetMode="External"/><Relationship Id="rId48" Type="http://schemas.openxmlformats.org/officeDocument/2006/relationships/hyperlink" Target="file:///D:\3GPP_SA1\TSGS1_88_Reno\DraftingSessions\docs\S1-193516.zip" TargetMode="External"/><Relationship Id="rId56" Type="http://schemas.openxmlformats.org/officeDocument/2006/relationships/hyperlink" Target="file:///D:\3GPP_SA1\TSGS1_88_Reno\DraftingSessions\docs\S1-193372.zip" TargetMode="External"/><Relationship Id="rId64" Type="http://schemas.openxmlformats.org/officeDocument/2006/relationships/hyperlink" Target="file:///D:\3GPP_SA1\TSGS1_88_Reno\DraftingSessions\docs\S1-193380.zip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portal.3gpp.org/ngppapp/CreateTdoc.aspx?mode=view&amp;contributionId=1021262" TargetMode="External"/><Relationship Id="rId51" Type="http://schemas.openxmlformats.org/officeDocument/2006/relationships/hyperlink" Target="file:///D:\3GPP_SA1\TSGS1_88_Reno\DraftingSessions\docs\S1-193370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3GPP_SA1\TSGS1_88_Reno\DraftingSessions\docs\S1-193478.zip" TargetMode="External"/><Relationship Id="rId17" Type="http://schemas.openxmlformats.org/officeDocument/2006/relationships/hyperlink" Target="file:///D:\3GPP_SA1\TSGS1_88_Reno\Docs\S1-193101.zip" TargetMode="External"/><Relationship Id="rId25" Type="http://schemas.openxmlformats.org/officeDocument/2006/relationships/hyperlink" Target="file:///D:\3GPP_SA1\TSGS1_88_Reno\DraftingSessions\docs\S1-193387.zip" TargetMode="External"/><Relationship Id="rId33" Type="http://schemas.openxmlformats.org/officeDocument/2006/relationships/hyperlink" Target="file:///D:\3GPP_SA1\TSGS1_88_Reno\DraftingSessions\docs\S1-193366.zip" TargetMode="External"/><Relationship Id="rId38" Type="http://schemas.openxmlformats.org/officeDocument/2006/relationships/hyperlink" Target="file:///D:\3GPP_SA1\TSGS1_88_Reno\docs\S1-193477.zip" TargetMode="External"/><Relationship Id="rId46" Type="http://schemas.openxmlformats.org/officeDocument/2006/relationships/hyperlink" Target="file:///D:\3GPP_SA1\TSGS1_88_Reno\Docs\S1-193174.zip" TargetMode="External"/><Relationship Id="rId59" Type="http://schemas.openxmlformats.org/officeDocument/2006/relationships/hyperlink" Target="file:///D:\3GPP_SA1\TSGS1_88_Reno\Docs\S1-193163.zip" TargetMode="External"/><Relationship Id="rId67" Type="http://schemas.openxmlformats.org/officeDocument/2006/relationships/hyperlink" Target="file:///D:\3GPP_SA1\TSGS1_88_Reno\Docs\S1-193180.zip" TargetMode="External"/><Relationship Id="rId20" Type="http://schemas.openxmlformats.org/officeDocument/2006/relationships/hyperlink" Target="file:///D:\3GPP_SA1\TSGS1_88_Reno\Docs\S1-193105.zip" TargetMode="External"/><Relationship Id="rId41" Type="http://schemas.openxmlformats.org/officeDocument/2006/relationships/hyperlink" Target="file:///D:\3GPP_SA1\TSGS1_88_Reno\Docs\S1-193145.zip" TargetMode="External"/><Relationship Id="rId54" Type="http://schemas.openxmlformats.org/officeDocument/2006/relationships/hyperlink" Target="file:///D:\3GPP_SA1\TSGS1_88_Reno\DraftingSessions\docs\S1-193371.zip" TargetMode="External"/><Relationship Id="rId62" Type="http://schemas.openxmlformats.org/officeDocument/2006/relationships/hyperlink" Target="https://portal.3gpp.org/ngppapp/CreateTdoc.aspx?mode=view&amp;contributionId=1047356" TargetMode="External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F36C1-62D7-4141-AE65-4E742737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8</TotalTime>
  <Pages>8</Pages>
  <Words>2703</Words>
  <Characters>15898</Characters>
  <Application>Microsoft Office Word</Application>
  <DocSecurity>0</DocSecurity>
  <Lines>1059</Lines>
  <Paragraphs>775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17826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4</cp:revision>
  <dcterms:created xsi:type="dcterms:W3CDTF">2019-11-21T09:00:00Z</dcterms:created>
  <dcterms:modified xsi:type="dcterms:W3CDTF">2019-11-21T09:08:00Z</dcterms:modified>
</cp:coreProperties>
</file>