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5B8" w:rsidRPr="00D96379" w:rsidRDefault="00A955B8" w:rsidP="00A955B8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bookmarkStart w:id="0" w:name="_Hlk21508762"/>
      <w:r w:rsidRPr="00D96379">
        <w:rPr>
          <w:rFonts w:eastAsia="Times New Roman" w:cs="Arial"/>
          <w:sz w:val="24"/>
          <w:szCs w:val="20"/>
          <w:lang w:eastAsia="ar-SA"/>
        </w:rPr>
        <w:t>3GPP TSG-SA WG1 Meeting #88</w:t>
      </w:r>
      <w:bookmarkEnd w:id="0"/>
      <w:r w:rsidRPr="00D96379">
        <w:rPr>
          <w:rFonts w:eastAsia="Times New Roman" w:cs="Arial"/>
          <w:sz w:val="24"/>
          <w:szCs w:val="20"/>
          <w:lang w:eastAsia="ar-SA"/>
        </w:rPr>
        <w:tab/>
        <w:t>S1-193</w:t>
      </w:r>
      <w:r w:rsidR="00BB3569">
        <w:rPr>
          <w:rFonts w:eastAsia="Times New Roman" w:cs="Arial"/>
          <w:sz w:val="24"/>
          <w:szCs w:val="20"/>
          <w:lang w:eastAsia="ar-SA"/>
        </w:rPr>
        <w:t>232</w:t>
      </w:r>
    </w:p>
    <w:p w:rsidR="00411066" w:rsidRPr="00F45489" w:rsidRDefault="00A955B8" w:rsidP="007D7F23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1" w:name="_Hlk21508611"/>
      <w:r>
        <w:rPr>
          <w:rFonts w:eastAsia="Times New Roman" w:cs="Arial"/>
          <w:sz w:val="24"/>
          <w:szCs w:val="20"/>
          <w:lang w:eastAsia="ar-SA"/>
        </w:rPr>
        <w:t>Reno, Nevada, USA, 18 - 22 Nov 2019</w:t>
      </w:r>
      <w:bookmarkEnd w:id="1"/>
      <w:r>
        <w:rPr>
          <w:rFonts w:cs="Arial"/>
          <w:b/>
          <w:i/>
          <w:color w:val="0070C0"/>
          <w:sz w:val="20"/>
          <w:szCs w:val="20"/>
        </w:rPr>
        <w:tab/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Malgun Gothic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2F63A2">
        <w:rPr>
          <w:rFonts w:eastAsia="Malgun Gothic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795707" w:rsidRPr="00795707">
        <w:rPr>
          <w:rFonts w:eastAsia="Times New Roman" w:cs="Arial"/>
          <w:sz w:val="22"/>
          <w:szCs w:val="20"/>
          <w:highlight w:val="green"/>
          <w:lang w:eastAsia="ar-SA"/>
        </w:rPr>
        <w:t xml:space="preserve">Railway </w:t>
      </w:r>
      <w:r w:rsidR="00EA217E" w:rsidRPr="00EA217E">
        <w:rPr>
          <w:rFonts w:eastAsia="Times New Roman" w:cs="Arial"/>
          <w:sz w:val="22"/>
          <w:szCs w:val="20"/>
          <w:highlight w:val="green"/>
          <w:lang w:eastAsia="ar-SA"/>
        </w:rPr>
        <w:t>+ MPS2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7.2</w:t>
      </w:r>
      <w:r w:rsidR="00693E0A">
        <w:rPr>
          <w:rFonts w:eastAsia="Times New Roman" w:cs="Arial"/>
          <w:sz w:val="22"/>
          <w:szCs w:val="20"/>
          <w:lang w:eastAsia="ar-SA"/>
        </w:rPr>
        <w:t>, 8.</w:t>
      </w:r>
      <w:r w:rsidR="00D052C9">
        <w:rPr>
          <w:rFonts w:eastAsia="Times New Roman" w:cs="Arial"/>
          <w:sz w:val="22"/>
          <w:szCs w:val="20"/>
          <w:lang w:eastAsia="ar-SA"/>
        </w:rPr>
        <w:t>2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052C9">
        <w:rPr>
          <w:rFonts w:eastAsia="Times New Roman" w:cs="Arial"/>
          <w:sz w:val="22"/>
          <w:szCs w:val="20"/>
          <w:lang w:eastAsia="ar-SA"/>
        </w:rPr>
        <w:t>Jose Almodovar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(</w:t>
      </w:r>
      <w:proofErr w:type="spellStart"/>
      <w:r w:rsidR="00D052C9">
        <w:rPr>
          <w:rFonts w:eastAsia="Times New Roman" w:cs="Arial"/>
          <w:sz w:val="22"/>
          <w:szCs w:val="20"/>
          <w:lang w:eastAsia="ar-SA"/>
        </w:rPr>
        <w:t>jose.almodovarchico</w:t>
      </w:r>
      <w:proofErr w:type="spellEnd"/>
      <w:r w:rsidR="002F6B03">
        <w:rPr>
          <w:rFonts w:eastAsia="Times New Roman" w:cs="Arial"/>
          <w:sz w:val="22"/>
          <w:szCs w:val="20"/>
          <w:lang w:eastAsia="ar-SA"/>
        </w:rPr>
        <w:t xml:space="preserve"> (at) </w:t>
      </w:r>
      <w:r w:rsidR="00D052C9">
        <w:rPr>
          <w:rFonts w:eastAsia="Times New Roman" w:cs="Arial"/>
          <w:sz w:val="22"/>
          <w:szCs w:val="20"/>
          <w:lang w:eastAsia="ar-SA"/>
        </w:rPr>
        <w:t>tno.nl</w:t>
      </w:r>
      <w:r w:rsidR="002F6B03">
        <w:rPr>
          <w:rFonts w:eastAsia="Times New Roman" w:cs="Arial"/>
          <w:sz w:val="22"/>
          <w:szCs w:val="20"/>
          <w:lang w:eastAsia="ar-SA"/>
        </w:rPr>
        <w:t>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840AFD">
      <w:pPr>
        <w:keepNext/>
        <w:suppressAutoHyphens/>
        <w:spacing w:before="240" w:after="120" w:line="240" w:lineRule="auto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795707">
        <w:rPr>
          <w:rFonts w:eastAsia="MS Mincho" w:cs="Arial"/>
          <w:bCs/>
          <w:sz w:val="36"/>
          <w:szCs w:val="36"/>
          <w:lang w:eastAsia="ar-SA"/>
        </w:rPr>
        <w:t>Railway [</w:t>
      </w:r>
      <w:r w:rsidR="00840AFD" w:rsidRPr="00840AFD">
        <w:rPr>
          <w:rFonts w:eastAsia="MS Mincho" w:cs="Arial"/>
          <w:bCs/>
          <w:sz w:val="36"/>
          <w:szCs w:val="36"/>
          <w:lang w:eastAsia="ar-SA"/>
        </w:rPr>
        <w:t xml:space="preserve">FS_MPS2 + </w:t>
      </w:r>
      <w:r w:rsidR="00EA217E">
        <w:rPr>
          <w:rFonts w:eastAsia="MS Mincho" w:cs="Arial"/>
          <w:bCs/>
          <w:sz w:val="36"/>
          <w:szCs w:val="36"/>
          <w:lang w:eastAsia="ar-SA"/>
        </w:rPr>
        <w:t xml:space="preserve">MONASTERY3 </w:t>
      </w:r>
      <w:r w:rsidR="00795707">
        <w:rPr>
          <w:rFonts w:eastAsia="MS Mincho" w:cs="Arial"/>
          <w:bCs/>
          <w:sz w:val="36"/>
          <w:szCs w:val="36"/>
          <w:lang w:eastAsia="ar-SA"/>
        </w:rPr>
        <w:t>]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A217E" w:rsidRPr="00F774D3" w:rsidRDefault="00EA217E" w:rsidP="00EA217E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Capri1/2</w:t>
      </w:r>
    </w:p>
    <w:p w:rsidR="00EA217E" w:rsidRPr="00772E0F" w:rsidRDefault="00EA217E" w:rsidP="00EA217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Naples 1</w:t>
      </w:r>
      <w:r>
        <w:t> </w:t>
      </w:r>
    </w:p>
    <w:p w:rsidR="00B01AB6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91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4102"/>
        <w:gridCol w:w="4102"/>
      </w:tblGrid>
      <w:tr w:rsidR="00EA217E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A217E" w:rsidRPr="00AB0F3E" w:rsidRDefault="00EA217E" w:rsidP="00EA217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EA217E" w:rsidRPr="00AB0F3E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EA217E" w:rsidRPr="00015298" w:rsidRDefault="00EA217E" w:rsidP="00EA217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A217E" w:rsidRPr="004C4A40" w:rsidTr="00EA217E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A217E" w:rsidRPr="00AB0F3E" w:rsidRDefault="00EA217E" w:rsidP="00D460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A217E" w:rsidRPr="00AB0F3E" w:rsidRDefault="00EA217E" w:rsidP="00D460F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A217E" w:rsidRPr="00AB0F3E" w:rsidRDefault="00EA217E" w:rsidP="00D460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A217E" w:rsidRPr="00AB0F3E" w:rsidRDefault="00EA217E" w:rsidP="00D460F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217E" w:rsidRPr="00AB0F3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EA217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  <w:p w:rsidR="00EA217E" w:rsidRPr="00AB0F3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EA217E" w:rsidRPr="00AB0F3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A217E" w:rsidRPr="00AB0F3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 + MPS2</w:t>
            </w:r>
          </w:p>
        </w:tc>
        <w:tc>
          <w:tcPr>
            <w:tcW w:w="4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A217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:rsidR="00EA217E" w:rsidRPr="00577A07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eCAV</w:t>
            </w:r>
            <w:proofErr w:type="spellEnd"/>
          </w:p>
          <w:p w:rsidR="00EA217E" w:rsidRPr="00AB0F3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EA217E" w:rsidRPr="00AB0F3E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A217E" w:rsidRPr="004C4A40" w:rsidRDefault="00EA217E" w:rsidP="00D460F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 + MPS2</w:t>
            </w:r>
          </w:p>
        </w:tc>
      </w:tr>
    </w:tbl>
    <w:p w:rsidR="00795707" w:rsidRPr="00015298" w:rsidRDefault="00795707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7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13"/>
        <w:gridCol w:w="987"/>
        <w:gridCol w:w="7"/>
        <w:gridCol w:w="106"/>
        <w:gridCol w:w="2552"/>
        <w:gridCol w:w="177"/>
        <w:gridCol w:w="4217"/>
        <w:gridCol w:w="177"/>
        <w:gridCol w:w="2037"/>
        <w:gridCol w:w="3746"/>
      </w:tblGrid>
      <w:tr w:rsidR="00795707" w:rsidRPr="00B04844" w:rsidTr="000A48A7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95707" w:rsidRPr="009504CA" w:rsidRDefault="00EA217E" w:rsidP="00795707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FS_FRMCS3: Study on Future Railway Mobile Communication System 3 [</w:t>
            </w:r>
            <w:hyperlink r:id="rId8" w:history="1">
              <w:r w:rsidRPr="004808FD">
                <w:rPr>
                  <w:rStyle w:val="Hyperlink"/>
                  <w:lang w:val="en-US"/>
                </w:rPr>
                <w:t>SP-190321</w:t>
              </w:r>
            </w:hyperlink>
            <w:r>
              <w:rPr>
                <w:lang w:val="en-US"/>
              </w:rPr>
              <w:t>]</w:t>
            </w:r>
          </w:p>
        </w:tc>
      </w:tr>
      <w:tr w:rsidR="00795707" w:rsidRPr="00B04844" w:rsidTr="000A48A7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A217E" w:rsidRPr="004067FF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A217E" w:rsidRPr="00E802B8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E802B8">
              <w:rPr>
                <w:lang w:val="fr-FR"/>
              </w:rPr>
              <w:t xml:space="preserve">Guillaume </w:t>
            </w:r>
            <w:proofErr w:type="spellStart"/>
            <w:r w:rsidRPr="00E802B8">
              <w:rPr>
                <w:lang w:val="fr-FR"/>
              </w:rPr>
              <w:t>Gach</w:t>
            </w:r>
            <w:proofErr w:type="spellEnd"/>
            <w:r w:rsidRPr="00E802B8">
              <w:rPr>
                <w:lang w:val="fr-FR"/>
              </w:rPr>
              <w:t xml:space="preserve"> (UIC)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TR22.889v17.1.0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5707" w:rsidRPr="00AA7BD2" w:rsidRDefault="00795707" w:rsidP="0079570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7E" w:rsidRPr="000A3C85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9" w:history="1">
              <w:r w:rsidR="00EA217E" w:rsidRPr="00086DD8">
                <w:rPr>
                  <w:rStyle w:val="Hyperlink"/>
                  <w:rFonts w:cs="Arial"/>
                </w:rPr>
                <w:t>S1-193052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086DD8" w:rsidRDefault="00EA217E" w:rsidP="00D460F1">
            <w:pPr>
              <w:snapToGrid w:val="0"/>
              <w:spacing w:after="0" w:line="240" w:lineRule="auto"/>
              <w:rPr>
                <w:noProof/>
              </w:rPr>
            </w:pPr>
            <w:r w:rsidRPr="00086DD8">
              <w:rPr>
                <w:noProof/>
              </w:rPr>
              <w:t>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086DD8" w:rsidRDefault="00EA217E" w:rsidP="00D460F1">
            <w:pPr>
              <w:snapToGrid w:val="0"/>
              <w:spacing w:after="0" w:line="240" w:lineRule="auto"/>
              <w:rPr>
                <w:noProof/>
              </w:rPr>
            </w:pPr>
            <w:r w:rsidRPr="00086DD8">
              <w:rPr>
                <w:noProof/>
              </w:rPr>
              <w:t>Support uplink connectivity under network congestion and emergency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0A3C85" w:rsidRDefault="00EA217E" w:rsidP="00D460F1">
            <w:pPr>
              <w:spacing w:after="0" w:line="240" w:lineRule="auto"/>
              <w:rPr>
                <w:noProof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0A3C85" w:rsidRDefault="00EA217E" w:rsidP="00D460F1">
            <w:pPr>
              <w:spacing w:after="0" w:line="240" w:lineRule="auto"/>
              <w:rPr>
                <w:noProof/>
              </w:rPr>
            </w:pPr>
            <w:r w:rsidRPr="000A3C85">
              <w:rPr>
                <w:noProof/>
                <w:highlight w:val="yellow"/>
              </w:rPr>
              <w:t>Needs to be transformed to a CR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48A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B80D27" w:rsidP="00D460F1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0" w:history="1">
              <w:r w:rsidR="00EA217E" w:rsidRPr="000A48A7">
                <w:rPr>
                  <w:rStyle w:val="Hyperlink"/>
                  <w:rFonts w:cs="Arial"/>
                  <w:color w:val="auto"/>
                </w:rPr>
                <w:t>S1-193096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D460F1">
            <w:pPr>
              <w:snapToGrid w:val="0"/>
              <w:spacing w:after="0" w:line="240" w:lineRule="auto"/>
            </w:pPr>
            <w:r w:rsidRPr="000A48A7">
              <w:rPr>
                <w:rFonts w:eastAsia="SimSun"/>
                <w:lang w:eastAsia="en-GB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D460F1">
            <w:pPr>
              <w:tabs>
                <w:tab w:val="left" w:pos="477"/>
              </w:tabs>
              <w:snapToGrid w:val="0"/>
              <w:spacing w:after="0" w:line="240" w:lineRule="auto"/>
            </w:pPr>
            <w:r w:rsidRPr="000A48A7">
              <w:t>Interworking between FRMCS System and Public Networks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0A48A7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48A7">
              <w:rPr>
                <w:rFonts w:eastAsia="Times New Roman" w:cs="Arial"/>
                <w:szCs w:val="18"/>
                <w:lang w:eastAsia="ar-SA"/>
              </w:rPr>
              <w:t>Revised to S1-193478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A217E" w:rsidRPr="000A48A7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48A7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0A48A7" w:rsidRDefault="000A48A7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48A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0A48A7" w:rsidRDefault="00B80D27" w:rsidP="00D460F1">
            <w:pPr>
              <w:snapToGrid w:val="0"/>
              <w:spacing w:after="0" w:line="240" w:lineRule="auto"/>
            </w:pPr>
            <w:hyperlink r:id="rId11" w:history="1">
              <w:r w:rsidR="000A48A7" w:rsidRPr="000A48A7">
                <w:rPr>
                  <w:rStyle w:val="Hyperlink"/>
                  <w:rFonts w:cs="Arial"/>
                  <w:color w:val="auto"/>
                </w:rPr>
                <w:t>S1-193478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0A48A7" w:rsidRDefault="000A48A7" w:rsidP="00D460F1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A48A7">
              <w:rPr>
                <w:rFonts w:eastAsia="SimSun"/>
                <w:lang w:eastAsia="en-GB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0A48A7" w:rsidRDefault="000A48A7" w:rsidP="00D460F1">
            <w:pPr>
              <w:tabs>
                <w:tab w:val="left" w:pos="477"/>
              </w:tabs>
              <w:snapToGrid w:val="0"/>
              <w:spacing w:after="0" w:line="240" w:lineRule="auto"/>
            </w:pPr>
            <w:r w:rsidRPr="000A48A7">
              <w:t>Interworking between FRMCS System and Public Networks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0A48A7" w:rsidRDefault="000A48A7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0A48A7" w:rsidRDefault="000A48A7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A48A7">
              <w:rPr>
                <w:rFonts w:eastAsia="Arial Unicode MS" w:cs="Arial"/>
                <w:szCs w:val="18"/>
                <w:lang w:eastAsia="ar-SA"/>
              </w:rPr>
              <w:t>Revision of S1-193096.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2" w:history="1">
              <w:r w:rsidR="00EA217E" w:rsidRPr="00086DD8">
                <w:rPr>
                  <w:rStyle w:val="Hyperlink"/>
                  <w:rFonts w:cs="Arial"/>
                </w:rPr>
                <w:t>S1-193097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 w:rsidRPr="000A3C85">
              <w:rPr>
                <w:rFonts w:eastAsia="SimSun"/>
                <w:lang w:eastAsia="en-GB"/>
              </w:rPr>
              <w:t>UIC</w:t>
            </w:r>
            <w:r w:rsidRPr="000A3C85">
              <w:t>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 xml:space="preserve">CR 22.889v17.1.0 </w:t>
            </w:r>
            <w:r>
              <w:rPr>
                <w:noProof/>
              </w:rPr>
              <w:t>Clarification on i</w:t>
            </w:r>
            <w:r w:rsidRPr="00B311D1">
              <w:rPr>
                <w:noProof/>
              </w:rPr>
              <w:t>nterworking between FRMCS System and Public Networks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 xml:space="preserve">FS_FRMCS3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161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3" w:history="1">
              <w:r w:rsidR="00EA217E" w:rsidRPr="00D31295">
                <w:rPr>
                  <w:rStyle w:val="Hyperlink"/>
                  <w:rFonts w:cs="Arial"/>
                </w:rPr>
                <w:t>S1-193100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rPr>
                <w:noProof/>
              </w:rPr>
              <w:t>UIC, Kontron, Ericsson,</w:t>
            </w:r>
            <w:r w:rsidRPr="0097102B">
              <w:rPr>
                <w:noProof/>
              </w:rPr>
              <w:t xml:space="preserve">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 xml:space="preserve">CR 22.889v17.1.0 </w:t>
            </w:r>
            <w:r>
              <w:rPr>
                <w:noProof/>
              </w:rPr>
              <w:t xml:space="preserve">Update gap analysis for requirements in subclause 9 </w:t>
            </w:r>
            <w:r>
              <w:t>Critical support</w:t>
            </w:r>
            <w:r w:rsidRPr="008B469F">
              <w:t xml:space="preserve"> applications relate</w:t>
            </w:r>
            <w:r w:rsidRPr="00B36E57">
              <w:t>d use cases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 xml:space="preserve">FS_FRMCS3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162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</w:tc>
      </w:tr>
      <w:tr w:rsidR="00EA217E" w:rsidRPr="00854C2B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4" w:history="1">
              <w:r w:rsidR="00EA217E" w:rsidRPr="00D31295">
                <w:rPr>
                  <w:rStyle w:val="Hyperlink"/>
                  <w:rFonts w:cs="Arial"/>
                </w:rPr>
                <w:t>S1-193101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rPr>
                <w:noProof/>
              </w:rPr>
              <w:t xml:space="preserve">UIC, Kontron, Ericsson, </w:t>
            </w:r>
            <w:r w:rsidRPr="00B830C1">
              <w:rPr>
                <w:noProof/>
              </w:rPr>
              <w:t>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 xml:space="preserve">CR 22.889v17.1.0 </w:t>
            </w:r>
            <w:r>
              <w:rPr>
                <w:noProof/>
              </w:rPr>
              <w:t xml:space="preserve">Change </w:t>
            </w:r>
            <w:r w:rsidRPr="00320284">
              <w:rPr>
                <w:noProof/>
              </w:rPr>
              <w:t>Automatic Train Control (ATC)</w:t>
            </w:r>
            <w:r>
              <w:rPr>
                <w:noProof/>
              </w:rPr>
              <w:t xml:space="preserve"> to </w:t>
            </w:r>
            <w:r w:rsidRPr="00320284">
              <w:rPr>
                <w:noProof/>
              </w:rPr>
              <w:t xml:space="preserve">Automatic Train Protection (ATP) </w:t>
            </w:r>
            <w:r>
              <w:rPr>
                <w:noProof/>
              </w:rPr>
              <w:t>for correct interpretation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lang w:val="fr-FR"/>
              </w:rPr>
              <w:t xml:space="preserve">FS_FRMCS3 </w:t>
            </w:r>
            <w:r w:rsidRPr="00854C2B">
              <w:rPr>
                <w:rFonts w:eastAsia="Arial Unicode MS" w:cs="Arial"/>
                <w:i/>
                <w:szCs w:val="18"/>
                <w:lang w:val="fr-FR" w:eastAsia="ar-SA"/>
              </w:rPr>
              <w:t>Rel-17 CR0163R- Cat D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5" w:history="1">
              <w:r w:rsidR="00EA217E" w:rsidRPr="00D31295">
                <w:rPr>
                  <w:rStyle w:val="Hyperlink"/>
                  <w:rFonts w:cs="Arial"/>
                </w:rPr>
                <w:t>S1-193102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 xml:space="preserve">CR 22.889v17.1.0 </w:t>
            </w:r>
            <w:r>
              <w:rPr>
                <w:noProof/>
              </w:rPr>
              <w:t>Data transmisison in real-time covered by MCData IP Connectivity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 xml:space="preserve">FS_FRMCS3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164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6" w:history="1">
              <w:r w:rsidR="00EA217E" w:rsidRPr="00D31295">
                <w:rPr>
                  <w:rStyle w:val="Hyperlink"/>
                  <w:rFonts w:cs="Arial"/>
                </w:rPr>
                <w:t>S1-193105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 xml:space="preserve">CR 22.889v17.1.0 </w:t>
            </w:r>
            <w:r>
              <w:rPr>
                <w:noProof/>
              </w:rPr>
              <w:t xml:space="preserve">Update gap analysis for requirements in subclause 6 </w:t>
            </w:r>
            <w:r>
              <w:t>Critical communication</w:t>
            </w:r>
            <w:r w:rsidRPr="008B469F">
              <w:t xml:space="preserve"> applications relate</w:t>
            </w:r>
            <w:r w:rsidRPr="00B36E57">
              <w:t>d use cases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 xml:space="preserve">FS_FRMCS3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165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7" w:history="1">
              <w:r w:rsidR="00EA217E" w:rsidRPr="00D31295">
                <w:rPr>
                  <w:rStyle w:val="Hyperlink"/>
                  <w:rFonts w:cs="Arial"/>
                </w:rPr>
                <w:t>S1-193106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rPr>
                <w:noProof/>
              </w:rPr>
              <w:t>UIC, Kontron, Ericsson, Nokia, Nokia Shanghai Bell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>CR 22.889v17.1.0</w:t>
            </w:r>
            <w:r>
              <w:rPr>
                <w:noProof/>
              </w:rPr>
              <w:t xml:space="preserve"> First results of gap analysis on FRMCS Off-Network communication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 xml:space="preserve">FS_FRMCS3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166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8" w:history="1">
              <w:r w:rsidR="00EA217E" w:rsidRPr="00D31295">
                <w:rPr>
                  <w:rStyle w:val="Hyperlink"/>
                  <w:rFonts w:cs="Arial"/>
                </w:rPr>
                <w:t>S1-193176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 w:rsidRPr="003F0623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>CR 22.889v17.1.0</w:t>
            </w:r>
            <w:r>
              <w:rPr>
                <w:rFonts w:hint="eastAsia"/>
                <w:noProof/>
                <w:lang w:eastAsia="ko-KR"/>
              </w:rPr>
              <w:t xml:space="preserve"> Gap analysis for Private call priority during internetworking </w:t>
            </w:r>
            <w:r>
              <w:rPr>
                <w:noProof/>
                <w:lang w:eastAsia="ko-KR"/>
              </w:rPr>
              <w:t>with LMR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 xml:space="preserve">FS_FRMCS3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167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</w:tc>
      </w:tr>
      <w:tr w:rsidR="00EA217E" w:rsidRPr="00652642" w:rsidTr="00B80D27">
        <w:trPr>
          <w:trHeight w:val="141"/>
        </w:trPr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D460F1">
            <w:pPr>
              <w:snapToGrid w:val="0"/>
              <w:spacing w:after="0" w:line="240" w:lineRule="auto"/>
              <w:rPr>
                <w:rStyle w:val="Hyperlink"/>
              </w:rPr>
            </w:pPr>
            <w:hyperlink r:id="rId19" w:history="1">
              <w:r w:rsidR="00EA217E" w:rsidRPr="00D31295">
                <w:rPr>
                  <w:rStyle w:val="Hyperlink"/>
                  <w:rFonts w:cs="Arial"/>
                </w:rPr>
                <w:t>S1-193177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 w:rsidRPr="003F0623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</w:pPr>
            <w:r>
              <w:t>CR 22.889v17.1.0</w:t>
            </w:r>
            <w:r>
              <w:rPr>
                <w:rFonts w:hint="eastAsia"/>
                <w:noProof/>
                <w:lang w:eastAsia="ko-KR"/>
              </w:rPr>
              <w:t xml:space="preserve"> Gap analysis for 9.14 V</w:t>
            </w: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rtual Coupling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D460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 xml:space="preserve">FS_FRMCS3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168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F</w:t>
            </w:r>
          </w:p>
        </w:tc>
      </w:tr>
      <w:tr w:rsidR="00693E0A" w:rsidRPr="00B04844" w:rsidTr="000A48A7">
        <w:trPr>
          <w:trHeight w:val="141"/>
        </w:trPr>
        <w:tc>
          <w:tcPr>
            <w:tcW w:w="14717" w:type="dxa"/>
            <w:gridSpan w:val="11"/>
            <w:tcBorders>
              <w:bottom w:val="nil"/>
            </w:tcBorders>
            <w:shd w:val="clear" w:color="auto" w:fill="F2F2F2"/>
          </w:tcPr>
          <w:p w:rsidR="00693E0A" w:rsidRPr="00B3496D" w:rsidRDefault="00EA217E" w:rsidP="008D6266">
            <w:pPr>
              <w:pStyle w:val="Heading2"/>
              <w:rPr>
                <w:lang w:val="en-US"/>
              </w:rPr>
            </w:pPr>
            <w:r>
              <w:t xml:space="preserve">MONASTERYEND: </w:t>
            </w:r>
            <w:r w:rsidRPr="00A63653">
              <w:t>Complete Gap Analysis for Railways Mobile Communication System</w:t>
            </w:r>
            <w:r>
              <w:t xml:space="preserve"> [</w:t>
            </w:r>
            <w:hyperlink r:id="rId20" w:history="1">
              <w:r w:rsidRPr="00B93259">
                <w:rPr>
                  <w:rStyle w:val="Hyperlink"/>
                </w:rPr>
                <w:t>SP-190312</w:t>
              </w:r>
            </w:hyperlink>
            <w:r>
              <w:t>]</w:t>
            </w:r>
          </w:p>
        </w:tc>
      </w:tr>
      <w:tr w:rsidR="00693E0A" w:rsidRPr="00B04844" w:rsidTr="000A48A7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A217E" w:rsidRPr="00E802B8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E802B8">
              <w:rPr>
                <w:lang w:val="fr-FR"/>
              </w:rPr>
              <w:t xml:space="preserve">Guillaume </w:t>
            </w:r>
            <w:proofErr w:type="spellStart"/>
            <w:r w:rsidRPr="00E802B8">
              <w:rPr>
                <w:lang w:val="fr-FR"/>
              </w:rPr>
              <w:t>Gach</w:t>
            </w:r>
            <w:proofErr w:type="spellEnd"/>
            <w:r w:rsidRPr="00E802B8">
              <w:rPr>
                <w:lang w:val="fr-FR"/>
              </w:rPr>
              <w:t xml:space="preserve"> (UIC)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840AFD" w:rsidRDefault="00693E0A" w:rsidP="008D6266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A217E" w:rsidRPr="00B04844" w:rsidTr="000A48A7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22.289</w:t>
            </w: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1" w:history="1">
              <w:r w:rsidR="00EA217E" w:rsidRPr="00F805EF">
                <w:rPr>
                  <w:rStyle w:val="Hyperlink"/>
                  <w:rFonts w:cs="Arial"/>
                </w:rPr>
                <w:t>S1-193094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22.289v16.1.0 </w:t>
            </w:r>
            <w:r>
              <w:rPr>
                <w:noProof/>
              </w:rPr>
              <w:t>MCData QoS required for rail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>MONASTERYEND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004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2" w:history="1">
              <w:r w:rsidR="00EA217E" w:rsidRPr="00BD7680">
                <w:rPr>
                  <w:rStyle w:val="Hyperlink"/>
                  <w:rFonts w:cs="Arial"/>
                </w:rPr>
                <w:t>S1-193099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22.289v16.1.0 </w:t>
            </w:r>
            <w:r>
              <w:rPr>
                <w:noProof/>
              </w:rPr>
              <w:t xml:space="preserve">Maximum communication range required for </w:t>
            </w:r>
            <w:r>
              <w:rPr>
                <w:noProof/>
                <w:lang w:val="en-US"/>
              </w:rPr>
              <w:t>rail data communications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>MONASTERYEND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005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3" w:history="1">
              <w:r w:rsidR="00EA217E" w:rsidRPr="00BD7680">
                <w:rPr>
                  <w:rStyle w:val="Hyperlink"/>
                  <w:rFonts w:cs="Arial"/>
                </w:rPr>
                <w:t>S1-193173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 w:rsidRPr="003F0623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22.289v16.1.0 </w:t>
            </w:r>
            <w:r w:rsidRPr="003F0623">
              <w:rPr>
                <w:rFonts w:hint="eastAsia"/>
                <w:noProof/>
                <w:lang w:eastAsia="ko-KR"/>
              </w:rPr>
              <w:t>Call setup time for interworking with LMR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>MONASTERYEND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006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4" w:history="1">
              <w:r w:rsidR="00EA217E" w:rsidRPr="00BD7680">
                <w:rPr>
                  <w:rStyle w:val="Hyperlink"/>
                  <w:rFonts w:cs="Arial"/>
                </w:rPr>
                <w:t>S1-193175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 w:rsidRPr="003F0623">
              <w:rPr>
                <w:rFonts w:hint="eastAsia"/>
                <w:noProof/>
                <w:lang w:eastAsia="ko-KR"/>
              </w:rPr>
              <w:t>Hansung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22.289v16.1.0 </w:t>
            </w:r>
            <w:r>
              <w:rPr>
                <w:noProof/>
                <w:lang w:eastAsia="ko-KR"/>
              </w:rPr>
              <w:t>Off network communication</w:t>
            </w:r>
            <w:r w:rsidRPr="003F0623">
              <w:rPr>
                <w:rFonts w:hint="eastAsia"/>
                <w:noProof/>
                <w:lang w:eastAsia="ko-KR"/>
              </w:rPr>
              <w:t xml:space="preserve"> for interworking with LMR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>MONASTERYEND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007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B</w:t>
            </w:r>
          </w:p>
        </w:tc>
      </w:tr>
      <w:tr w:rsidR="000A48A7" w:rsidRPr="00FB74FD" w:rsidTr="00B80D2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Default="000A48A7" w:rsidP="00FD2A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Default="00B80D27" w:rsidP="00FD2A32">
            <w:pPr>
              <w:snapToGrid w:val="0"/>
              <w:spacing w:after="0" w:line="240" w:lineRule="auto"/>
            </w:pPr>
            <w:hyperlink r:id="rId25" w:history="1">
              <w:r w:rsidR="000A48A7" w:rsidRPr="005B11F7">
                <w:rPr>
                  <w:rStyle w:val="Hyperlink"/>
                  <w:rFonts w:cs="Arial"/>
                </w:rPr>
                <w:t>S1-193477</w:t>
              </w:r>
            </w:hyperlink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3F0623" w:rsidRDefault="000A48A7" w:rsidP="00FD2A3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Default="000A48A7" w:rsidP="00FD2A32">
            <w:pPr>
              <w:snapToGrid w:val="0"/>
              <w:spacing w:after="0" w:line="240" w:lineRule="auto"/>
            </w:pPr>
            <w:r>
              <w:t>CR 22.289v16.1.0 Clarification on interworking between FRMCS system and Public Networks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652642" w:rsidRDefault="000A48A7" w:rsidP="00FD2A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8A7" w:rsidRPr="00FB74FD" w:rsidRDefault="000A48A7" w:rsidP="00FD2A32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A217E" w:rsidRPr="00F45489" w:rsidTr="000A48A7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Others</w:t>
            </w:r>
          </w:p>
        </w:tc>
        <w:bookmarkStart w:id="5" w:name="_GoBack"/>
        <w:bookmarkEnd w:id="5"/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6" w:history="1">
              <w:r w:rsidR="00EA217E" w:rsidRPr="00BD7680">
                <w:rPr>
                  <w:rStyle w:val="Hyperlink"/>
                  <w:rFonts w:cs="Arial"/>
                </w:rPr>
                <w:t>S1-193145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22.280v17.1.0 </w:t>
            </w:r>
            <w:r>
              <w:rPr>
                <w:noProof/>
              </w:rPr>
              <w:t>Clarification on i</w:t>
            </w:r>
            <w:r w:rsidRPr="00B311D1">
              <w:rPr>
                <w:noProof/>
              </w:rPr>
              <w:t>nterworking between FRMCS System and Public Networks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>MONASTERYEND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135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C</w:t>
            </w: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27" w:history="1">
              <w:r w:rsidR="00EA217E" w:rsidRPr="00BD7680">
                <w:rPr>
                  <w:rStyle w:val="Hyperlink"/>
                  <w:rFonts w:cs="Arial"/>
                </w:rPr>
                <w:t>S1-193147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22.179v16.5.0 </w:t>
            </w:r>
            <w:r>
              <w:rPr>
                <w:noProof/>
              </w:rPr>
              <w:t>Clarification on i</w:t>
            </w:r>
            <w:r w:rsidRPr="00B311D1">
              <w:rPr>
                <w:noProof/>
              </w:rPr>
              <w:t>nterworking between FRMCS System and Public Networks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B74FD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code </w:t>
            </w:r>
            <w:r>
              <w:rPr>
                <w:noProof/>
              </w:rPr>
              <w:t>MONASTERYEND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 xml:space="preserve"> Rel-17 CR0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074</w:t>
            </w:r>
            <w:r w:rsidRPr="0007349E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C</w:t>
            </w:r>
          </w:p>
        </w:tc>
      </w:tr>
      <w:tr w:rsidR="00EA217E" w:rsidRPr="00B3496D" w:rsidTr="000A48A7">
        <w:trPr>
          <w:trHeight w:val="141"/>
        </w:trPr>
        <w:tc>
          <w:tcPr>
            <w:tcW w:w="14717" w:type="dxa"/>
            <w:gridSpan w:val="11"/>
            <w:tcBorders>
              <w:bottom w:val="nil"/>
            </w:tcBorders>
            <w:shd w:val="clear" w:color="auto" w:fill="F2F2F2"/>
          </w:tcPr>
          <w:p w:rsidR="00EA217E" w:rsidRPr="00B3496D" w:rsidRDefault="00EA217E" w:rsidP="00D460F1">
            <w:pPr>
              <w:pStyle w:val="Heading2"/>
              <w:rPr>
                <w:lang w:val="en-US"/>
              </w:rPr>
            </w:pPr>
            <w:r>
              <w:t xml:space="preserve">MPS Phase 2: </w:t>
            </w:r>
            <w:r w:rsidRPr="000D35DF">
              <w:t xml:space="preserve">Multimedia Priority Service Ph2 </w:t>
            </w:r>
            <w:r>
              <w:t>[</w:t>
            </w:r>
            <w:hyperlink r:id="rId28" w:history="1">
              <w:r w:rsidRPr="00722A56">
                <w:rPr>
                  <w:rStyle w:val="Hyperlink"/>
                  <w:bCs/>
                </w:rPr>
                <w:t>SP-190561</w:t>
              </w:r>
            </w:hyperlink>
            <w:r w:rsidRPr="009504CA">
              <w:rPr>
                <w:bCs/>
              </w:rPr>
              <w:t>]</w:t>
            </w:r>
          </w:p>
        </w:tc>
      </w:tr>
      <w:tr w:rsidR="00EA217E" w:rsidRPr="00840AFD" w:rsidTr="000A48A7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A217E" w:rsidRPr="004067FF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A217E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E802B8">
              <w:rPr>
                <w:lang w:val="fr-FR"/>
              </w:rPr>
              <w:t>Ray P Singh (</w:t>
            </w:r>
            <w:proofErr w:type="spellStart"/>
            <w:r w:rsidRPr="00E802B8">
              <w:rPr>
                <w:lang w:val="fr-FR"/>
              </w:rPr>
              <w:t>Perspecta</w:t>
            </w:r>
            <w:proofErr w:type="spellEnd"/>
            <w:r w:rsidRPr="00E802B8">
              <w:rPr>
                <w:lang w:val="fr-FR"/>
              </w:rPr>
              <w:t xml:space="preserve"> </w:t>
            </w:r>
            <w:proofErr w:type="spellStart"/>
            <w:r w:rsidRPr="00E802B8">
              <w:rPr>
                <w:lang w:val="fr-FR"/>
              </w:rPr>
              <w:t>Labs</w:t>
            </w:r>
            <w:proofErr w:type="spellEnd"/>
            <w:r w:rsidRPr="00E802B8">
              <w:rPr>
                <w:lang w:val="fr-FR"/>
              </w:rPr>
              <w:t>)</w:t>
            </w:r>
          </w:p>
          <w:p w:rsidR="00EA217E" w:rsidRPr="00411066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:rsidR="00EA217E" w:rsidRPr="004070E3" w:rsidRDefault="00EA217E" w:rsidP="00EA217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A217E" w:rsidRPr="00840AFD" w:rsidRDefault="00EA217E" w:rsidP="00D460F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A217E" w:rsidRPr="00F45489" w:rsidTr="000A48A7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FS_MPS2</w:t>
            </w:r>
          </w:p>
        </w:tc>
      </w:tr>
      <w:tr w:rsidR="00EA217E" w:rsidRPr="00652642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pacing w:after="0" w:line="240" w:lineRule="auto"/>
              <w:rPr>
                <w:rStyle w:val="Hyperlink"/>
              </w:rPr>
            </w:pPr>
            <w:hyperlink r:id="rId29" w:history="1">
              <w:r w:rsidR="00EA217E" w:rsidRPr="00A23010">
                <w:rPr>
                  <w:rStyle w:val="Hyperlink"/>
                  <w:rFonts w:cs="Arial"/>
                </w:rPr>
                <w:t>S1-193172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napToGrid w:val="0"/>
              <w:spacing w:after="0" w:line="240" w:lineRule="auto"/>
              <w:rPr>
                <w:lang w:val="fr-FR"/>
              </w:rPr>
            </w:pPr>
            <w:r w:rsidRPr="00854C2B">
              <w:rPr>
                <w:noProof/>
                <w:lang w:val="fr-FR"/>
              </w:rPr>
              <w:t>Perpsecta Labs, CISA ECD, T-Mobile UA,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22.854v17.0.0 </w:t>
            </w:r>
            <w:r>
              <w:rPr>
                <w:noProof/>
              </w:rPr>
              <w:t>Separate two requirements which were erroneously merged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highlight w:val="yellow"/>
                <w:lang w:val="fr-FR"/>
              </w:rPr>
              <w:t>MPS2</w:t>
            </w:r>
            <w:r w:rsidRPr="00854C2B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63D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</w:tc>
      </w:tr>
      <w:tr w:rsidR="00EA217E" w:rsidRPr="00652642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3613B" w:rsidRDefault="00B80D27" w:rsidP="00EA217E">
            <w:pPr>
              <w:spacing w:after="0" w:line="240" w:lineRule="auto"/>
              <w:rPr>
                <w:rStyle w:val="Hyperlink"/>
              </w:rPr>
            </w:pPr>
            <w:hyperlink r:id="rId30" w:history="1">
              <w:r w:rsidR="00EA217E" w:rsidRPr="00A23010">
                <w:rPr>
                  <w:rStyle w:val="Hyperlink"/>
                  <w:rFonts w:cs="Arial"/>
                </w:rPr>
                <w:t>S1-193174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rPr>
                <w:noProof/>
              </w:rPr>
              <w:t>Perpsecta Labs, CISA ECD, T-Mobile US, Verizon, AT&amp;T, Verizon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22.854v17.0.0 </w:t>
            </w:r>
            <w:r>
              <w:rPr>
                <w:noProof/>
              </w:rPr>
              <w:t>Changes to clause 8 (Security considerations)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i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highlight w:val="yellow"/>
                <w:lang w:val="fr-FR"/>
              </w:rPr>
              <w:t>MPS2</w:t>
            </w:r>
            <w:r w:rsidRPr="00854C2B">
              <w:rPr>
                <w:rFonts w:eastAsia="Arial Unicode MS" w:cs="Arial"/>
                <w:i/>
                <w:szCs w:val="18"/>
                <w:lang w:val="fr-FR" w:eastAsia="ar-SA"/>
              </w:rPr>
              <w:t xml:space="preserve"> Rel-17 CR0002R- Cat F</w:t>
            </w:r>
          </w:p>
          <w:p w:rsidR="00EA217E" w:rsidRPr="00652642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763D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WI code should be FS_MPS2</w:t>
            </w:r>
          </w:p>
        </w:tc>
      </w:tr>
      <w:tr w:rsidR="00EA217E" w:rsidRPr="00F45489" w:rsidTr="000A48A7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Hlk24730968"/>
            <w:r w:rsidRPr="00EA217E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22.153</w:t>
            </w:r>
          </w:p>
        </w:tc>
      </w:tr>
      <w:bookmarkEnd w:id="6"/>
      <w:tr w:rsidR="00EA217E" w:rsidRPr="00652642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859F1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1" w:history="1">
              <w:r w:rsidR="00EA217E" w:rsidRPr="00E37668">
                <w:rPr>
                  <w:rStyle w:val="Hyperlink"/>
                  <w:rFonts w:cs="Arial"/>
                </w:rPr>
                <w:t>S1-193083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rPr>
                <w:noProof/>
              </w:rPr>
              <w:t>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22.153v17.0.0 </w:t>
            </w:r>
            <w:r>
              <w:rPr>
                <w:noProof/>
              </w:rPr>
              <w:t>Clarifications on MPS2 requirements and terminology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color w:val="000000" w:themeColor="text1"/>
                <w:lang w:val="fr-FR"/>
              </w:rPr>
              <w:t xml:space="preserve">MPS2 </w:t>
            </w:r>
            <w:r w:rsidRPr="00854C2B">
              <w:rPr>
                <w:rFonts w:eastAsia="Arial Unicode MS" w:cs="Arial"/>
                <w:szCs w:val="18"/>
                <w:lang w:val="fr-FR" w:eastAsia="ar-SA"/>
              </w:rPr>
              <w:t>Rel-17 CR0043R- Cat B</w:t>
            </w:r>
          </w:p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7E" w:rsidRPr="00652642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859F1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2" w:history="1">
              <w:r w:rsidR="00EA217E" w:rsidRPr="000227AB">
                <w:rPr>
                  <w:rStyle w:val="Hyperlink"/>
                  <w:rFonts w:cs="Arial"/>
                </w:rPr>
                <w:t>S1-193161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22.153v17.0.0 </w:t>
            </w:r>
            <w:r>
              <w:rPr>
                <w:noProof/>
              </w:rPr>
              <w:t>Editorial cleanup to close out MPS Phase 2 additions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color w:val="000000" w:themeColor="text1"/>
                <w:lang w:val="fr-FR"/>
              </w:rPr>
              <w:t xml:space="preserve">MPS2 </w:t>
            </w:r>
            <w:r w:rsidRPr="00854C2B">
              <w:rPr>
                <w:rFonts w:eastAsia="Arial Unicode MS" w:cs="Arial"/>
                <w:szCs w:val="18"/>
                <w:lang w:val="fr-FR" w:eastAsia="ar-SA"/>
              </w:rPr>
              <w:t>Rel-17 CR0044R- Cat D</w:t>
            </w:r>
          </w:p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7E" w:rsidRPr="00652642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859F1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3" w:history="1">
              <w:r w:rsidR="00EA217E" w:rsidRPr="000227AB">
                <w:rPr>
                  <w:rStyle w:val="Hyperlink"/>
                  <w:rFonts w:cs="Arial"/>
                </w:rPr>
                <w:t>S1-193162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22.153v17.0.0 </w:t>
            </w:r>
            <w:r>
              <w:rPr>
                <w:noProof/>
              </w:rPr>
              <w:t>Attestation of Authorized MPS Priority Markings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color w:val="000000" w:themeColor="text1"/>
                <w:lang w:val="fr-FR"/>
              </w:rPr>
              <w:t xml:space="preserve">MPS2 </w:t>
            </w:r>
            <w:r w:rsidRPr="00854C2B">
              <w:rPr>
                <w:rFonts w:eastAsia="Arial Unicode MS" w:cs="Arial"/>
                <w:szCs w:val="18"/>
                <w:lang w:val="fr-FR" w:eastAsia="ar-SA"/>
              </w:rPr>
              <w:t>Rel-17 CR0045R- Cat B</w:t>
            </w:r>
          </w:p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7E" w:rsidRPr="00652642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859F1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4" w:history="1">
              <w:r w:rsidR="00EA217E" w:rsidRPr="000227AB">
                <w:rPr>
                  <w:rStyle w:val="Hyperlink"/>
                  <w:rFonts w:cs="Arial"/>
                </w:rPr>
                <w:t>S1-193163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rPr>
                <w:noProof/>
              </w:rPr>
              <w:t>Perpsecta Labs, CISA ECD, T-Mobile US,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22.153v17.0.0 </w:t>
            </w:r>
            <w:r>
              <w:rPr>
                <w:noProof/>
              </w:rPr>
              <w:t>Addition of requirements to upgrade an established MMTEL voice call to MPS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color w:val="000000" w:themeColor="text1"/>
                <w:lang w:val="fr-FR"/>
              </w:rPr>
              <w:t xml:space="preserve">MPS2 </w:t>
            </w:r>
            <w:r w:rsidRPr="00854C2B">
              <w:rPr>
                <w:rFonts w:eastAsia="Arial Unicode MS" w:cs="Arial"/>
                <w:szCs w:val="18"/>
                <w:lang w:val="fr-FR" w:eastAsia="ar-SA"/>
              </w:rPr>
              <w:t>Rel-17 CR0046R- Cat B</w:t>
            </w:r>
          </w:p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A217E" w:rsidRPr="00F45489" w:rsidTr="000A48A7">
        <w:trPr>
          <w:trHeight w:val="293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EA217E" w:rsidRPr="00F45489" w:rsidRDefault="00EA217E" w:rsidP="00D460F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Other</w:t>
            </w:r>
          </w:p>
        </w:tc>
      </w:tr>
      <w:tr w:rsidR="00EA217E" w:rsidRPr="00652642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859F1" w:rsidRDefault="00B80D27" w:rsidP="00EA217E">
            <w:pPr>
              <w:snapToGrid w:val="0"/>
              <w:spacing w:after="0" w:line="240" w:lineRule="auto"/>
              <w:rPr>
                <w:rStyle w:val="Hyperlink"/>
              </w:rPr>
            </w:pPr>
            <w:hyperlink r:id="rId35" w:history="1">
              <w:r w:rsidR="00EA217E" w:rsidRPr="000227AB">
                <w:rPr>
                  <w:rStyle w:val="Hyperlink"/>
                  <w:rFonts w:cs="Arial"/>
                </w:rPr>
                <w:t>S1-193164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napToGrid w:val="0"/>
              <w:spacing w:after="0" w:line="240" w:lineRule="auto"/>
              <w:rPr>
                <w:lang w:val="fr-FR"/>
              </w:rPr>
            </w:pPr>
            <w:r w:rsidRPr="00854C2B">
              <w:rPr>
                <w:noProof/>
                <w:lang w:val="fr-FR"/>
              </w:rPr>
              <w:t>Perspecta Labs, CISA ECD, T-Mobile, Verizon, AT&amp;T, Sprint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</w:pPr>
            <w:r>
              <w:t xml:space="preserve">CR 22.953v15.0.0 </w:t>
            </w:r>
            <w:r>
              <w:rPr>
                <w:noProof/>
              </w:rPr>
              <w:t>TR 22.953 Updates based on TR 22.854 MPS Phase 2 Feasibility Study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652642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54C2B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 w:rsidRPr="00854C2B">
              <w:rPr>
                <w:noProof/>
                <w:color w:val="000000" w:themeColor="text1"/>
                <w:lang w:val="fr-FR"/>
              </w:rPr>
              <w:t xml:space="preserve">MPS2 </w:t>
            </w:r>
            <w:r w:rsidRPr="00854C2B">
              <w:rPr>
                <w:rFonts w:eastAsia="Arial Unicode MS" w:cs="Arial"/>
                <w:szCs w:val="18"/>
                <w:lang w:val="fr-FR" w:eastAsia="ar-SA"/>
              </w:rPr>
              <w:t>Rel-17 CR0003R- Cat D</w:t>
            </w:r>
          </w:p>
          <w:p w:rsidR="00EA217E" w:rsidRPr="00854C2B" w:rsidRDefault="00EA217E" w:rsidP="00EA217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82CD3" w:rsidRPr="00B3496D" w:rsidTr="000A48A7">
        <w:trPr>
          <w:trHeight w:val="141"/>
        </w:trPr>
        <w:tc>
          <w:tcPr>
            <w:tcW w:w="14717" w:type="dxa"/>
            <w:gridSpan w:val="11"/>
            <w:tcBorders>
              <w:bottom w:val="nil"/>
            </w:tcBorders>
            <w:shd w:val="clear" w:color="auto" w:fill="F2F2F2"/>
          </w:tcPr>
          <w:p w:rsidR="00C82CD3" w:rsidRPr="00B3496D" w:rsidRDefault="00C82CD3" w:rsidP="00D460F1">
            <w:pPr>
              <w:pStyle w:val="Heading2"/>
              <w:rPr>
                <w:lang w:val="en-US"/>
              </w:rPr>
            </w:pPr>
            <w:r w:rsidRPr="00745D37">
              <w:t>FS_RAILSS</w:t>
            </w:r>
            <w:r w:rsidRPr="00745D37">
              <w:rPr>
                <w:lang w:val="en-US"/>
              </w:rPr>
              <w:t>: Study on Supporting of Railway Smart Station Services</w:t>
            </w:r>
            <w:r>
              <w:rPr>
                <w:lang w:val="en-US"/>
              </w:rPr>
              <w:t xml:space="preserve"> </w:t>
            </w:r>
            <w:r w:rsidRPr="00745D37">
              <w:rPr>
                <w:lang w:val="en-US"/>
              </w:rPr>
              <w:t>[</w:t>
            </w:r>
            <w:hyperlink r:id="rId36" w:history="1">
              <w:r w:rsidRPr="00702308">
                <w:rPr>
                  <w:rStyle w:val="Hyperlink"/>
                  <w:lang w:val="en-US"/>
                </w:rPr>
                <w:t>SP-190838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82CD3" w:rsidRPr="00AA7BD2" w:rsidTr="000A48A7">
        <w:trPr>
          <w:trHeight w:val="141"/>
        </w:trPr>
        <w:tc>
          <w:tcPr>
            <w:tcW w:w="147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C82CD3" w:rsidRPr="004067FF" w:rsidRDefault="00C82CD3" w:rsidP="00D460F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C82CD3" w:rsidRPr="00702308" w:rsidRDefault="00C82CD3" w:rsidP="00D460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802B8">
              <w:rPr>
                <w:rFonts w:eastAsia="Arial Unicode MS" w:cs="Arial"/>
                <w:szCs w:val="18"/>
                <w:lang w:eastAsia="ar-SA"/>
              </w:rPr>
              <w:t xml:space="preserve">Rapporteur:  </w:t>
            </w:r>
            <w:r w:rsidRPr="00702308">
              <w:rPr>
                <w:lang w:val="en-US"/>
              </w:rPr>
              <w:t>Andrew Min-</w:t>
            </w:r>
            <w:proofErr w:type="spellStart"/>
            <w:r w:rsidRPr="00702308">
              <w:rPr>
                <w:lang w:val="en-US"/>
              </w:rPr>
              <w:t>gyu</w:t>
            </w:r>
            <w:proofErr w:type="spellEnd"/>
            <w:r w:rsidRPr="00702308">
              <w:rPr>
                <w:lang w:val="en-US"/>
              </w:rPr>
              <w:t xml:space="preserve"> Han (</w:t>
            </w:r>
            <w:proofErr w:type="spellStart"/>
            <w:r w:rsidRPr="00E34986">
              <w:t>Hansung</w:t>
            </w:r>
            <w:proofErr w:type="spellEnd"/>
            <w:r w:rsidRPr="00E34986">
              <w:t xml:space="preserve"> University</w:t>
            </w:r>
            <w:r>
              <w:t>)</w:t>
            </w:r>
          </w:p>
          <w:p w:rsidR="00C82CD3" w:rsidRPr="00411066" w:rsidRDefault="00C82CD3" w:rsidP="00D460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</w:t>
            </w:r>
            <w:r w:rsidRPr="00E53D87">
              <w:rPr>
                <w:rFonts w:eastAsia="Arial Unicode MS" w:cs="Arial"/>
                <w:szCs w:val="18"/>
                <w:lang w:val="fr-FR" w:eastAsia="ar-SA"/>
              </w:rPr>
              <w:t>22.890</w:t>
            </w:r>
            <w:r>
              <w:rPr>
                <w:rFonts w:eastAsia="Arial Unicode MS" w:cs="Arial"/>
                <w:szCs w:val="18"/>
                <w:lang w:val="fr-FR" w:eastAsia="ar-SA"/>
              </w:rPr>
              <w:t>v.0.1.0</w:t>
            </w:r>
          </w:p>
          <w:p w:rsidR="00C82CD3" w:rsidRPr="00411066" w:rsidRDefault="00C82CD3" w:rsidP="00D460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SA#89 (09/2020)</w:t>
            </w:r>
          </w:p>
          <w:p w:rsidR="00C82CD3" w:rsidRDefault="00C82CD3" w:rsidP="00D460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completion:0% </w:t>
            </w:r>
          </w:p>
          <w:p w:rsidR="00C82CD3" w:rsidRPr="00AA7BD2" w:rsidRDefault="00C82CD3" w:rsidP="00D460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82CD3" w:rsidRPr="00854C2B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941B0C" w:rsidRDefault="00B80D27" w:rsidP="00C82CD3">
            <w:pPr>
              <w:spacing w:after="0" w:line="240" w:lineRule="auto"/>
              <w:rPr>
                <w:rStyle w:val="Hyperlink"/>
              </w:rPr>
            </w:pPr>
            <w:hyperlink r:id="rId37" w:history="1">
              <w:r w:rsidR="00C82CD3" w:rsidRPr="00280F9C">
                <w:rPr>
                  <w:rStyle w:val="Hyperlink"/>
                  <w:rFonts w:cs="Arial"/>
                </w:rPr>
                <w:t>S1-193155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</w:pPr>
            <w:proofErr w:type="spellStart"/>
            <w:r w:rsidRPr="00EA34D6">
              <w:t>Hansung</w:t>
            </w:r>
            <w:proofErr w:type="spellEnd"/>
            <w:r w:rsidRPr="00EA34D6">
              <w:t xml:space="preserve">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</w:pPr>
            <w:r w:rsidRPr="00EA34D6">
              <w:t>The skeleton of TR</w:t>
            </w:r>
            <w:r>
              <w:t xml:space="preserve"> </w:t>
            </w:r>
            <w:r w:rsidRPr="00EA34D6">
              <w:t>22.890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2CD3" w:rsidRPr="00854C2B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941B0C" w:rsidRDefault="00B80D27" w:rsidP="00C82CD3">
            <w:pPr>
              <w:spacing w:after="0" w:line="240" w:lineRule="auto"/>
              <w:rPr>
                <w:rStyle w:val="Hyperlink"/>
              </w:rPr>
            </w:pPr>
            <w:hyperlink r:id="rId38" w:history="1">
              <w:r w:rsidR="00C82CD3" w:rsidRPr="00280F9C">
                <w:rPr>
                  <w:rStyle w:val="Hyperlink"/>
                  <w:rFonts w:cs="Arial"/>
                </w:rPr>
                <w:t>S1-193180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</w:pPr>
            <w:proofErr w:type="spellStart"/>
            <w:r>
              <w:rPr>
                <w:rFonts w:eastAsia="SimSun"/>
                <w:lang w:eastAsia="en-GB"/>
              </w:rPr>
              <w:t>Hansung</w:t>
            </w:r>
            <w:proofErr w:type="spellEnd"/>
            <w:r>
              <w:rPr>
                <w:rFonts w:eastAsia="SimSun"/>
                <w:lang w:eastAsia="en-GB"/>
              </w:rPr>
              <w:t xml:space="preserve"> University, ETRI, KT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The scope section of RAILSS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D3" w:rsidRPr="00652642" w:rsidRDefault="00C82CD3" w:rsidP="00C82CD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0A48A7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D9769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B615C1" w:rsidRDefault="00EA217E" w:rsidP="00EA217E">
            <w:pPr>
              <w:snapToGrid w:val="0"/>
              <w:spacing w:after="0" w:line="240" w:lineRule="auto"/>
              <w:rPr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A75C05" w:rsidTr="000A48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2B0545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B04844" w:rsidTr="000A48A7">
        <w:trPr>
          <w:trHeight w:val="141"/>
        </w:trPr>
        <w:tc>
          <w:tcPr>
            <w:tcW w:w="14717" w:type="dxa"/>
            <w:gridSpan w:val="11"/>
            <w:shd w:val="clear" w:color="auto" w:fill="F2F2F2"/>
          </w:tcPr>
          <w:p w:rsidR="00EA217E" w:rsidRPr="00F45489" w:rsidRDefault="00EA217E" w:rsidP="00EA217E">
            <w:pPr>
              <w:pStyle w:val="Heading1"/>
            </w:pPr>
            <w:r w:rsidRPr="004E36F9">
              <w:t>Summary of drafting session</w:t>
            </w:r>
          </w:p>
        </w:tc>
      </w:tr>
      <w:tr w:rsidR="00EA217E" w:rsidRPr="00A75C05" w:rsidTr="000A48A7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7E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894FB0" w:rsidRDefault="00EA217E" w:rsidP="00EA217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EA217E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EA217E" w:rsidRPr="00894FB0" w:rsidRDefault="00EA217E" w:rsidP="00EA217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EA217E" w:rsidRPr="005D041D" w:rsidRDefault="00EA217E" w:rsidP="00EA21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217E" w:rsidRPr="00894FB0" w:rsidTr="000A48A7">
        <w:trPr>
          <w:trHeight w:val="141"/>
        </w:trPr>
        <w:tc>
          <w:tcPr>
            <w:tcW w:w="14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A217E" w:rsidRPr="00894FB0" w:rsidRDefault="00EA217E" w:rsidP="00EA217E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39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C8" w:rsidRDefault="00786FC8" w:rsidP="002E015E">
      <w:pPr>
        <w:spacing w:after="0" w:line="240" w:lineRule="auto"/>
      </w:pPr>
      <w:r>
        <w:separator/>
      </w:r>
    </w:p>
  </w:endnote>
  <w:end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endnote>
  <w:endnote w:type="continuationNotice" w:id="1">
    <w:p w:rsidR="00786FC8" w:rsidRDefault="00786F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786FC8" w:rsidRPr="002F165F" w:rsidRDefault="00786FC8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786FC8" w:rsidRDefault="00786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C8" w:rsidRDefault="00786FC8" w:rsidP="002E015E">
      <w:pPr>
        <w:spacing w:after="0" w:line="240" w:lineRule="auto"/>
      </w:pPr>
      <w:r>
        <w:separator/>
      </w:r>
    </w:p>
  </w:footnote>
  <w:footnote w:type="continuationSeparator" w:id="0">
    <w:p w:rsidR="00786FC8" w:rsidRDefault="00786FC8" w:rsidP="002E015E">
      <w:pPr>
        <w:spacing w:after="0" w:line="240" w:lineRule="auto"/>
      </w:pPr>
      <w:r>
        <w:continuationSeparator/>
      </w:r>
    </w:p>
  </w:footnote>
  <w:footnote w:type="continuationNotice" w:id="1">
    <w:p w:rsidR="00786FC8" w:rsidRDefault="00786F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9C5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8A7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1F2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560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8775E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622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462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54D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0DBF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2FFD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EDD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3C6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6FC8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3AD"/>
    <w:rsid w:val="00794681"/>
    <w:rsid w:val="00794F3C"/>
    <w:rsid w:val="0079570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149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27"/>
    <w:rsid w:val="007D64A1"/>
    <w:rsid w:val="007D66BB"/>
    <w:rsid w:val="007D6840"/>
    <w:rsid w:val="007D68DC"/>
    <w:rsid w:val="007D6C70"/>
    <w:rsid w:val="007D77F1"/>
    <w:rsid w:val="007D7B69"/>
    <w:rsid w:val="007D7F23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AFD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05E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CE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1E52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266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0963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3BC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62B6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3AA9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5B8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08A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A8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474A8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0D27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6D4"/>
    <w:rsid w:val="00B854A0"/>
    <w:rsid w:val="00B85722"/>
    <w:rsid w:val="00B85798"/>
    <w:rsid w:val="00B85CE0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569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B0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6FD8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CD3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2C9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1C6F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552"/>
    <w:rsid w:val="00D71C1C"/>
    <w:rsid w:val="00D72B1A"/>
    <w:rsid w:val="00D73115"/>
    <w:rsid w:val="00D73940"/>
    <w:rsid w:val="00D73A63"/>
    <w:rsid w:val="00D73CD5"/>
    <w:rsid w:val="00D74938"/>
    <w:rsid w:val="00D74E3A"/>
    <w:rsid w:val="00D75283"/>
    <w:rsid w:val="00D75407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030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5E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17E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4CE3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0A5F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37F3E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97F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3E4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0DF4534B-5BA7-41DA-9764-3832305D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1">
    <w:name w:val="Mention1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rsid w:val="008D526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D5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Id=1021262" TargetMode="External"/><Relationship Id="rId13" Type="http://schemas.openxmlformats.org/officeDocument/2006/relationships/hyperlink" Target="file:///D:\3GPP_SA1\TSGS1_88_Reno\Docs\S1-193100.zip" TargetMode="External"/><Relationship Id="rId18" Type="http://schemas.openxmlformats.org/officeDocument/2006/relationships/hyperlink" Target="file:///D:\3GPP_SA1\TSGS1_88_Reno\Docs\S1-193176.zip" TargetMode="External"/><Relationship Id="rId26" Type="http://schemas.openxmlformats.org/officeDocument/2006/relationships/hyperlink" Target="file:///D:\3GPP_SA1\TSGS1_88_Reno\Docs\S1-193145.zip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D:\3GPP_SA1\TSGS1_88_Reno\Docs\S1-193094.zip" TargetMode="External"/><Relationship Id="rId34" Type="http://schemas.openxmlformats.org/officeDocument/2006/relationships/hyperlink" Target="file:///D:\3GPP_SA1\TSGS1_88_Reno\Docs\S1-193163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D:\3GPP_SA1\TSGS1_88_Reno\Docs\S1-193097.zip" TargetMode="External"/><Relationship Id="rId17" Type="http://schemas.openxmlformats.org/officeDocument/2006/relationships/hyperlink" Target="file:///D:\3GPP_SA1\TSGS1_88_Reno\Docs\S1-193106.zip" TargetMode="External"/><Relationship Id="rId25" Type="http://schemas.openxmlformats.org/officeDocument/2006/relationships/hyperlink" Target="file:///D:\3GPP_SA1\TSGS1_88_Reno\docs\S1-193477.zip" TargetMode="External"/><Relationship Id="rId33" Type="http://schemas.openxmlformats.org/officeDocument/2006/relationships/hyperlink" Target="file:///D:\3GPP_SA1\TSGS1_88_Reno\Docs\S1-193162.zip" TargetMode="External"/><Relationship Id="rId38" Type="http://schemas.openxmlformats.org/officeDocument/2006/relationships/hyperlink" Target="file:///D:\3GPP_SA1\TSGS1_88_Reno\Docs\S1-19318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_SA1\TSGS1_88_Reno\Docs\S1-193105.zip" TargetMode="External"/><Relationship Id="rId20" Type="http://schemas.openxmlformats.org/officeDocument/2006/relationships/hyperlink" Target="https://portal.3gpp.org/ngppapp/CreateTdoc.aspx?mode=view&amp;contributionId=1021253" TargetMode="External"/><Relationship Id="rId29" Type="http://schemas.openxmlformats.org/officeDocument/2006/relationships/hyperlink" Target="file:///D:\3GPP_SA1\TSGS1_88_Reno\Docs\S1-193172.zi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3GPP_SA1\TSGS1_88_Reno\DraftingSessions\docs\S1-193478.zip" TargetMode="External"/><Relationship Id="rId24" Type="http://schemas.openxmlformats.org/officeDocument/2006/relationships/hyperlink" Target="file:///D:\3GPP_SA1\TSGS1_88_Reno\Docs\S1-193175.zip" TargetMode="External"/><Relationship Id="rId32" Type="http://schemas.openxmlformats.org/officeDocument/2006/relationships/hyperlink" Target="file:///D:\3GPP_SA1\TSGS1_88_Reno\Docs\S1-193161.zip" TargetMode="External"/><Relationship Id="rId37" Type="http://schemas.openxmlformats.org/officeDocument/2006/relationships/hyperlink" Target="file:///D:\3GPP_SA1\TSGS1_88_Reno\Docs\S1-193155.zip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D:\3GPP_SA1\TSGS1_88_Reno\Docs\S1-193102.zip" TargetMode="External"/><Relationship Id="rId23" Type="http://schemas.openxmlformats.org/officeDocument/2006/relationships/hyperlink" Target="file:///D:\3GPP_SA1\TSGS1_88_Reno\Docs\S1-193173.zip" TargetMode="External"/><Relationship Id="rId28" Type="http://schemas.openxmlformats.org/officeDocument/2006/relationships/hyperlink" Target="https://portal.3gpp.org/ngppapp/CreateTdoc.aspx?mode=view&amp;contributionId=1024741" TargetMode="External"/><Relationship Id="rId36" Type="http://schemas.openxmlformats.org/officeDocument/2006/relationships/hyperlink" Target="https://portal.3gpp.org/ngppapp/CreateTdoc.aspx?mode=view&amp;contributionId=1047356" TargetMode="External"/><Relationship Id="rId10" Type="http://schemas.openxmlformats.org/officeDocument/2006/relationships/hyperlink" Target="file:///D:\3GPP_SA1\TSGS1_88_Reno\Docs\S1-193096.zip" TargetMode="External"/><Relationship Id="rId19" Type="http://schemas.openxmlformats.org/officeDocument/2006/relationships/hyperlink" Target="file:///D:\3GPP_SA1\TSGS1_88_Reno\Docs\S1-193177.zip" TargetMode="External"/><Relationship Id="rId31" Type="http://schemas.openxmlformats.org/officeDocument/2006/relationships/hyperlink" Target="file:///D:\3GPP_SA1\TSGS1_88_Reno\Docs\S1-193083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3GPP_SA1\TSGS1_88_Reno\Docs\S1-193052.zip" TargetMode="External"/><Relationship Id="rId14" Type="http://schemas.openxmlformats.org/officeDocument/2006/relationships/hyperlink" Target="file:///D:\3GPP_SA1\TSGS1_88_Reno\Docs\S1-193101.zip" TargetMode="External"/><Relationship Id="rId22" Type="http://schemas.openxmlformats.org/officeDocument/2006/relationships/hyperlink" Target="file:///D:\3GPP_SA1\TSGS1_88_Reno\Docs\S1-193099.zip" TargetMode="External"/><Relationship Id="rId27" Type="http://schemas.openxmlformats.org/officeDocument/2006/relationships/hyperlink" Target="file:///D:\3GPP_SA1\TSGS1_88_Reno\Docs\S1-193147.zip" TargetMode="External"/><Relationship Id="rId30" Type="http://schemas.openxmlformats.org/officeDocument/2006/relationships/hyperlink" Target="file:///D:\3GPP_SA1\TSGS1_88_Reno\Docs\S1-193174.zip" TargetMode="External"/><Relationship Id="rId35" Type="http://schemas.openxmlformats.org/officeDocument/2006/relationships/hyperlink" Target="file:///D:\3GPP_SA1\TSGS1_88_Reno\Docs\S1-19316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601DE-870E-4BB9-A016-8C85A059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1309</Words>
  <Characters>7712</Characters>
  <Application>Microsoft Office Word</Application>
  <DocSecurity>0</DocSecurity>
  <Lines>514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8675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Almodovar Chico, J.L. (José)</cp:lastModifiedBy>
  <cp:revision>2</cp:revision>
  <dcterms:created xsi:type="dcterms:W3CDTF">2019-11-21T08:43:00Z</dcterms:created>
  <dcterms:modified xsi:type="dcterms:W3CDTF">2019-11-21T08:43:00Z</dcterms:modified>
</cp:coreProperties>
</file>