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F23" w:rsidRPr="001C08D6" w:rsidRDefault="007D7F23" w:rsidP="007D7F23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87</w:t>
      </w:r>
      <w:r>
        <w:rPr>
          <w:rFonts w:eastAsia="Times New Roman" w:cs="Arial"/>
          <w:sz w:val="24"/>
          <w:szCs w:val="20"/>
          <w:lang w:eastAsia="ar-SA"/>
        </w:rPr>
        <w:tab/>
      </w:r>
      <w:r w:rsidRPr="00DD2E8F">
        <w:rPr>
          <w:rFonts w:eastAsia="Times New Roman" w:cs="Arial"/>
          <w:sz w:val="24"/>
          <w:szCs w:val="20"/>
          <w:lang w:eastAsia="ar-SA"/>
        </w:rPr>
        <w:t>S1-</w:t>
      </w:r>
      <w:r w:rsidR="00795707" w:rsidRPr="00DD2E8F">
        <w:rPr>
          <w:rFonts w:eastAsia="Times New Roman" w:cs="Arial"/>
          <w:sz w:val="24"/>
          <w:szCs w:val="20"/>
          <w:lang w:eastAsia="ar-SA"/>
        </w:rPr>
        <w:t>192</w:t>
      </w:r>
      <w:r w:rsidR="00DD2E8F" w:rsidRPr="00DD2E8F">
        <w:rPr>
          <w:rFonts w:eastAsia="Times New Roman" w:cs="Arial"/>
          <w:sz w:val="24"/>
          <w:szCs w:val="20"/>
          <w:lang w:eastAsia="ar-SA"/>
        </w:rPr>
        <w:t>640</w:t>
      </w:r>
    </w:p>
    <w:p w:rsidR="00411066" w:rsidRPr="00F45489" w:rsidRDefault="007D7F23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Sophia Antipolis, France, 19 - 23 Aug 2019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0F22D1">
        <w:rPr>
          <w:rFonts w:eastAsia="Malgun Gothic" w:cs="Arial"/>
          <w:sz w:val="22"/>
          <w:szCs w:val="20"/>
          <w:lang w:eastAsia="ko-KR"/>
        </w:rPr>
        <w:t>MPS drafting report</w:t>
      </w:r>
      <w:bookmarkStart w:id="1" w:name="_GoBack"/>
      <w:bookmarkEnd w:id="1"/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7.2</w:t>
      </w:r>
      <w:r w:rsidR="00693E0A">
        <w:rPr>
          <w:rFonts w:eastAsia="Times New Roman" w:cs="Arial"/>
          <w:sz w:val="22"/>
          <w:szCs w:val="20"/>
          <w:lang w:eastAsia="ar-SA"/>
        </w:rPr>
        <w:t>, 8.</w:t>
      </w:r>
      <w:r w:rsidR="00D052C9">
        <w:rPr>
          <w:rFonts w:eastAsia="Times New Roman" w:cs="Arial"/>
          <w:sz w:val="22"/>
          <w:szCs w:val="20"/>
          <w:lang w:eastAsia="ar-SA"/>
        </w:rPr>
        <w:t>2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0F22D1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t xml:space="preserve">MPS </w:t>
      </w:r>
      <w:r w:rsidRPr="000F22D1">
        <w:rPr>
          <w:rFonts w:eastAsia="MS Mincho" w:cs="Arial"/>
          <w:bCs/>
          <w:sz w:val="36"/>
          <w:szCs w:val="36"/>
          <w:lang w:eastAsia="ar-SA"/>
        </w:rPr>
        <w:t>drafting report</w:t>
      </w:r>
      <w:r w:rsidR="00795707">
        <w:rPr>
          <w:rFonts w:eastAsia="MS Mincho" w:cs="Arial"/>
          <w:bCs/>
          <w:sz w:val="36"/>
          <w:szCs w:val="36"/>
          <w:lang w:eastAsia="ar-SA"/>
        </w:rPr>
        <w:t xml:space="preserve"> [</w:t>
      </w:r>
      <w:r w:rsidR="00840AFD" w:rsidRPr="00840AFD">
        <w:rPr>
          <w:rFonts w:eastAsia="MS Mincho" w:cs="Arial"/>
          <w:bCs/>
          <w:sz w:val="36"/>
          <w:szCs w:val="36"/>
          <w:lang w:eastAsia="ar-SA"/>
        </w:rPr>
        <w:t>FS_MPS2 + MPS2</w:t>
      </w:r>
      <w:r w:rsidR="00795707">
        <w:rPr>
          <w:rFonts w:eastAsia="MS Mincho" w:cs="Arial"/>
          <w:bCs/>
          <w:sz w:val="36"/>
          <w:szCs w:val="36"/>
          <w:lang w:eastAsia="ar-SA"/>
        </w:rPr>
        <w:t>]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795707" w:rsidRPr="00F774D3" w:rsidRDefault="00795707" w:rsidP="0079570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/>
          <w:sz w:val="24"/>
          <w:szCs w:val="24"/>
          <w:lang w:eastAsia="ar-SA"/>
        </w:rPr>
        <w:t xml:space="preserve"> Athena</w:t>
      </w:r>
    </w:p>
    <w:p w:rsidR="00795707" w:rsidRPr="00772E0F" w:rsidRDefault="00795707" w:rsidP="0079570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 xml:space="preserve"> Iris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5817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</w:tblGrid>
      <w:tr w:rsidR="00D75407" w:rsidRPr="00015298" w:rsidTr="00D754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75407" w:rsidRPr="00015298" w:rsidRDefault="00D75407" w:rsidP="008D626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75407" w:rsidRPr="00015298" w:rsidRDefault="00D75407" w:rsidP="008D626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75407" w:rsidRPr="00015298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75407" w:rsidRPr="005B024B" w:rsidTr="00D754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75407" w:rsidRPr="00AB0F3E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75407" w:rsidRPr="00AB0F3E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D75407" w:rsidRPr="00AB0F3E" w:rsidRDefault="00D75407" w:rsidP="008D626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75407" w:rsidRPr="00AB0F3E" w:rsidRDefault="00D754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D75407" w:rsidRPr="00BD600A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D75407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D75407" w:rsidRPr="00AB0F3E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D75407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D75407" w:rsidRPr="005B024B" w:rsidRDefault="00D754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FS_MPS2+MPS2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50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7"/>
        <w:gridCol w:w="2835"/>
        <w:gridCol w:w="4394"/>
        <w:gridCol w:w="2037"/>
        <w:gridCol w:w="3531"/>
      </w:tblGrid>
      <w:tr w:rsidR="00795707" w:rsidRPr="00B04844" w:rsidTr="00840AFD">
        <w:trPr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840AFD" w:rsidP="00795707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 w:rsidRPr="00F86309">
              <w:rPr>
                <w:bCs/>
              </w:rPr>
              <w:t>SP-190315</w:t>
            </w:r>
            <w:r w:rsidRPr="009504CA">
              <w:rPr>
                <w:bCs/>
              </w:rPr>
              <w:t>]</w:t>
            </w:r>
          </w:p>
        </w:tc>
      </w:tr>
      <w:tr w:rsidR="00795707" w:rsidRPr="00B04844" w:rsidTr="00AD088D">
        <w:trPr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40AFD" w:rsidRPr="004067FF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40AFD" w:rsidRPr="00411066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TR22.854v1.1.0</w:t>
            </w:r>
          </w:p>
          <w:p w:rsidR="00840AFD" w:rsidRPr="00411066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840AFD" w:rsidRPr="004070E3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0AFD" w:rsidRPr="00A75C05" w:rsidTr="006976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40AFD" w:rsidRPr="00AD088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08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40AFD" w:rsidRPr="00AD088D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840AFD" w:rsidRPr="00AD088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S1-192215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40AFD" w:rsidRPr="00AD088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088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AD088D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40AFD" w:rsidRPr="00AD088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88D">
              <w:rPr>
                <w:rFonts w:eastAsia="Times New Roman" w:cs="Arial"/>
                <w:szCs w:val="18"/>
                <w:lang w:eastAsia="ar-SA"/>
              </w:rPr>
              <w:t>TR 22.854 v1.1.0 Clean-up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40AFD" w:rsidRPr="00AD088D" w:rsidRDefault="00AD088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88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40AFD" w:rsidRPr="00AD088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6976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97644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764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97644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840AFD" w:rsidRPr="0069764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97644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764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697644">
              <w:rPr>
                <w:rFonts w:eastAsia="Times New Roman" w:cs="Arial"/>
                <w:szCs w:val="18"/>
                <w:lang w:eastAsia="ar-SA"/>
              </w:rPr>
              <w:t xml:space="preserve"> Labs, CISA ECD, AT&amp;T, T-Mobile USA, Verizon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97644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644">
              <w:rPr>
                <w:rFonts w:eastAsia="Times New Roman" w:cs="Arial"/>
                <w:szCs w:val="18"/>
                <w:lang w:eastAsia="ar-SA"/>
              </w:rPr>
              <w:t>TR 22.854: Additional MPS for DTS requirements and clarifications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97644" w:rsidRDefault="00697644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644">
              <w:rPr>
                <w:rFonts w:eastAsia="Times New Roman" w:cs="Arial"/>
                <w:szCs w:val="18"/>
                <w:lang w:eastAsia="ar-SA"/>
              </w:rPr>
              <w:t>Revised to S1-192626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97644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7644" w:rsidRPr="00A75C05" w:rsidTr="003131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44" w:rsidRPr="00697644" w:rsidRDefault="00697644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76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44" w:rsidRPr="00697644" w:rsidRDefault="000F22D1" w:rsidP="00840AF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" w:history="1">
              <w:r w:rsidR="00697644" w:rsidRPr="0069764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44" w:rsidRPr="00697644" w:rsidRDefault="00697644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764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697644">
              <w:rPr>
                <w:rFonts w:eastAsia="Times New Roman" w:cs="Arial"/>
                <w:szCs w:val="18"/>
                <w:lang w:eastAsia="ar-SA"/>
              </w:rPr>
              <w:t xml:space="preserve"> Labs, CISA ECD, AT&amp;T, T-Mobile USA, Verizon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44" w:rsidRPr="00697644" w:rsidRDefault="00697644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644">
              <w:rPr>
                <w:rFonts w:eastAsia="Times New Roman" w:cs="Arial"/>
                <w:szCs w:val="18"/>
                <w:lang w:eastAsia="ar-SA"/>
              </w:rPr>
              <w:t>TR 22.854: Additional MPS for DTS requirements and clarifications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44" w:rsidRPr="00697644" w:rsidRDefault="00697644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644" w:rsidRPr="00697644" w:rsidRDefault="00697644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7644">
              <w:rPr>
                <w:rFonts w:eastAsia="Arial Unicode MS" w:cs="Arial"/>
                <w:szCs w:val="18"/>
                <w:lang w:eastAsia="ar-SA"/>
              </w:rPr>
              <w:t>Revision of S1-192219.</w:t>
            </w:r>
          </w:p>
        </w:tc>
      </w:tr>
      <w:tr w:rsidR="00840AFD" w:rsidRPr="00A75C05" w:rsidTr="003131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3131B8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31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3131B8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840AFD" w:rsidRPr="003131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S1-192221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3131B8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31B8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3131B8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3131B8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31B8">
              <w:rPr>
                <w:rFonts w:eastAsia="Times New Roman" w:cs="Arial"/>
                <w:szCs w:val="18"/>
                <w:lang w:eastAsia="ar-SA"/>
              </w:rPr>
              <w:t>TR 22.854: Additional Requirements for MPS Video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3131B8" w:rsidRDefault="003131B8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31B8">
              <w:rPr>
                <w:rFonts w:eastAsia="Times New Roman" w:cs="Arial"/>
                <w:szCs w:val="18"/>
                <w:lang w:eastAsia="ar-SA"/>
              </w:rPr>
              <w:t>Revised to S1-192627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3131B8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131B8" w:rsidRPr="00A75C05" w:rsidTr="00E149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131B8" w:rsidRPr="003131B8" w:rsidRDefault="003131B8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31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131B8" w:rsidRPr="003131B8" w:rsidRDefault="000F22D1" w:rsidP="00840AF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2" w:history="1">
              <w:r w:rsidR="003131B8" w:rsidRPr="003131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131B8" w:rsidRPr="003131B8" w:rsidRDefault="003131B8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31B8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3131B8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131B8" w:rsidRPr="003131B8" w:rsidRDefault="003131B8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31B8">
              <w:rPr>
                <w:rFonts w:eastAsia="Times New Roman" w:cs="Arial"/>
                <w:szCs w:val="18"/>
                <w:lang w:eastAsia="ar-SA"/>
              </w:rPr>
              <w:t>TR 22.854: Additional Requirements for MPS Video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131B8" w:rsidRPr="003131B8" w:rsidRDefault="003131B8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31B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131B8" w:rsidRDefault="003131B8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131B8">
              <w:rPr>
                <w:rFonts w:eastAsia="Arial Unicode MS" w:cs="Arial"/>
                <w:szCs w:val="18"/>
                <w:lang w:eastAsia="ar-SA"/>
              </w:rPr>
              <w:t>Revision of S1-192221.</w:t>
            </w:r>
          </w:p>
          <w:p w:rsidR="003131B8" w:rsidRPr="003131B8" w:rsidRDefault="003131B8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131B8" w:rsidRDefault="003131B8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131B8" w:rsidRPr="003131B8" w:rsidRDefault="003131B8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131B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40AFD" w:rsidRPr="00A75C05" w:rsidTr="00E149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E14922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9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E14922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840AFD" w:rsidRPr="00E1492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S1-192223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E14922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922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E14922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E14922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922">
              <w:rPr>
                <w:rFonts w:eastAsia="Times New Roman" w:cs="Arial"/>
                <w:szCs w:val="18"/>
                <w:lang w:eastAsia="ar-SA"/>
              </w:rPr>
              <w:t>TR 22.854: Additional MPS voice requirements and new use case on MMTEL voice conference host invocation of MPS for all participants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E14922" w:rsidRDefault="00E14922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922">
              <w:rPr>
                <w:rFonts w:eastAsia="Times New Roman" w:cs="Arial"/>
                <w:szCs w:val="18"/>
                <w:lang w:eastAsia="ar-SA"/>
              </w:rPr>
              <w:t>Revised to S1-192628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E14922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14922" w:rsidRPr="00A75C05" w:rsidTr="00641A1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14922" w:rsidRPr="00E14922" w:rsidRDefault="00E14922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9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14922" w:rsidRPr="00E14922" w:rsidRDefault="000F22D1" w:rsidP="00840AF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4" w:history="1">
              <w:r w:rsidR="00E14922" w:rsidRPr="00E1492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14922" w:rsidRPr="00E14922" w:rsidRDefault="00E14922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4922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E14922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14922" w:rsidRPr="00E14922" w:rsidRDefault="00E14922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922">
              <w:rPr>
                <w:rFonts w:eastAsia="Times New Roman" w:cs="Arial"/>
                <w:szCs w:val="18"/>
                <w:lang w:eastAsia="ar-SA"/>
              </w:rPr>
              <w:t>TR 22.854: Additional MPS voice requirements and new use case on MMTEL voice conference host invocation of MPS for all participants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14922" w:rsidRPr="00E14922" w:rsidRDefault="00E14922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492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14922" w:rsidRDefault="00E14922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4922">
              <w:rPr>
                <w:rFonts w:eastAsia="Arial Unicode MS" w:cs="Arial"/>
                <w:szCs w:val="18"/>
                <w:lang w:eastAsia="ar-SA"/>
              </w:rPr>
              <w:t>Revision of S1-192223.</w:t>
            </w:r>
          </w:p>
          <w:p w:rsidR="00E14922" w:rsidRPr="00E14922" w:rsidRDefault="00E14922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14922" w:rsidRDefault="00E14922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14922" w:rsidRPr="00E14922" w:rsidRDefault="00E14922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1492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40AFD" w:rsidRPr="00A75C05" w:rsidTr="00641A1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41A1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1A1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41A1F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840AFD" w:rsidRPr="00641A1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S1-192225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41A1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1A1F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641A1F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41A1F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A1F">
              <w:rPr>
                <w:rFonts w:eastAsia="Times New Roman" w:cs="Arial"/>
                <w:szCs w:val="18"/>
                <w:lang w:eastAsia="ar-SA"/>
              </w:rPr>
              <w:t>TR 22.854: Modifications to QoS requirements [PR.6.8.6-002] and [PR.6.8.6-005]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41A1F" w:rsidRDefault="00641A1F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A1F">
              <w:rPr>
                <w:rFonts w:eastAsia="Times New Roman" w:cs="Arial"/>
                <w:szCs w:val="18"/>
                <w:lang w:eastAsia="ar-SA"/>
              </w:rPr>
              <w:t>Revised to S1-192629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641A1F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41A1F" w:rsidRPr="00A75C05" w:rsidTr="00641A1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A1F" w:rsidRPr="00641A1F" w:rsidRDefault="00641A1F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1A1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A1F" w:rsidRPr="00641A1F" w:rsidRDefault="000F22D1" w:rsidP="00840AF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6" w:history="1">
              <w:r w:rsidR="00641A1F" w:rsidRPr="00641A1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A1F" w:rsidRPr="00641A1F" w:rsidRDefault="00641A1F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1A1F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641A1F">
              <w:rPr>
                <w:rFonts w:eastAsia="Times New Roman" w:cs="Arial"/>
                <w:szCs w:val="18"/>
                <w:lang w:eastAsia="ar-SA"/>
              </w:rPr>
              <w:t xml:space="preserve"> Labs, CISA ECD, Sprint,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A1F" w:rsidRPr="00641A1F" w:rsidRDefault="00641A1F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A1F">
              <w:rPr>
                <w:rFonts w:eastAsia="Times New Roman" w:cs="Arial"/>
                <w:szCs w:val="18"/>
                <w:lang w:eastAsia="ar-SA"/>
              </w:rPr>
              <w:t>TR 22.854: Modifications to QoS requirements [PR.6.8.6-002] and [PR.6.8.6-005]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A1F" w:rsidRPr="00641A1F" w:rsidRDefault="00641A1F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A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A1F" w:rsidRDefault="00641A1F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A1F">
              <w:rPr>
                <w:rFonts w:eastAsia="Arial Unicode MS" w:cs="Arial"/>
                <w:szCs w:val="18"/>
                <w:lang w:eastAsia="ar-SA"/>
              </w:rPr>
              <w:t>Revision of S1-192225.</w:t>
            </w:r>
          </w:p>
          <w:p w:rsidR="00641A1F" w:rsidRPr="00641A1F" w:rsidRDefault="00641A1F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1A1F" w:rsidRDefault="00641A1F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1A1F" w:rsidRPr="00641A1F" w:rsidRDefault="00641A1F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41A1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693E0A" w:rsidRPr="00B04844" w:rsidTr="00840AFD">
        <w:trPr>
          <w:trHeight w:val="141"/>
        </w:trPr>
        <w:tc>
          <w:tcPr>
            <w:tcW w:w="14502" w:type="dxa"/>
            <w:gridSpan w:val="6"/>
            <w:tcBorders>
              <w:bottom w:val="nil"/>
            </w:tcBorders>
            <w:shd w:val="clear" w:color="auto" w:fill="F2F2F2"/>
          </w:tcPr>
          <w:p w:rsidR="00693E0A" w:rsidRPr="00B3496D" w:rsidRDefault="00840AFD" w:rsidP="008D6266">
            <w:pPr>
              <w:pStyle w:val="Heading2"/>
              <w:rPr>
                <w:lang w:val="en-US"/>
              </w:rPr>
            </w:pPr>
            <w:r>
              <w:t xml:space="preserve">MPS Phase 2: </w:t>
            </w:r>
            <w:r w:rsidRPr="000D35DF">
              <w:t xml:space="preserve">Multimedia Priority Service Ph2 </w:t>
            </w:r>
            <w:r>
              <w:t xml:space="preserve"> [</w:t>
            </w:r>
            <w:r w:rsidRPr="009C3923">
              <w:rPr>
                <w:bCs/>
              </w:rPr>
              <w:t>SP-190561</w:t>
            </w:r>
            <w:r w:rsidRPr="009504CA">
              <w:rPr>
                <w:bCs/>
              </w:rPr>
              <w:t>]</w:t>
            </w:r>
          </w:p>
        </w:tc>
      </w:tr>
      <w:tr w:rsidR="00693E0A" w:rsidRPr="00B04844" w:rsidTr="00FF27AD">
        <w:trPr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40AFD" w:rsidRPr="004067FF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40AFD" w:rsidRPr="00411066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840AFD" w:rsidRPr="004070E3" w:rsidRDefault="00840AFD" w:rsidP="00840A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840AFD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840AFD" w:rsidRPr="00A75C05" w:rsidTr="00FF27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840AFD" w:rsidRPr="00FF27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S1-192248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F27AD">
              <w:rPr>
                <w:rFonts w:eastAsia="Times New Roman" w:cs="Arial"/>
                <w:szCs w:val="18"/>
                <w:lang w:eastAsia="ar-SA"/>
              </w:rPr>
              <w:t xml:space="preserve"> Labs, CISA ECD,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CR22.153V15.0.0 Normative work to update TS 22.153 based on the conclusions of TR 22.854,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FF27A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FF27AD">
              <w:rPr>
                <w:noProof/>
              </w:rPr>
              <w:t xml:space="preserve">MPS2 </w:t>
            </w:r>
            <w:r w:rsidRPr="00FF27AD">
              <w:rPr>
                <w:rFonts w:eastAsia="Arial Unicode MS" w:cs="Arial"/>
                <w:szCs w:val="18"/>
                <w:lang w:eastAsia="ar-SA"/>
              </w:rPr>
              <w:t>Rel-17 CR0042R- Cat B</w:t>
            </w:r>
          </w:p>
          <w:p w:rsidR="00840AFD" w:rsidRPr="00FF27A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0AFD" w:rsidRPr="00A75C05" w:rsidTr="00FF27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840AFD" w:rsidRPr="00FF27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S1-192231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F27AD">
              <w:rPr>
                <w:rFonts w:eastAsia="Times New Roman" w:cs="Arial"/>
                <w:szCs w:val="18"/>
                <w:lang w:eastAsia="ar-SA"/>
              </w:rPr>
              <w:t xml:space="preserve"> Labs, CISA </w:t>
            </w: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ECD,Verizon</w:t>
            </w:r>
            <w:proofErr w:type="spellEnd"/>
            <w:r w:rsidRPr="00FF27AD">
              <w:rPr>
                <w:rFonts w:eastAsia="Times New Roman" w:cs="Arial"/>
                <w:szCs w:val="18"/>
                <w:lang w:eastAsia="ar-SA"/>
              </w:rPr>
              <w:t>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CR22.153V15.0.0 Common MPS Voice, Video and Data updates based on TR 22.854,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Revised to S1-192630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FF27A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FF27AD">
              <w:rPr>
                <w:noProof/>
              </w:rPr>
              <w:t xml:space="preserve">MPS2 </w:t>
            </w:r>
            <w:r w:rsidRPr="00FF27AD">
              <w:rPr>
                <w:rFonts w:eastAsia="Arial Unicode MS" w:cs="Arial"/>
                <w:szCs w:val="18"/>
                <w:lang w:eastAsia="ar-SA"/>
              </w:rPr>
              <w:t>Rel-17 CR0041R- Cat B</w:t>
            </w:r>
          </w:p>
          <w:p w:rsidR="00840AFD" w:rsidRPr="00FF27A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27AD" w:rsidRPr="00A75C05" w:rsidTr="00FF27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0F22D1" w:rsidP="00840AF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FF27AD" w:rsidRPr="00FF27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F27AD">
              <w:rPr>
                <w:rFonts w:eastAsia="Times New Roman" w:cs="Arial"/>
                <w:szCs w:val="18"/>
                <w:lang w:eastAsia="ar-SA"/>
              </w:rPr>
              <w:t xml:space="preserve"> Labs, CISA </w:t>
            </w: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ECD,Verizon</w:t>
            </w:r>
            <w:proofErr w:type="spellEnd"/>
            <w:r w:rsidRPr="00FF27AD">
              <w:rPr>
                <w:rFonts w:eastAsia="Times New Roman" w:cs="Arial"/>
                <w:szCs w:val="18"/>
                <w:lang w:eastAsia="ar-SA"/>
              </w:rPr>
              <w:t>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CR22.153V15.0.0 Common MPS Voice, Video and Data updates based on TR 22.854,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FF27AD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FF27A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F27AD">
              <w:rPr>
                <w:i/>
                <w:noProof/>
              </w:rPr>
              <w:t xml:space="preserve">MPS2 </w:t>
            </w:r>
            <w:r w:rsidRPr="00FF27AD">
              <w:rPr>
                <w:rFonts w:eastAsia="Arial Unicode MS" w:cs="Arial"/>
                <w:i/>
                <w:szCs w:val="18"/>
                <w:lang w:eastAsia="ar-SA"/>
              </w:rPr>
              <w:t>Rel-17 CR0041R- Cat B</w:t>
            </w:r>
          </w:p>
          <w:p w:rsidR="00FF27AD" w:rsidRDefault="00FF27A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F27AD" w:rsidRPr="00FF27AD" w:rsidRDefault="00FF27A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7AD">
              <w:rPr>
                <w:rFonts w:eastAsia="Arial Unicode MS" w:cs="Arial"/>
                <w:szCs w:val="18"/>
                <w:lang w:eastAsia="ar-SA"/>
              </w:rPr>
              <w:t>Revision of S1-192231.</w:t>
            </w:r>
          </w:p>
        </w:tc>
      </w:tr>
      <w:tr w:rsidR="00840AFD" w:rsidRPr="00A75C05" w:rsidTr="00FF27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0F22D1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840AFD" w:rsidRPr="00FF27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S1-192236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F27AD">
              <w:rPr>
                <w:rFonts w:eastAsia="Times New Roman" w:cs="Arial"/>
                <w:szCs w:val="18"/>
                <w:lang w:eastAsia="ar-SA"/>
              </w:rPr>
              <w:t xml:space="preserve"> Labs, CISA ECD,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 xml:space="preserve">CR22.153V15.0.0 MPS service specific updates based on TR 22.854, MPS Phase 2 Feasibility </w:t>
            </w:r>
            <w:r w:rsidRPr="00FF27AD">
              <w:rPr>
                <w:rFonts w:eastAsia="Times New Roman" w:cs="Arial"/>
                <w:szCs w:val="18"/>
                <w:lang w:eastAsia="ar-SA"/>
              </w:rPr>
              <w:lastRenderedPageBreak/>
              <w:t>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lastRenderedPageBreak/>
              <w:t>Revised to S1-192631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40AFD" w:rsidRPr="00FF27A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FF27A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FF27AD">
              <w:rPr>
                <w:noProof/>
              </w:rPr>
              <w:t xml:space="preserve">MPS2 </w:t>
            </w:r>
            <w:r w:rsidRPr="00FF27AD">
              <w:rPr>
                <w:rFonts w:eastAsia="Arial Unicode MS" w:cs="Arial"/>
                <w:szCs w:val="18"/>
                <w:lang w:eastAsia="ar-SA"/>
              </w:rPr>
              <w:t>Rel-17 CR0042R- Cat B</w:t>
            </w:r>
          </w:p>
          <w:p w:rsidR="00840AFD" w:rsidRPr="00FF27AD" w:rsidRDefault="00840AF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27AD" w:rsidRPr="00A75C05" w:rsidTr="00FF27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0F22D1" w:rsidP="00840AF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1" w:history="1">
              <w:r w:rsidR="00FF27AD" w:rsidRPr="00FF27A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7A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F27AD">
              <w:rPr>
                <w:rFonts w:eastAsia="Times New Roman" w:cs="Arial"/>
                <w:szCs w:val="18"/>
                <w:lang w:eastAsia="ar-SA"/>
              </w:rPr>
              <w:t xml:space="preserve"> Labs, CISA ECD, Verizon, AT&amp;T, T-Mobile USA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7AD">
              <w:rPr>
                <w:rFonts w:eastAsia="Times New Roman" w:cs="Arial"/>
                <w:szCs w:val="18"/>
                <w:lang w:eastAsia="ar-SA"/>
              </w:rPr>
              <w:t>CR22.153V15.0.0 MPS service specific updates based on TR 22.854,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840AF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7AD" w:rsidRPr="00FF27AD" w:rsidRDefault="00FF27AD" w:rsidP="00FF27AD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FF27A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F27AD">
              <w:rPr>
                <w:i/>
                <w:noProof/>
              </w:rPr>
              <w:t xml:space="preserve">MPS2 </w:t>
            </w:r>
            <w:r w:rsidRPr="00FF27AD">
              <w:rPr>
                <w:rFonts w:eastAsia="Arial Unicode MS" w:cs="Arial"/>
                <w:i/>
                <w:szCs w:val="18"/>
                <w:lang w:eastAsia="ar-SA"/>
              </w:rPr>
              <w:t>Rel-17 CR0042R- Cat B</w:t>
            </w:r>
          </w:p>
          <w:p w:rsidR="00FF27AD" w:rsidRDefault="00FF27A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F27AD" w:rsidRPr="00FF27AD" w:rsidRDefault="00FF27AD" w:rsidP="00840AF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7AD">
              <w:rPr>
                <w:rFonts w:eastAsia="Arial Unicode MS" w:cs="Arial"/>
                <w:szCs w:val="18"/>
                <w:lang w:eastAsia="ar-SA"/>
              </w:rPr>
              <w:t>Revision of S1-192236.</w:t>
            </w:r>
          </w:p>
        </w:tc>
      </w:tr>
      <w:tr w:rsidR="008D6266" w:rsidRPr="00B04844" w:rsidTr="00840AFD">
        <w:trPr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D97695" w:rsidRDefault="00EE03E8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EE03E8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B04844" w:rsidTr="00840AFD">
        <w:trPr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D97695" w:rsidRDefault="00EE03E8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B615C1" w:rsidRDefault="008D6266" w:rsidP="008D6266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EE03E8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840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B04844" w:rsidTr="00840AFD">
        <w:trPr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r w:rsidRPr="004E36F9">
              <w:t>Summary of drafting session</w:t>
            </w:r>
          </w:p>
        </w:tc>
      </w:tr>
      <w:tr w:rsidR="008D6266" w:rsidRPr="00A75C05" w:rsidTr="00840AFD">
        <w:trPr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Default="008D6266" w:rsidP="008D626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D6266" w:rsidRPr="00894FB0" w:rsidRDefault="00EE03E8" w:rsidP="008D626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The MSP2 session met for one slot:</w:t>
            </w:r>
            <w:r w:rsidR="008D6266"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8D6266" w:rsidRDefault="008D6266" w:rsidP="008D626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EE03E8">
              <w:rPr>
                <w:rFonts w:eastAsia="Arial Unicode MS" w:cs="Arial"/>
                <w:i/>
                <w:szCs w:val="18"/>
                <w:lang w:eastAsia="ko-KR"/>
              </w:rPr>
              <w:t>A</w:t>
            </w:r>
            <w:r w:rsidR="00EE03E8">
              <w:rPr>
                <w:rFonts w:eastAsia="Arial Unicode MS"/>
                <w:i/>
                <w:lang w:eastAsia="ko-KR"/>
              </w:rPr>
              <w:t xml:space="preserve">ll 8 tdocs were handled. 4 </w:t>
            </w:r>
            <w:proofErr w:type="spellStart"/>
            <w:r w:rsidR="00EE03E8">
              <w:rPr>
                <w:rFonts w:eastAsia="Arial Unicode MS"/>
                <w:i/>
                <w:lang w:eastAsia="ko-KR"/>
              </w:rPr>
              <w:t>pCRs</w:t>
            </w:r>
            <w:proofErr w:type="spellEnd"/>
            <w:r w:rsidR="00EE03E8">
              <w:rPr>
                <w:rFonts w:eastAsia="Arial Unicode MS"/>
                <w:i/>
                <w:lang w:eastAsia="ko-KR"/>
              </w:rPr>
              <w:t xml:space="preserve"> to </w:t>
            </w:r>
            <w:r w:rsidR="00EE03E8">
              <w:rPr>
                <w:rFonts w:eastAsia="Arial Unicode MS" w:cs="Arial"/>
                <w:i/>
                <w:szCs w:val="18"/>
              </w:rPr>
              <w:t>3GPP TR22</w:t>
            </w:r>
            <w:r w:rsidR="00EE03E8">
              <w:rPr>
                <w:rFonts w:eastAsia="Arial Unicode MS"/>
                <w:i/>
                <w:lang w:eastAsia="ko-KR"/>
              </w:rPr>
              <w:t xml:space="preserve">.854 were agreed. 1 </w:t>
            </w:r>
            <w:proofErr w:type="spellStart"/>
            <w:r w:rsidR="00EE03E8">
              <w:rPr>
                <w:rFonts w:eastAsia="Arial Unicode MS"/>
                <w:i/>
                <w:lang w:eastAsia="ko-KR"/>
              </w:rPr>
              <w:t>pCR</w:t>
            </w:r>
            <w:proofErr w:type="spellEnd"/>
            <w:r w:rsidR="00EE03E8">
              <w:rPr>
                <w:rFonts w:eastAsia="Arial Unicode MS"/>
                <w:i/>
                <w:lang w:eastAsia="ko-KR"/>
              </w:rPr>
              <w:t xml:space="preserve"> to 3GPP to </w:t>
            </w:r>
            <w:r w:rsidR="00EE03E8">
              <w:rPr>
                <w:rFonts w:eastAsia="Arial Unicode MS" w:cs="Arial"/>
                <w:i/>
                <w:szCs w:val="18"/>
              </w:rPr>
              <w:t>3GPP TR22</w:t>
            </w:r>
            <w:r w:rsidR="00EE03E8">
              <w:rPr>
                <w:rFonts w:eastAsia="Arial Unicode MS"/>
                <w:i/>
                <w:lang w:eastAsia="ko-KR"/>
              </w:rPr>
              <w:t>.854</w:t>
            </w:r>
            <w:r w:rsidR="00EE03E8">
              <w:rPr>
                <w:rFonts w:eastAsia="Arial Unicode MS" w:cs="Arial"/>
                <w:i/>
                <w:szCs w:val="18"/>
              </w:rPr>
              <w:t xml:space="preserve"> left in revised state.</w:t>
            </w:r>
          </w:p>
          <w:p w:rsidR="00EE03E8" w:rsidRDefault="00EE03E8" w:rsidP="008D626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 CRs left off to 3GPP TR22.153</w:t>
            </w:r>
          </w:p>
          <w:p w:rsidR="00EE03E8" w:rsidRPr="00EE03E8" w:rsidRDefault="00EE03E8" w:rsidP="00FA526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EE03E8">
              <w:rPr>
                <w:rFonts w:eastAsia="Arial Unicode MS" w:cs="Arial"/>
                <w:i/>
                <w:szCs w:val="18"/>
              </w:rPr>
              <w:t>Contributions with updates, clarifications, improvements of existing text</w:t>
            </w:r>
            <w:r>
              <w:rPr>
                <w:rFonts w:eastAsia="Arial Unicode MS" w:cs="Arial"/>
                <w:i/>
                <w:szCs w:val="18"/>
              </w:rPr>
              <w:t>.</w:t>
            </w:r>
          </w:p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894FB0" w:rsidTr="00840AFD">
        <w:trPr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D6266" w:rsidRPr="00894FB0" w:rsidRDefault="008D6266" w:rsidP="008D626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22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C8" w:rsidRDefault="00786FC8" w:rsidP="002E015E">
      <w:pPr>
        <w:spacing w:after="0" w:line="240" w:lineRule="auto"/>
      </w:pPr>
      <w:r>
        <w:separator/>
      </w:r>
    </w:p>
  </w:endnote>
  <w:end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endnote>
  <w:endnote w:type="continuationNotice" w:id="1">
    <w:p w:rsidR="00786FC8" w:rsidRDefault="00786F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86FC8" w:rsidRPr="002F165F" w:rsidRDefault="00786F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86FC8" w:rsidRDefault="00786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C8" w:rsidRDefault="00786FC8" w:rsidP="002E015E">
      <w:pPr>
        <w:spacing w:after="0" w:line="240" w:lineRule="auto"/>
      </w:pPr>
      <w:r>
        <w:separator/>
      </w:r>
    </w:p>
  </w:footnote>
  <w:foot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footnote>
  <w:footnote w:type="continuationNotice" w:id="1">
    <w:p w:rsidR="00786FC8" w:rsidRDefault="00786F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2D1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1B8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1A1F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A78"/>
    <w:rsid w:val="006962D0"/>
    <w:rsid w:val="0069649D"/>
    <w:rsid w:val="00696A1E"/>
    <w:rsid w:val="00697356"/>
    <w:rsid w:val="00697644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44B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8D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2E8F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92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3E8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7AD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576E4F80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_SA1\TSGS1_87_SophiaAntipolis\Docs\S1-192215.zip" TargetMode="External"/><Relationship Id="rId13" Type="http://schemas.openxmlformats.org/officeDocument/2006/relationships/hyperlink" Target="file:///D:\3GPP_SA1\TSGS1_87_SophiaAntipolis\Docs\S1-192223.zip" TargetMode="External"/><Relationship Id="rId18" Type="http://schemas.openxmlformats.org/officeDocument/2006/relationships/hyperlink" Target="file:///D:\3GPP_SA1\TSGS1_87_SophiaAntipolis\Docs\S1-192231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_SA1\TSGS1_87_SophiaAntipolis\docs\S1-192631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7_SophiaAntipolis\docs\S1-192627.zip" TargetMode="External"/><Relationship Id="rId17" Type="http://schemas.openxmlformats.org/officeDocument/2006/relationships/hyperlink" Target="file:///D:\3GPP_SA1\TSGS1_87_SophiaAntipolis\Docs\S1-19224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_SA1\TSGS1_87_SophiaAntipolis\docs\S1-192629.zip" TargetMode="External"/><Relationship Id="rId20" Type="http://schemas.openxmlformats.org/officeDocument/2006/relationships/hyperlink" Target="file:///D:\3GPP_SA1\TSGS1_87_SophiaAntipolis\Docs\S1-19223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7_SophiaAntipolis\Docs\S1-192221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7_SophiaAntipolis\Docs\S1-192225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D:\3GPP_SA1\TSGS1_87_SophiaAntipolis\docs\S1-192626.zip" TargetMode="External"/><Relationship Id="rId19" Type="http://schemas.openxmlformats.org/officeDocument/2006/relationships/hyperlink" Target="file:///D:\3GPP_SA1\TSGS1_87_SophiaAntipolis\docs\S1-19263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_SA1\TSGS1_87_SophiaAntipolis\Docs\S1-192219.zip" TargetMode="External"/><Relationship Id="rId14" Type="http://schemas.openxmlformats.org/officeDocument/2006/relationships/hyperlink" Target="file:///D:\3GPP_SA1\TSGS1_87_SophiaAntipolis\docs\S1-192628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C357C-3657-4B46-8BF4-15455345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3</Pages>
  <Words>884</Words>
  <Characters>5132</Characters>
  <Application>Microsoft Office Word</Application>
  <DocSecurity>0</DocSecurity>
  <Lines>342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5802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3</cp:revision>
  <dcterms:created xsi:type="dcterms:W3CDTF">2019-08-21T22:50:00Z</dcterms:created>
  <dcterms:modified xsi:type="dcterms:W3CDTF">2019-08-21T22:57:00Z</dcterms:modified>
</cp:coreProperties>
</file>