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7F23" w:rsidRPr="001C08D6" w:rsidRDefault="007D7F23" w:rsidP="007D7F23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>
        <w:rPr>
          <w:rFonts w:eastAsia="Times New Roman" w:cs="Arial"/>
          <w:sz w:val="24"/>
          <w:szCs w:val="20"/>
          <w:lang w:eastAsia="ar-SA"/>
        </w:rPr>
        <w:t>87</w:t>
      </w:r>
      <w:r>
        <w:rPr>
          <w:rFonts w:eastAsia="Times New Roman" w:cs="Arial"/>
          <w:sz w:val="24"/>
          <w:szCs w:val="20"/>
          <w:lang w:eastAsia="ar-SA"/>
        </w:rPr>
        <w:tab/>
      </w:r>
      <w:r w:rsidRPr="00597837">
        <w:rPr>
          <w:rFonts w:eastAsia="Times New Roman" w:cs="Arial"/>
          <w:sz w:val="24"/>
          <w:szCs w:val="20"/>
          <w:lang w:eastAsia="ar-SA"/>
        </w:rPr>
        <w:t>S1-</w:t>
      </w:r>
      <w:r w:rsidR="00795707" w:rsidRPr="00597837">
        <w:rPr>
          <w:rFonts w:eastAsia="Times New Roman" w:cs="Arial"/>
          <w:sz w:val="24"/>
          <w:szCs w:val="20"/>
          <w:lang w:eastAsia="ar-SA"/>
        </w:rPr>
        <w:t>1923</w:t>
      </w:r>
      <w:r w:rsidR="00597837" w:rsidRPr="00597837">
        <w:rPr>
          <w:rFonts w:eastAsia="Times New Roman" w:cs="Arial"/>
          <w:sz w:val="24"/>
          <w:szCs w:val="20"/>
          <w:lang w:eastAsia="ar-SA"/>
        </w:rPr>
        <w:t>72</w:t>
      </w:r>
    </w:p>
    <w:p w:rsidR="00411066" w:rsidRPr="00F45489" w:rsidRDefault="007D7F23" w:rsidP="007D7F23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Sophia Antipolis, France, 19 - 23 Aug 2019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CC5328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CC5328" w:rsidRPr="00CC5328">
        <w:rPr>
          <w:rFonts w:eastAsia="Times New Roman" w:cs="Arial"/>
          <w:sz w:val="22"/>
          <w:szCs w:val="20"/>
          <w:lang w:eastAsia="ar-SA"/>
        </w:rPr>
        <w:t>Railway drafting report</w:t>
      </w:r>
      <w:r w:rsidR="00CC5328" w:rsidRPr="00CC5328">
        <w:rPr>
          <w:rFonts w:eastAsia="Times New Roman" w:cs="Arial"/>
          <w:sz w:val="22"/>
          <w:szCs w:val="20"/>
          <w:lang w:eastAsia="ar-SA"/>
        </w:rPr>
        <w:t xml:space="preserve"> 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693E0A">
        <w:rPr>
          <w:rFonts w:eastAsia="Times New Roman" w:cs="Arial"/>
          <w:sz w:val="22"/>
          <w:szCs w:val="20"/>
          <w:lang w:eastAsia="ar-SA"/>
        </w:rPr>
        <w:t>7.1</w:t>
      </w:r>
      <w:r w:rsidR="00BE6FD8">
        <w:rPr>
          <w:rFonts w:eastAsia="Times New Roman" w:cs="Arial"/>
          <w:sz w:val="22"/>
          <w:szCs w:val="20"/>
          <w:lang w:eastAsia="ar-SA"/>
        </w:rPr>
        <w:t>0</w:t>
      </w:r>
      <w:r w:rsidR="00693E0A">
        <w:rPr>
          <w:rFonts w:eastAsia="Times New Roman" w:cs="Arial"/>
          <w:sz w:val="22"/>
          <w:szCs w:val="20"/>
          <w:lang w:eastAsia="ar-SA"/>
        </w:rPr>
        <w:t>, 8.</w:t>
      </w:r>
      <w:r w:rsidR="00BE6FD8">
        <w:rPr>
          <w:rFonts w:eastAsia="Times New Roman" w:cs="Arial"/>
          <w:sz w:val="22"/>
          <w:szCs w:val="20"/>
          <w:lang w:eastAsia="ar-SA"/>
        </w:rPr>
        <w:t>9</w:t>
      </w:r>
      <w:r w:rsidR="007560F2">
        <w:rPr>
          <w:rFonts w:eastAsia="Times New Roman" w:cs="Arial"/>
          <w:sz w:val="22"/>
          <w:szCs w:val="20"/>
          <w:lang w:eastAsia="ar-SA"/>
        </w:rPr>
        <w:t>, 9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Drafting </w:t>
      </w:r>
      <w:r w:rsidR="009C2E4B">
        <w:rPr>
          <w:rFonts w:eastAsia="Times New Roman" w:cs="Arial"/>
          <w:sz w:val="22"/>
          <w:szCs w:val="20"/>
          <w:lang w:eastAsia="ar-SA"/>
        </w:rPr>
        <w:t>Group</w:t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 Chair / Vice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557F5E">
        <w:rPr>
          <w:rFonts w:eastAsia="Times New Roman" w:cs="Arial"/>
          <w:sz w:val="22"/>
          <w:szCs w:val="20"/>
          <w:lang w:eastAsia="ar-SA"/>
        </w:rPr>
        <w:t>Jose Almodovar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 (</w:t>
      </w:r>
      <w:proofErr w:type="spellStart"/>
      <w:r w:rsidR="00557F5E">
        <w:rPr>
          <w:rFonts w:eastAsia="Times New Roman" w:cs="Arial"/>
          <w:sz w:val="22"/>
          <w:szCs w:val="20"/>
          <w:lang w:eastAsia="ar-SA"/>
        </w:rPr>
        <w:t>jose.almodovarchico</w:t>
      </w:r>
      <w:proofErr w:type="spellEnd"/>
      <w:r w:rsidR="00557F5E">
        <w:rPr>
          <w:rFonts w:eastAsia="Times New Roman" w:cs="Arial"/>
          <w:sz w:val="22"/>
          <w:szCs w:val="20"/>
          <w:lang w:eastAsia="ar-SA"/>
        </w:rPr>
        <w:t xml:space="preserve"> (at) tno.nl</w:t>
      </w:r>
      <w:r w:rsidR="002F6B03">
        <w:rPr>
          <w:rFonts w:eastAsia="Times New Roman" w:cs="Arial"/>
          <w:sz w:val="22"/>
          <w:szCs w:val="20"/>
          <w:lang w:eastAsia="ar-SA"/>
        </w:rPr>
        <w:t>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795707" w:rsidP="00CC5328">
      <w:pPr>
        <w:keepNext/>
        <w:suppressAutoHyphens/>
        <w:spacing w:before="240" w:after="120" w:line="240" w:lineRule="auto"/>
        <w:rPr>
          <w:rFonts w:eastAsia="MS Mincho" w:cs="Arial"/>
          <w:bCs/>
          <w:sz w:val="36"/>
          <w:szCs w:val="36"/>
          <w:lang w:eastAsia="ar-SA"/>
        </w:rPr>
      </w:pPr>
      <w:bookmarkStart w:id="3" w:name="_GoBack"/>
      <w:r>
        <w:rPr>
          <w:rFonts w:eastAsia="MS Mincho" w:cs="Arial"/>
          <w:bCs/>
          <w:sz w:val="36"/>
          <w:szCs w:val="36"/>
          <w:lang w:eastAsia="ar-SA"/>
        </w:rPr>
        <w:t>Railway</w:t>
      </w:r>
      <w:r w:rsidR="00CC5328">
        <w:rPr>
          <w:rFonts w:eastAsia="MS Mincho" w:cs="Arial"/>
          <w:bCs/>
          <w:sz w:val="36"/>
          <w:szCs w:val="36"/>
          <w:lang w:eastAsia="ar-SA"/>
        </w:rPr>
        <w:t xml:space="preserve"> </w:t>
      </w:r>
      <w:r w:rsidR="00CC5328" w:rsidRPr="00CC5328">
        <w:rPr>
          <w:rFonts w:eastAsia="MS Mincho" w:cs="Arial"/>
          <w:bCs/>
          <w:sz w:val="36"/>
          <w:szCs w:val="36"/>
          <w:lang w:eastAsia="ar-SA"/>
        </w:rPr>
        <w:t>drafting report</w:t>
      </w:r>
      <w:r>
        <w:rPr>
          <w:rFonts w:eastAsia="MS Mincho" w:cs="Arial"/>
          <w:bCs/>
          <w:sz w:val="36"/>
          <w:szCs w:val="36"/>
          <w:lang w:eastAsia="ar-SA"/>
        </w:rPr>
        <w:t xml:space="preserve"> [</w:t>
      </w:r>
      <w:bookmarkEnd w:id="3"/>
      <w:r>
        <w:rPr>
          <w:rFonts w:eastAsia="MS Mincho" w:cs="Arial"/>
          <w:bCs/>
          <w:sz w:val="36"/>
          <w:szCs w:val="36"/>
          <w:lang w:eastAsia="ar-SA"/>
        </w:rPr>
        <w:t>FRMCS3 (Sec 7.11) + MONASTERYEND (Sec8.9)]</w:t>
      </w: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B01AB6" w:rsidRPr="008754F9" w:rsidRDefault="00B01AB6" w:rsidP="00B01AB6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795707" w:rsidRPr="00F774D3" w:rsidRDefault="00795707" w:rsidP="00795707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proofErr w:type="spellStart"/>
      <w:r w:rsidRPr="004447E7">
        <w:rPr>
          <w:rFonts w:eastAsia="Arial Unicode MS"/>
          <w:sz w:val="24"/>
          <w:szCs w:val="24"/>
          <w:lang w:eastAsia="ar-SA"/>
        </w:rPr>
        <w:t>Amphi</w:t>
      </w:r>
      <w:proofErr w:type="spellEnd"/>
      <w:r w:rsidRPr="004447E7">
        <w:rPr>
          <w:rFonts w:eastAsia="Arial Unicode MS"/>
          <w:sz w:val="24"/>
          <w:szCs w:val="24"/>
          <w:lang w:eastAsia="ar-SA"/>
        </w:rPr>
        <w:t xml:space="preserve"> Athena</w:t>
      </w:r>
    </w:p>
    <w:p w:rsidR="00795707" w:rsidRPr="00772E0F" w:rsidRDefault="00795707" w:rsidP="00795707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proofErr w:type="spellStart"/>
      <w:r w:rsidRPr="004447E7">
        <w:rPr>
          <w:rFonts w:eastAsia="Arial Unicode MS" w:cs="Arial"/>
          <w:color w:val="00B050"/>
          <w:sz w:val="24"/>
          <w:szCs w:val="24"/>
          <w:lang w:eastAsia="ar-SA"/>
        </w:rPr>
        <w:t>Amphi</w:t>
      </w:r>
      <w:proofErr w:type="spellEnd"/>
      <w:r w:rsidRPr="004447E7">
        <w:rPr>
          <w:rFonts w:eastAsia="Arial Unicode MS" w:cs="Arial"/>
          <w:color w:val="00B050"/>
          <w:sz w:val="24"/>
          <w:szCs w:val="24"/>
          <w:lang w:eastAsia="ar-SA"/>
        </w:rPr>
        <w:t xml:space="preserve"> Iris</w:t>
      </w:r>
      <w:r>
        <w:t> </w:t>
      </w:r>
    </w:p>
    <w:p w:rsidR="00B01AB6" w:rsidRDefault="00B01AB6" w:rsidP="00B01AB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9919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5"/>
        <w:gridCol w:w="1090"/>
        <w:gridCol w:w="4102"/>
        <w:gridCol w:w="4102"/>
      </w:tblGrid>
      <w:tr w:rsidR="00795707" w:rsidRPr="00015298" w:rsidTr="00795707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95707" w:rsidRPr="00015298" w:rsidRDefault="00795707" w:rsidP="008D626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95707" w:rsidRPr="00015298" w:rsidRDefault="00795707" w:rsidP="008D626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795707" w:rsidRPr="00015298" w:rsidRDefault="00795707" w:rsidP="008D626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795707" w:rsidRPr="00015298" w:rsidRDefault="00795707" w:rsidP="008D626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795707" w:rsidRPr="005B024B" w:rsidTr="00795707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795707" w:rsidRPr="00AB0F3E" w:rsidRDefault="00795707" w:rsidP="008D626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795707" w:rsidRPr="00AB0F3E" w:rsidRDefault="00795707" w:rsidP="008D626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:rsidR="00795707" w:rsidRPr="00AB0F3E" w:rsidRDefault="00795707" w:rsidP="008D626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795707" w:rsidRPr="00AB0F3E" w:rsidRDefault="00795707" w:rsidP="008D626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795707" w:rsidRPr="00BD600A" w:rsidRDefault="007957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  <w:r w:rsidRPr="00BD600A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795707" w:rsidRDefault="007957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AVPROD+CMED</w:t>
            </w:r>
          </w:p>
          <w:p w:rsidR="00795707" w:rsidRPr="00AB0F3E" w:rsidRDefault="007957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795707" w:rsidRPr="00AB0F3E" w:rsidRDefault="007957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795707" w:rsidRPr="00BD600A" w:rsidRDefault="007957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1547A4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Railway</w:t>
            </w: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795707" w:rsidRPr="00BD600A" w:rsidRDefault="007957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  <w:r w:rsidRPr="00BD600A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795707" w:rsidRDefault="007957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AVPROD+CMED</w:t>
            </w:r>
          </w:p>
          <w:p w:rsidR="00795707" w:rsidRPr="00AB0F3E" w:rsidRDefault="007957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795707" w:rsidRDefault="007957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795707" w:rsidRPr="005B024B" w:rsidRDefault="00EC4CE3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FS_MPS2+MPS2</w:t>
            </w:r>
          </w:p>
        </w:tc>
      </w:tr>
      <w:tr w:rsidR="00795707" w:rsidRPr="00AB0F3E" w:rsidTr="00795707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795707" w:rsidRPr="00AB0F3E" w:rsidRDefault="00795707" w:rsidP="008D626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795707" w:rsidRPr="00AB0F3E" w:rsidRDefault="00795707" w:rsidP="008D626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795707" w:rsidRPr="00AB0F3E" w:rsidRDefault="00795707" w:rsidP="008D626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795707" w:rsidRPr="00AB0F3E" w:rsidRDefault="00795707" w:rsidP="008D626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5707" w:rsidRPr="00AB0F3E" w:rsidRDefault="007957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795707" w:rsidRDefault="007957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AVPROD+CMED</w:t>
            </w:r>
          </w:p>
          <w:p w:rsidR="00795707" w:rsidRPr="00AB0F3E" w:rsidRDefault="007957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795707" w:rsidRPr="00AB0F3E" w:rsidRDefault="007957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795707" w:rsidRPr="008B2A7B" w:rsidRDefault="007957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  <w:r w:rsidRPr="001547A4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Railway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95707" w:rsidRPr="00AB0F3E" w:rsidRDefault="007957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795707" w:rsidRDefault="007957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AVPROD+CMED</w:t>
            </w:r>
          </w:p>
          <w:p w:rsidR="00795707" w:rsidRPr="00AB0F3E" w:rsidRDefault="007957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795707" w:rsidRPr="00AB0F3E" w:rsidRDefault="007957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795707" w:rsidRPr="00AB0F3E" w:rsidRDefault="00795707" w:rsidP="008D626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1547A4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Railway</w:t>
            </w:r>
          </w:p>
        </w:tc>
      </w:tr>
    </w:tbl>
    <w:p w:rsidR="00795707" w:rsidRPr="00015298" w:rsidRDefault="00795707" w:rsidP="00B01AB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575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8"/>
        <w:gridCol w:w="1107"/>
        <w:gridCol w:w="2835"/>
        <w:gridCol w:w="4394"/>
        <w:gridCol w:w="2037"/>
        <w:gridCol w:w="3531"/>
        <w:gridCol w:w="73"/>
      </w:tblGrid>
      <w:tr w:rsidR="00795707" w:rsidRPr="00B04844" w:rsidTr="00A462B6">
        <w:trPr>
          <w:gridAfter w:val="1"/>
          <w:wAfter w:w="73" w:type="dxa"/>
          <w:trHeight w:val="141"/>
        </w:trPr>
        <w:tc>
          <w:tcPr>
            <w:tcW w:w="14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95707" w:rsidRPr="009504CA" w:rsidRDefault="00795707" w:rsidP="00795707">
            <w:pPr>
              <w:pStyle w:val="Heading2"/>
              <w:rPr>
                <w:lang w:val="en-US"/>
              </w:rPr>
            </w:pPr>
            <w:r>
              <w:rPr>
                <w:lang w:val="en-US"/>
              </w:rPr>
              <w:t>FS_FRMCS3: Study on Future Railway Mobile Communication System 3 [</w:t>
            </w:r>
            <w:r w:rsidRPr="001E1B5D">
              <w:rPr>
                <w:lang w:val="en-US"/>
              </w:rPr>
              <w:t>SP-190321</w:t>
            </w:r>
            <w:r>
              <w:rPr>
                <w:lang w:val="en-US"/>
              </w:rPr>
              <w:t>]</w:t>
            </w:r>
          </w:p>
        </w:tc>
      </w:tr>
      <w:tr w:rsidR="00795707" w:rsidRPr="00B04844" w:rsidTr="008D6266">
        <w:trPr>
          <w:gridAfter w:val="1"/>
          <w:wAfter w:w="73" w:type="dxa"/>
          <w:trHeight w:val="141"/>
        </w:trPr>
        <w:tc>
          <w:tcPr>
            <w:tcW w:w="1450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95707" w:rsidRPr="004067FF" w:rsidRDefault="00795707" w:rsidP="0079570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795707" w:rsidRPr="00411066" w:rsidRDefault="00795707" w:rsidP="0079570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lastRenderedPageBreak/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TR22.889v17.0.0</w:t>
            </w:r>
          </w:p>
          <w:p w:rsidR="00795707" w:rsidRPr="00411066" w:rsidRDefault="00795707" w:rsidP="0079570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SA#85 (09/2019)</w:t>
            </w:r>
          </w:p>
          <w:p w:rsidR="00795707" w:rsidRDefault="00795707" w:rsidP="0079570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40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795707" w:rsidRPr="00AA7BD2" w:rsidRDefault="00795707" w:rsidP="0079570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795707" w:rsidRPr="00A75C05" w:rsidTr="008D626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8D6266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6266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8D6266" w:rsidRDefault="00CC5328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" w:history="1">
              <w:r w:rsidR="00795707" w:rsidRPr="008D626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S1-192192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8D6266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6266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8D6266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6266">
              <w:rPr>
                <w:rFonts w:eastAsia="Times New Roman" w:cs="Arial"/>
                <w:szCs w:val="18"/>
                <w:lang w:eastAsia="ar-SA"/>
              </w:rPr>
              <w:t>CR22.889v17.0.0 Update gap analysis for requirements in subclause 6 Critical communication applications related use cases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8D6266" w:rsidRDefault="008D6266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6266">
              <w:rPr>
                <w:rFonts w:eastAsia="Times New Roman" w:cs="Arial"/>
                <w:szCs w:val="18"/>
                <w:lang w:eastAsia="ar-SA"/>
              </w:rPr>
              <w:t>Revised to S1-192620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8D6266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6266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8D6266">
              <w:rPr>
                <w:noProof/>
              </w:rPr>
              <w:t xml:space="preserve">FS_FRMCS3 </w:t>
            </w:r>
            <w:r w:rsidRPr="008D6266">
              <w:rPr>
                <w:rFonts w:eastAsia="Arial Unicode MS" w:cs="Arial"/>
                <w:szCs w:val="18"/>
                <w:lang w:eastAsia="ar-SA"/>
              </w:rPr>
              <w:t>Rel-17 CR0148R- Cat F</w:t>
            </w:r>
          </w:p>
          <w:p w:rsidR="00795707" w:rsidRPr="008D6266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6266">
              <w:rPr>
                <w:rFonts w:eastAsia="Arial Unicode MS" w:cs="Arial"/>
                <w:szCs w:val="18"/>
                <w:highlight w:val="yellow"/>
                <w:lang w:eastAsia="ar-SA"/>
              </w:rPr>
              <w:t>Proposed changed affects section?</w:t>
            </w:r>
          </w:p>
        </w:tc>
      </w:tr>
      <w:tr w:rsidR="008D6266" w:rsidRPr="00A75C05" w:rsidTr="00F20A5F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8D6266" w:rsidRDefault="008D6266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626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8D6266" w:rsidRDefault="00CC5328" w:rsidP="0079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9" w:history="1">
              <w:r w:rsidR="008D6266" w:rsidRPr="008D626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S1-192620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8D6266" w:rsidRDefault="008D6266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6266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8D6266" w:rsidRDefault="008D6266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6266">
              <w:rPr>
                <w:rFonts w:eastAsia="Times New Roman" w:cs="Arial"/>
                <w:szCs w:val="18"/>
                <w:lang w:eastAsia="ar-SA"/>
              </w:rPr>
              <w:t>CR22.889v17.0.0 Update gap analysis for requirements in subclause 6 Critical communication applications related use cases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8D6266" w:rsidRDefault="008D6266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8D6266" w:rsidRDefault="008D6266" w:rsidP="008D6266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8D6266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8D6266">
              <w:rPr>
                <w:i/>
                <w:noProof/>
              </w:rPr>
              <w:t xml:space="preserve">FS_FRMCS3 </w:t>
            </w:r>
            <w:r w:rsidRPr="008D6266">
              <w:rPr>
                <w:rFonts w:eastAsia="Arial Unicode MS" w:cs="Arial"/>
                <w:i/>
                <w:szCs w:val="18"/>
                <w:lang w:eastAsia="ar-SA"/>
              </w:rPr>
              <w:t>Rel-17 CR0148R- Cat F</w:t>
            </w:r>
          </w:p>
          <w:p w:rsidR="008D6266" w:rsidRDefault="008D6266" w:rsidP="008D626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6266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Proposed changed affects section?</w:t>
            </w:r>
          </w:p>
          <w:p w:rsidR="008D6266" w:rsidRPr="008D6266" w:rsidRDefault="008D6266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6266">
              <w:rPr>
                <w:rFonts w:eastAsia="Arial Unicode MS" w:cs="Arial"/>
                <w:szCs w:val="18"/>
                <w:lang w:eastAsia="ar-SA"/>
              </w:rPr>
              <w:t>Revision of S1-192192.</w:t>
            </w:r>
          </w:p>
        </w:tc>
      </w:tr>
      <w:tr w:rsidR="00795707" w:rsidRPr="00A75C05" w:rsidTr="00F20A5F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F20A5F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0A5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F20A5F" w:rsidRDefault="00CC5328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" w:history="1">
              <w:r w:rsidR="00795707" w:rsidRPr="00F20A5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S1-192194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F20A5F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0A5F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F20A5F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0A5F">
              <w:rPr>
                <w:rFonts w:eastAsia="Times New Roman" w:cs="Arial"/>
                <w:szCs w:val="18"/>
                <w:lang w:eastAsia="ar-SA"/>
              </w:rPr>
              <w:t>CR22.889v17.0.0 Update gap analysis for requirements in subclause 7 Performance communication applications related use cases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F20A5F" w:rsidRDefault="00F20A5F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0A5F">
              <w:rPr>
                <w:rFonts w:eastAsia="Times New Roman" w:cs="Arial"/>
                <w:szCs w:val="18"/>
                <w:lang w:eastAsia="ar-SA"/>
              </w:rPr>
              <w:t>Revised to S1-192621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F20A5F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20A5F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F20A5F">
              <w:rPr>
                <w:noProof/>
              </w:rPr>
              <w:t xml:space="preserve">FS_FRMCS3 </w:t>
            </w:r>
            <w:r w:rsidRPr="00F20A5F">
              <w:rPr>
                <w:rFonts w:eastAsia="Arial Unicode MS" w:cs="Arial"/>
                <w:szCs w:val="18"/>
                <w:lang w:eastAsia="ar-SA"/>
              </w:rPr>
              <w:t>Rel-17 CR0149R- Cat F</w:t>
            </w:r>
          </w:p>
          <w:p w:rsidR="00795707" w:rsidRPr="00F20A5F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20A5F">
              <w:rPr>
                <w:rFonts w:eastAsia="Arial Unicode MS" w:cs="Arial"/>
                <w:szCs w:val="18"/>
                <w:highlight w:val="yellow"/>
                <w:lang w:eastAsia="ar-SA"/>
              </w:rPr>
              <w:t>Proposed changed affects section?</w:t>
            </w:r>
          </w:p>
        </w:tc>
      </w:tr>
      <w:tr w:rsidR="00F20A5F" w:rsidRPr="00A75C05" w:rsidTr="00F20A5F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20A5F" w:rsidRPr="00F20A5F" w:rsidRDefault="00F20A5F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0A5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20A5F" w:rsidRPr="00F20A5F" w:rsidRDefault="00CC5328" w:rsidP="0079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1" w:history="1">
              <w:r w:rsidR="00F20A5F" w:rsidRPr="00F20A5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S1-192621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20A5F" w:rsidRPr="00F20A5F" w:rsidRDefault="00F20A5F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0A5F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20A5F" w:rsidRPr="00F20A5F" w:rsidRDefault="00F20A5F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0A5F">
              <w:rPr>
                <w:rFonts w:eastAsia="Times New Roman" w:cs="Arial"/>
                <w:szCs w:val="18"/>
                <w:lang w:eastAsia="ar-SA"/>
              </w:rPr>
              <w:t>CR22.889v17.0.0 Update gap analysis for requirements in subclause 7 Performance communication applications related use cases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20A5F" w:rsidRPr="00F20A5F" w:rsidRDefault="00F20A5F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0A5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20A5F" w:rsidRPr="00F20A5F" w:rsidRDefault="00F20A5F" w:rsidP="00F20A5F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20A5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F20A5F">
              <w:rPr>
                <w:i/>
                <w:noProof/>
              </w:rPr>
              <w:t xml:space="preserve">FS_FRMCS3 </w:t>
            </w:r>
            <w:r w:rsidRPr="00F20A5F">
              <w:rPr>
                <w:rFonts w:eastAsia="Arial Unicode MS" w:cs="Arial"/>
                <w:i/>
                <w:szCs w:val="18"/>
                <w:lang w:eastAsia="ar-SA"/>
              </w:rPr>
              <w:t>Rel-17 CR0149R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1</w:t>
            </w:r>
            <w:r w:rsidRPr="00F20A5F">
              <w:rPr>
                <w:rFonts w:eastAsia="Arial Unicode MS" w:cs="Arial"/>
                <w:i/>
                <w:szCs w:val="18"/>
                <w:lang w:eastAsia="ar-SA"/>
              </w:rPr>
              <w:t xml:space="preserve"> Cat F</w:t>
            </w:r>
          </w:p>
          <w:p w:rsidR="00F20A5F" w:rsidRPr="00F20A5F" w:rsidRDefault="00F20A5F" w:rsidP="00F20A5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20A5F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Proposed changed affects section?</w:t>
            </w:r>
          </w:p>
          <w:p w:rsidR="00F20A5F" w:rsidRDefault="00F20A5F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20A5F">
              <w:rPr>
                <w:rFonts w:eastAsia="Arial Unicode MS" w:cs="Arial"/>
                <w:szCs w:val="18"/>
                <w:lang w:eastAsia="ar-SA"/>
              </w:rPr>
              <w:t>Revision of S1-192194.</w:t>
            </w:r>
          </w:p>
          <w:p w:rsidR="00F20A5F" w:rsidRPr="00F20A5F" w:rsidRDefault="00F20A5F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F20A5F" w:rsidRDefault="00F20A5F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F20A5F" w:rsidRPr="00F20A5F" w:rsidRDefault="00F20A5F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F20A5F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795707" w:rsidRPr="00A75C05" w:rsidTr="00F20A5F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F20A5F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0A5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F20A5F" w:rsidRDefault="00CC5328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" w:history="1">
              <w:r w:rsidR="00795707" w:rsidRPr="00F20A5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S1-192195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F20A5F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0A5F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F20A5F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0A5F">
              <w:rPr>
                <w:rFonts w:eastAsia="Times New Roman" w:cs="Arial"/>
                <w:szCs w:val="18"/>
                <w:lang w:eastAsia="ar-SA"/>
              </w:rPr>
              <w:t>CR22.889v17.0.0 Update gap analysis for requirements in subclause 9 Critical support applications related use cases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F20A5F" w:rsidRDefault="00F20A5F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0A5F">
              <w:rPr>
                <w:rFonts w:eastAsia="Times New Roman" w:cs="Arial"/>
                <w:szCs w:val="18"/>
                <w:lang w:eastAsia="ar-SA"/>
              </w:rPr>
              <w:t>Revised to S1-192622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F20A5F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20A5F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F20A5F">
              <w:rPr>
                <w:noProof/>
              </w:rPr>
              <w:t xml:space="preserve">FS_FRMCS3 </w:t>
            </w:r>
            <w:r w:rsidRPr="00F20A5F">
              <w:rPr>
                <w:rFonts w:eastAsia="Arial Unicode MS" w:cs="Arial"/>
                <w:szCs w:val="18"/>
                <w:lang w:eastAsia="ar-SA"/>
              </w:rPr>
              <w:t>Rel-17 CR0150R- Cat F</w:t>
            </w:r>
          </w:p>
          <w:p w:rsidR="00795707" w:rsidRPr="00F20A5F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20A5F">
              <w:rPr>
                <w:rFonts w:eastAsia="Arial Unicode MS" w:cs="Arial"/>
                <w:szCs w:val="18"/>
                <w:highlight w:val="yellow"/>
                <w:lang w:eastAsia="ar-SA"/>
              </w:rPr>
              <w:t>Proposed changed affects section?</w:t>
            </w:r>
          </w:p>
        </w:tc>
      </w:tr>
      <w:tr w:rsidR="00F20A5F" w:rsidRPr="00A75C05" w:rsidTr="00F20A5F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A5F" w:rsidRPr="00F20A5F" w:rsidRDefault="00F20A5F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0A5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A5F" w:rsidRPr="00F20A5F" w:rsidRDefault="00CC5328" w:rsidP="0079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3" w:history="1">
              <w:r w:rsidR="00F20A5F" w:rsidRPr="00F20A5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S1-192622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A5F" w:rsidRPr="00F20A5F" w:rsidRDefault="00F20A5F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0A5F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A5F" w:rsidRPr="00F20A5F" w:rsidRDefault="00F20A5F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0A5F">
              <w:rPr>
                <w:rFonts w:eastAsia="Times New Roman" w:cs="Arial"/>
                <w:szCs w:val="18"/>
                <w:lang w:eastAsia="ar-SA"/>
              </w:rPr>
              <w:t>CR22.889v17.0.0 Update gap analysis for requirements in subclause 9 Critical support applications related use cases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A5F" w:rsidRPr="00F20A5F" w:rsidRDefault="00F20A5F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A5F" w:rsidRPr="00F20A5F" w:rsidRDefault="00F20A5F" w:rsidP="00F20A5F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F20A5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F20A5F">
              <w:rPr>
                <w:i/>
                <w:noProof/>
              </w:rPr>
              <w:t xml:space="preserve">FS_FRMCS3 </w:t>
            </w:r>
            <w:r w:rsidRPr="00F20A5F">
              <w:rPr>
                <w:rFonts w:eastAsia="Arial Unicode MS" w:cs="Arial"/>
                <w:i/>
                <w:szCs w:val="18"/>
                <w:lang w:eastAsia="ar-SA"/>
              </w:rPr>
              <w:t>Rel-17 CR0150R- Cat F</w:t>
            </w:r>
          </w:p>
          <w:p w:rsidR="00F20A5F" w:rsidRDefault="00F20A5F" w:rsidP="00F20A5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20A5F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Proposed changed affects section?</w:t>
            </w:r>
          </w:p>
          <w:p w:rsidR="00F20A5F" w:rsidRPr="00F20A5F" w:rsidRDefault="00F20A5F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20A5F">
              <w:rPr>
                <w:rFonts w:eastAsia="Arial Unicode MS" w:cs="Arial"/>
                <w:szCs w:val="18"/>
                <w:lang w:eastAsia="ar-SA"/>
              </w:rPr>
              <w:t>Revision of S1-192195.</w:t>
            </w:r>
          </w:p>
        </w:tc>
      </w:tr>
      <w:tr w:rsidR="00795707" w:rsidRPr="00A75C05" w:rsidTr="00DB1030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:rsidR="00795707" w:rsidRPr="003D554D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554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:rsidR="00795707" w:rsidRPr="003D554D" w:rsidRDefault="00CC5328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" w:history="1">
              <w:r w:rsidR="00795707" w:rsidRPr="003D554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S1-192196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:rsidR="00795707" w:rsidRPr="003D554D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554D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:rsidR="00795707" w:rsidRPr="003D554D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554D">
              <w:rPr>
                <w:rFonts w:eastAsia="Times New Roman" w:cs="Arial"/>
                <w:szCs w:val="18"/>
                <w:lang w:eastAsia="ar-SA"/>
              </w:rPr>
              <w:t>CR22.889v17.0.0 Update gap analysis for requirements in subclause 12 FRMCS System principles related use cases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:rsidR="00795707" w:rsidRPr="003D554D" w:rsidRDefault="003D554D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554D">
              <w:rPr>
                <w:rFonts w:eastAsia="Times New Roman" w:cs="Arial"/>
                <w:szCs w:val="18"/>
                <w:lang w:eastAsia="ar-SA"/>
              </w:rPr>
              <w:t>Revised to S1-19</w:t>
            </w:r>
            <w:r>
              <w:rPr>
                <w:rFonts w:eastAsia="Times New Roman" w:cs="Arial"/>
                <w:szCs w:val="18"/>
                <w:lang w:eastAsia="ar-SA"/>
              </w:rPr>
              <w:t>2375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:rsidR="00795707" w:rsidRPr="003D554D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D554D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3D554D">
              <w:rPr>
                <w:noProof/>
              </w:rPr>
              <w:t xml:space="preserve">FS_FRMCS3 </w:t>
            </w:r>
            <w:r w:rsidRPr="003D554D">
              <w:rPr>
                <w:rFonts w:eastAsia="Arial Unicode MS" w:cs="Arial"/>
                <w:szCs w:val="18"/>
                <w:lang w:eastAsia="ar-SA"/>
              </w:rPr>
              <w:t>Rel-17 CR0151R- Cat F</w:t>
            </w:r>
          </w:p>
          <w:p w:rsidR="00795707" w:rsidRPr="003D554D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D554D">
              <w:rPr>
                <w:rFonts w:eastAsia="Arial Unicode MS" w:cs="Arial"/>
                <w:szCs w:val="18"/>
                <w:highlight w:val="yellow"/>
                <w:lang w:eastAsia="ar-SA"/>
              </w:rPr>
              <w:t>Proposed changed affects section?</w:t>
            </w:r>
          </w:p>
        </w:tc>
      </w:tr>
      <w:tr w:rsidR="00795707" w:rsidRPr="00A75C05" w:rsidTr="00DB1030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DB1030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103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DB1030" w:rsidRDefault="00CC5328" w:rsidP="0079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5" w:history="1">
              <w:r w:rsidR="00795707" w:rsidRPr="00DB103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S1-192375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DB1030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1030">
              <w:rPr>
                <w:rFonts w:eastAsia="Times New Roman" w:cs="Arial"/>
                <w:szCs w:val="18"/>
                <w:lang w:eastAsia="ar-SA"/>
              </w:rPr>
              <w:t>UIC, 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DB1030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1030">
              <w:rPr>
                <w:rFonts w:eastAsia="Times New Roman" w:cs="Arial"/>
                <w:szCs w:val="18"/>
                <w:lang w:eastAsia="ar-SA"/>
              </w:rPr>
              <w:t>CR22.889v17.0.0 Update gap analysis for requirements in subclause 12 FRMCS System principles related use cases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DB1030" w:rsidRDefault="00DB1030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1030">
              <w:rPr>
                <w:rFonts w:eastAsia="Times New Roman" w:cs="Arial"/>
                <w:szCs w:val="18"/>
                <w:lang w:eastAsia="ar-SA"/>
              </w:rPr>
              <w:t>Revised to S1-192623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DB1030" w:rsidRDefault="00795707" w:rsidP="00795707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DB1030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DB1030">
              <w:rPr>
                <w:i/>
                <w:noProof/>
              </w:rPr>
              <w:t xml:space="preserve">FS_FRMCS3 </w:t>
            </w:r>
            <w:r w:rsidRPr="00DB1030">
              <w:rPr>
                <w:rFonts w:eastAsia="Arial Unicode MS" w:cs="Arial"/>
                <w:i/>
                <w:szCs w:val="18"/>
                <w:lang w:eastAsia="ar-SA"/>
              </w:rPr>
              <w:t>Rel-17 CR0151R- Cat F</w:t>
            </w:r>
          </w:p>
          <w:p w:rsidR="00795707" w:rsidRPr="00DB1030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B1030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Proposed changed affects section?</w:t>
            </w:r>
          </w:p>
          <w:p w:rsidR="00795707" w:rsidRPr="00DB1030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B1030">
              <w:rPr>
                <w:rFonts w:eastAsia="Arial Unicode MS" w:cs="Arial"/>
                <w:szCs w:val="18"/>
                <w:lang w:eastAsia="ar-SA"/>
              </w:rPr>
              <w:t>Revision of S1-192196.</w:t>
            </w:r>
          </w:p>
        </w:tc>
      </w:tr>
      <w:tr w:rsidR="00DB1030" w:rsidRPr="00A75C05" w:rsidTr="00DB1030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030" w:rsidRPr="00DB1030" w:rsidRDefault="00DB1030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103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030" w:rsidRPr="00DB1030" w:rsidRDefault="00CC5328" w:rsidP="0079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6" w:history="1">
              <w:r w:rsidR="00DB1030" w:rsidRPr="00DB103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S1-192623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030" w:rsidRPr="00DB1030" w:rsidRDefault="00DB1030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1030">
              <w:rPr>
                <w:rFonts w:eastAsia="Times New Roman" w:cs="Arial"/>
                <w:szCs w:val="18"/>
                <w:lang w:eastAsia="ar-SA"/>
              </w:rPr>
              <w:t>UIC, 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030" w:rsidRPr="00DB1030" w:rsidRDefault="00DB1030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1030">
              <w:rPr>
                <w:rFonts w:eastAsia="Times New Roman" w:cs="Arial"/>
                <w:szCs w:val="18"/>
                <w:lang w:eastAsia="ar-SA"/>
              </w:rPr>
              <w:t>CR22.889v17.0.0 Update gap analysis for requirements in subclause 12 FRMCS System principles related use cases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030" w:rsidRPr="00DB1030" w:rsidRDefault="00DB1030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030" w:rsidRPr="00DB1030" w:rsidRDefault="00DB1030" w:rsidP="00DB1030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DB1030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DB1030">
              <w:rPr>
                <w:i/>
                <w:noProof/>
              </w:rPr>
              <w:t xml:space="preserve">FS_FRMCS3 </w:t>
            </w:r>
            <w:r w:rsidRPr="00DB1030">
              <w:rPr>
                <w:rFonts w:eastAsia="Arial Unicode MS" w:cs="Arial"/>
                <w:i/>
                <w:szCs w:val="18"/>
                <w:lang w:eastAsia="ar-SA"/>
              </w:rPr>
              <w:t>Rel-17 CR0151R- Cat F</w:t>
            </w:r>
          </w:p>
          <w:p w:rsidR="00DB1030" w:rsidRPr="00DB1030" w:rsidRDefault="00DB1030" w:rsidP="00DB1030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DB1030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Proposed changed affects section?</w:t>
            </w:r>
          </w:p>
          <w:p w:rsidR="00DB1030" w:rsidRDefault="00DB1030" w:rsidP="00DB10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B1030">
              <w:rPr>
                <w:rFonts w:eastAsia="Arial Unicode MS" w:cs="Arial"/>
                <w:i/>
                <w:szCs w:val="18"/>
                <w:lang w:eastAsia="ar-SA"/>
              </w:rPr>
              <w:t>Revision of S1-192196.</w:t>
            </w:r>
          </w:p>
          <w:p w:rsidR="00DB1030" w:rsidRPr="00DB1030" w:rsidRDefault="00DB1030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B1030">
              <w:rPr>
                <w:rFonts w:eastAsia="Arial Unicode MS" w:cs="Arial"/>
                <w:szCs w:val="18"/>
                <w:lang w:eastAsia="ar-SA"/>
              </w:rPr>
              <w:t>Revision of S1-192375.</w:t>
            </w:r>
          </w:p>
        </w:tc>
      </w:tr>
      <w:tr w:rsidR="00795707" w:rsidRPr="00A75C05" w:rsidTr="00DB1030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DB1030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103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DB1030" w:rsidRDefault="00CC5328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795707" w:rsidRPr="00DB103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S1-192197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DB1030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1030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DB1030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1030">
              <w:rPr>
                <w:rFonts w:eastAsia="Times New Roman" w:cs="Arial"/>
                <w:szCs w:val="18"/>
                <w:lang w:eastAsia="ar-SA"/>
              </w:rPr>
              <w:t>CR22.889v17.0.0 Clarify CS/PS interworking versus interconnection between GSM-R and FRMCS users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DB1030" w:rsidRDefault="00DB1030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1030">
              <w:rPr>
                <w:rFonts w:eastAsia="Times New Roman" w:cs="Arial"/>
                <w:szCs w:val="18"/>
                <w:lang w:eastAsia="ar-SA"/>
              </w:rPr>
              <w:t>Revised to S1-192624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DB1030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B1030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DB1030">
              <w:rPr>
                <w:noProof/>
              </w:rPr>
              <w:t xml:space="preserve">FS_FRMCS3 </w:t>
            </w:r>
            <w:r w:rsidRPr="00DB1030">
              <w:rPr>
                <w:rFonts w:eastAsia="Arial Unicode MS" w:cs="Arial"/>
                <w:szCs w:val="18"/>
                <w:lang w:eastAsia="ar-SA"/>
              </w:rPr>
              <w:t>Rel-17 CR0152R- Cat F</w:t>
            </w:r>
          </w:p>
          <w:p w:rsidR="00795707" w:rsidRPr="00DB1030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B1030">
              <w:rPr>
                <w:rFonts w:eastAsia="Arial Unicode MS" w:cs="Arial"/>
                <w:szCs w:val="18"/>
                <w:highlight w:val="yellow"/>
                <w:lang w:eastAsia="ar-SA"/>
              </w:rPr>
              <w:t>Proposed changed affects section?</w:t>
            </w:r>
          </w:p>
        </w:tc>
      </w:tr>
      <w:tr w:rsidR="00DB1030" w:rsidRPr="00A75C05" w:rsidTr="00DB1030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030" w:rsidRPr="00DB1030" w:rsidRDefault="00DB1030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1030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030" w:rsidRPr="00DB1030" w:rsidRDefault="00CC5328" w:rsidP="0079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8" w:history="1">
              <w:r w:rsidR="00DB1030" w:rsidRPr="00DB103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S1-192624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030" w:rsidRPr="00DB1030" w:rsidRDefault="00DB1030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1030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030" w:rsidRPr="00DB1030" w:rsidRDefault="00DB1030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1030">
              <w:rPr>
                <w:rFonts w:eastAsia="Times New Roman" w:cs="Arial"/>
                <w:szCs w:val="18"/>
                <w:lang w:eastAsia="ar-SA"/>
              </w:rPr>
              <w:t>CR22.889v17.0.0 Clarify CS/PS interworking versus interconnection between GSM-R and FRMCS users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030" w:rsidRPr="00DB1030" w:rsidRDefault="00DB1030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030" w:rsidRPr="00DB1030" w:rsidRDefault="00DB1030" w:rsidP="00DB1030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DB1030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DB1030">
              <w:rPr>
                <w:i/>
                <w:noProof/>
              </w:rPr>
              <w:t xml:space="preserve">FS_FRMCS3 </w:t>
            </w:r>
            <w:r w:rsidRPr="00DB1030">
              <w:rPr>
                <w:rFonts w:eastAsia="Arial Unicode MS" w:cs="Arial"/>
                <w:i/>
                <w:szCs w:val="18"/>
                <w:lang w:eastAsia="ar-SA"/>
              </w:rPr>
              <w:t>Rel-17 CR0152R- Cat F</w:t>
            </w:r>
          </w:p>
          <w:p w:rsidR="00DB1030" w:rsidRDefault="00DB1030" w:rsidP="00DB10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B1030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Proposed changed affects section?</w:t>
            </w:r>
          </w:p>
          <w:p w:rsidR="00DB1030" w:rsidRPr="00DB1030" w:rsidRDefault="00DB1030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B1030">
              <w:rPr>
                <w:rFonts w:eastAsia="Arial Unicode MS" w:cs="Arial"/>
                <w:szCs w:val="18"/>
                <w:lang w:eastAsia="ar-SA"/>
              </w:rPr>
              <w:t>Revision of S1-192197.</w:t>
            </w:r>
          </w:p>
        </w:tc>
      </w:tr>
      <w:tr w:rsidR="00795707" w:rsidRPr="00A75C05" w:rsidTr="007D5F27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5707" w:rsidRPr="00DB1030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103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5707" w:rsidRPr="00DB1030" w:rsidRDefault="00CC5328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9" w:history="1">
              <w:r w:rsidR="00795707" w:rsidRPr="00DB103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S1-192198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5707" w:rsidRPr="00DB1030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1030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5707" w:rsidRPr="00DB1030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1030">
              <w:rPr>
                <w:rFonts w:eastAsia="Times New Roman" w:cs="Arial"/>
                <w:szCs w:val="18"/>
                <w:lang w:eastAsia="ar-SA"/>
              </w:rPr>
              <w:t>CR22.889v17.0.0 Location information of an FRMCS Equipment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5707" w:rsidRPr="00DB1030" w:rsidRDefault="00DB1030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103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5707" w:rsidRPr="00DB1030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B1030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DB1030">
              <w:rPr>
                <w:noProof/>
              </w:rPr>
              <w:t xml:space="preserve">FS_FRMCS3 </w:t>
            </w:r>
            <w:r w:rsidRPr="00DB1030">
              <w:rPr>
                <w:rFonts w:eastAsia="Arial Unicode MS" w:cs="Arial"/>
                <w:szCs w:val="18"/>
                <w:lang w:eastAsia="ar-SA"/>
              </w:rPr>
              <w:t>Rel-17 CR0153R</w:t>
            </w:r>
            <w:r w:rsidR="00B10F7D">
              <w:rPr>
                <w:rFonts w:eastAsia="Arial Unicode MS" w:cs="Arial"/>
                <w:szCs w:val="18"/>
                <w:lang w:eastAsia="ar-SA"/>
              </w:rPr>
              <w:t>1</w:t>
            </w:r>
            <w:r w:rsidRPr="00DB1030">
              <w:rPr>
                <w:rFonts w:eastAsia="Arial Unicode MS" w:cs="Arial"/>
                <w:szCs w:val="18"/>
                <w:lang w:eastAsia="ar-SA"/>
              </w:rPr>
              <w:t xml:space="preserve"> Cat F</w:t>
            </w:r>
          </w:p>
          <w:p w:rsidR="00795707" w:rsidRPr="00DB1030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B1030">
              <w:rPr>
                <w:rFonts w:eastAsia="Arial Unicode MS" w:cs="Arial"/>
                <w:szCs w:val="18"/>
                <w:highlight w:val="yellow"/>
                <w:lang w:eastAsia="ar-SA"/>
              </w:rPr>
              <w:t>Proposed changed affects section?</w:t>
            </w:r>
          </w:p>
        </w:tc>
      </w:tr>
      <w:tr w:rsidR="00795707" w:rsidRPr="00A75C05" w:rsidTr="007D5F27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7D5F27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5F2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7D5F27" w:rsidRDefault="00CC5328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795707" w:rsidRPr="007D5F2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S1-192200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7D5F27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5F27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7D5F27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5F27">
              <w:rPr>
                <w:rFonts w:eastAsia="Times New Roman" w:cs="Arial"/>
                <w:szCs w:val="18"/>
                <w:lang w:eastAsia="ar-SA"/>
              </w:rPr>
              <w:t>CR22.889v17.0.0 3GPP building blocks to support Real-time video communication (video conferencing) related use cases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7D5F27" w:rsidRDefault="007D5F2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5F27">
              <w:rPr>
                <w:rFonts w:eastAsia="Times New Roman" w:cs="Arial"/>
                <w:szCs w:val="18"/>
                <w:lang w:eastAsia="ar-SA"/>
              </w:rPr>
              <w:t>Revised to S1-192625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7D5F27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D5F27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7D5F27">
              <w:rPr>
                <w:noProof/>
              </w:rPr>
              <w:t xml:space="preserve">FS_FRMCS3 </w:t>
            </w:r>
            <w:r w:rsidRPr="007D5F27">
              <w:rPr>
                <w:rFonts w:eastAsia="Arial Unicode MS" w:cs="Arial"/>
                <w:szCs w:val="18"/>
                <w:lang w:eastAsia="ar-SA"/>
              </w:rPr>
              <w:t>Rel-17 CR0154R- Cat F</w:t>
            </w:r>
          </w:p>
          <w:p w:rsidR="00795707" w:rsidRPr="007D5F27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D5F27">
              <w:rPr>
                <w:rFonts w:eastAsia="Arial Unicode MS" w:cs="Arial"/>
                <w:szCs w:val="18"/>
                <w:highlight w:val="yellow"/>
                <w:lang w:eastAsia="ar-SA"/>
              </w:rPr>
              <w:t>Proposed changed affects section?</w:t>
            </w:r>
          </w:p>
        </w:tc>
      </w:tr>
      <w:tr w:rsidR="007D5F27" w:rsidRPr="00A75C05" w:rsidTr="00B10F7D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F27" w:rsidRPr="007D5F27" w:rsidRDefault="007D5F2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5F2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F27" w:rsidRPr="007D5F27" w:rsidRDefault="00CC5328" w:rsidP="0079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1" w:history="1">
              <w:r w:rsidR="007D5F27" w:rsidRPr="007D5F2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S1-192625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F27" w:rsidRPr="007D5F27" w:rsidRDefault="007D5F2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5F27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F27" w:rsidRPr="007D5F27" w:rsidRDefault="007D5F2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5F27">
              <w:rPr>
                <w:rFonts w:eastAsia="Times New Roman" w:cs="Arial"/>
                <w:szCs w:val="18"/>
                <w:lang w:eastAsia="ar-SA"/>
              </w:rPr>
              <w:t>CR22.889v17.0.0 3GPP building blocks to support Real-time video communication (video conferencing) related use cases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F27" w:rsidRPr="007D5F27" w:rsidRDefault="007D5F2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F27" w:rsidRPr="007D5F27" w:rsidRDefault="007D5F27" w:rsidP="007D5F27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D5F27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7D5F27">
              <w:rPr>
                <w:i/>
                <w:noProof/>
              </w:rPr>
              <w:t xml:space="preserve">FS_FRMCS3 </w:t>
            </w:r>
            <w:r w:rsidRPr="007D5F27">
              <w:rPr>
                <w:rFonts w:eastAsia="Arial Unicode MS" w:cs="Arial"/>
                <w:i/>
                <w:szCs w:val="18"/>
                <w:lang w:eastAsia="ar-SA"/>
              </w:rPr>
              <w:t>Rel-17 CR0154R- Cat F</w:t>
            </w:r>
          </w:p>
          <w:p w:rsidR="007D5F27" w:rsidRDefault="007D5F27" w:rsidP="007D5F2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D5F27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Proposed changed affects section?</w:t>
            </w:r>
          </w:p>
          <w:p w:rsidR="007D5F27" w:rsidRPr="007D5F27" w:rsidRDefault="007D5F2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D5F27">
              <w:rPr>
                <w:rFonts w:eastAsia="Arial Unicode MS" w:cs="Arial"/>
                <w:szCs w:val="18"/>
                <w:lang w:eastAsia="ar-SA"/>
              </w:rPr>
              <w:t>Revision of S1-192200.</w:t>
            </w:r>
          </w:p>
        </w:tc>
      </w:tr>
      <w:tr w:rsidR="00795707" w:rsidRPr="00A75C05" w:rsidTr="00B10F7D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B10F7D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0F7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B10F7D" w:rsidRDefault="00CC5328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795707" w:rsidRPr="00B10F7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S1-192201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B10F7D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0F7D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B10F7D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0F7D">
              <w:rPr>
                <w:rFonts w:eastAsia="Times New Roman" w:cs="Arial"/>
                <w:szCs w:val="18"/>
                <w:lang w:eastAsia="ar-SA"/>
              </w:rPr>
              <w:t>CR22.889v17.0.0 Degradation of a communication link for AVC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B10F7D" w:rsidRDefault="00B10F7D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0F7D">
              <w:rPr>
                <w:rFonts w:eastAsia="Times New Roman" w:cs="Arial"/>
                <w:szCs w:val="18"/>
                <w:lang w:eastAsia="ar-SA"/>
              </w:rPr>
              <w:t>Revised to S1-192632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B10F7D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10F7D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B10F7D">
              <w:rPr>
                <w:noProof/>
              </w:rPr>
              <w:t xml:space="preserve">FS_FRMCS3 </w:t>
            </w:r>
            <w:r w:rsidRPr="00B10F7D">
              <w:rPr>
                <w:rFonts w:eastAsia="Arial Unicode MS" w:cs="Arial"/>
                <w:szCs w:val="18"/>
                <w:lang w:eastAsia="ar-SA"/>
              </w:rPr>
              <w:t>Rel-17 CR0155R- Cat F</w:t>
            </w:r>
          </w:p>
          <w:p w:rsidR="00795707" w:rsidRPr="00B10F7D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10F7D">
              <w:rPr>
                <w:rFonts w:eastAsia="Arial Unicode MS" w:cs="Arial"/>
                <w:szCs w:val="18"/>
                <w:highlight w:val="yellow"/>
                <w:lang w:eastAsia="ar-SA"/>
              </w:rPr>
              <w:t>Proposed changed affects section?</w:t>
            </w:r>
          </w:p>
        </w:tc>
      </w:tr>
      <w:tr w:rsidR="00B10F7D" w:rsidRPr="00A75C05" w:rsidTr="004414EB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0F7D" w:rsidRPr="00B10F7D" w:rsidRDefault="00B10F7D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0F7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0F7D" w:rsidRPr="00B10F7D" w:rsidRDefault="00CC5328" w:rsidP="0079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3" w:history="1">
              <w:r w:rsidR="00B10F7D" w:rsidRPr="00B10F7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S1-192632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0F7D" w:rsidRPr="00B10F7D" w:rsidRDefault="00B10F7D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0F7D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0F7D" w:rsidRPr="00B10F7D" w:rsidRDefault="00B10F7D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0F7D">
              <w:rPr>
                <w:rFonts w:eastAsia="Times New Roman" w:cs="Arial"/>
                <w:szCs w:val="18"/>
                <w:lang w:eastAsia="ar-SA"/>
              </w:rPr>
              <w:t>CR22.889v17.0.0 Degradation of a communication link for AVC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0F7D" w:rsidRPr="00B10F7D" w:rsidRDefault="00B10F7D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0F7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0F7D" w:rsidRPr="00B10F7D" w:rsidRDefault="00B10F7D" w:rsidP="00B10F7D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B10F7D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B10F7D">
              <w:rPr>
                <w:i/>
                <w:noProof/>
              </w:rPr>
              <w:t xml:space="preserve">FS_FRMCS3 </w:t>
            </w:r>
            <w:r w:rsidRPr="00B10F7D">
              <w:rPr>
                <w:rFonts w:eastAsia="Arial Unicode MS" w:cs="Arial"/>
                <w:i/>
                <w:szCs w:val="18"/>
                <w:lang w:eastAsia="ar-SA"/>
              </w:rPr>
              <w:t>Rel-17 CR0155R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1</w:t>
            </w:r>
            <w:r w:rsidRPr="00B10F7D">
              <w:rPr>
                <w:rFonts w:eastAsia="Arial Unicode MS" w:cs="Arial"/>
                <w:i/>
                <w:szCs w:val="18"/>
                <w:lang w:eastAsia="ar-SA"/>
              </w:rPr>
              <w:t xml:space="preserve"> Cat F</w:t>
            </w:r>
          </w:p>
          <w:p w:rsidR="00B10F7D" w:rsidRPr="00B10F7D" w:rsidRDefault="00B10F7D" w:rsidP="00B10F7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10F7D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Proposed changed affects section?</w:t>
            </w:r>
          </w:p>
          <w:p w:rsidR="00B10F7D" w:rsidRDefault="00B10F7D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10F7D">
              <w:rPr>
                <w:rFonts w:eastAsia="Arial Unicode MS" w:cs="Arial"/>
                <w:szCs w:val="18"/>
                <w:lang w:eastAsia="ar-SA"/>
              </w:rPr>
              <w:t>Revision of S1-192201.</w:t>
            </w:r>
          </w:p>
          <w:p w:rsidR="00B10F7D" w:rsidRDefault="00B10F7D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10F7D" w:rsidRPr="00B10F7D" w:rsidRDefault="00B10F7D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B10F7D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795707" w:rsidRPr="00A75C05" w:rsidTr="004414EB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4414EB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14E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4414EB" w:rsidRDefault="00CC5328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795707" w:rsidRPr="004414E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S1-192247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4414EB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14EB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4414EB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14EB">
              <w:rPr>
                <w:rFonts w:eastAsia="Times New Roman" w:cs="Arial"/>
                <w:szCs w:val="18"/>
                <w:lang w:eastAsia="ar-SA"/>
              </w:rPr>
              <w:t>CR22.889v17.0.0 Update gap analysis for requirements in subclause 6.18 Train Integrity monitoring data communication related use cases while operating in off-network mode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4414EB" w:rsidRDefault="004414EB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14EB">
              <w:rPr>
                <w:rFonts w:eastAsia="Times New Roman" w:cs="Arial"/>
                <w:szCs w:val="18"/>
                <w:lang w:eastAsia="ar-SA"/>
              </w:rPr>
              <w:t>Revised to S1-192633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4414EB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14EB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4414EB">
              <w:rPr>
                <w:noProof/>
              </w:rPr>
              <w:t xml:space="preserve">FS_FRMCS3 </w:t>
            </w:r>
            <w:r w:rsidRPr="004414EB">
              <w:rPr>
                <w:rFonts w:eastAsia="Arial Unicode MS" w:cs="Arial"/>
                <w:szCs w:val="18"/>
                <w:lang w:eastAsia="ar-SA"/>
              </w:rPr>
              <w:t>Rel-17 CR0156R- Cat F</w:t>
            </w:r>
          </w:p>
          <w:p w:rsidR="00795707" w:rsidRPr="004414EB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14EB">
              <w:rPr>
                <w:rFonts w:eastAsia="Arial Unicode MS" w:cs="Arial"/>
                <w:szCs w:val="18"/>
                <w:highlight w:val="yellow"/>
                <w:lang w:eastAsia="ar-SA"/>
              </w:rPr>
              <w:t>Proposed changed affects section?</w:t>
            </w:r>
          </w:p>
        </w:tc>
      </w:tr>
      <w:tr w:rsidR="004414EB" w:rsidRPr="00A75C05" w:rsidTr="004414EB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414EB" w:rsidRPr="004414EB" w:rsidRDefault="004414EB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14E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414EB" w:rsidRPr="004414EB" w:rsidRDefault="00CC5328" w:rsidP="0079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5" w:history="1">
              <w:r w:rsidR="004414EB" w:rsidRPr="004414E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S1-192633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414EB" w:rsidRPr="004414EB" w:rsidRDefault="004414EB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14EB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414EB" w:rsidRPr="004414EB" w:rsidRDefault="004414EB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14EB">
              <w:rPr>
                <w:rFonts w:eastAsia="Times New Roman" w:cs="Arial"/>
                <w:szCs w:val="18"/>
                <w:lang w:eastAsia="ar-SA"/>
              </w:rPr>
              <w:t>CR22.889v17.0.0 Update gap analysis for requirements in subclause 6.18 Train Integrity monitoring data communication related use cases while operating in off-network mode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414EB" w:rsidRPr="004414EB" w:rsidRDefault="004414EB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14E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414EB" w:rsidRPr="004414EB" w:rsidRDefault="004414EB" w:rsidP="004414EB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4414EB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4414EB">
              <w:rPr>
                <w:i/>
                <w:noProof/>
              </w:rPr>
              <w:t xml:space="preserve">FS_FRMCS3 </w:t>
            </w:r>
            <w:r w:rsidRPr="004414EB">
              <w:rPr>
                <w:rFonts w:eastAsia="Arial Unicode MS" w:cs="Arial"/>
                <w:i/>
                <w:szCs w:val="18"/>
                <w:lang w:eastAsia="ar-SA"/>
              </w:rPr>
              <w:t>Rel-17 CR0156R1 Cat F</w:t>
            </w:r>
          </w:p>
          <w:p w:rsidR="004414EB" w:rsidRPr="004414EB" w:rsidRDefault="004414EB" w:rsidP="004414E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14EB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Proposed changed affects section?</w:t>
            </w:r>
          </w:p>
          <w:p w:rsidR="004414EB" w:rsidRDefault="004414EB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14EB">
              <w:rPr>
                <w:rFonts w:eastAsia="Arial Unicode MS" w:cs="Arial"/>
                <w:szCs w:val="18"/>
                <w:lang w:eastAsia="ar-SA"/>
              </w:rPr>
              <w:t>Revision of S1-192247.</w:t>
            </w:r>
          </w:p>
          <w:p w:rsidR="004414EB" w:rsidRPr="004414EB" w:rsidRDefault="004414EB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4414EB" w:rsidRDefault="004414EB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4414EB" w:rsidRPr="004414EB" w:rsidRDefault="004414EB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4414EB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795707" w:rsidRPr="00A75C05" w:rsidTr="00CB1E0A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5707" w:rsidRPr="004414EB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14E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5707" w:rsidRPr="004414EB" w:rsidRDefault="00CC5328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795707" w:rsidRPr="004414E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S1-192297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5707" w:rsidRPr="004414EB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14EB">
              <w:rPr>
                <w:rFonts w:hint="eastAsia"/>
                <w:noProof/>
                <w:lang w:eastAsia="ko-KR"/>
              </w:rPr>
              <w:t>Hansung University, ETRI, KT</w:t>
            </w:r>
            <w:r w:rsidRPr="004414EB">
              <w:rPr>
                <w:noProof/>
                <w:lang w:eastAsia="ko-KR"/>
              </w:rPr>
              <w:t xml:space="preserve">, </w:t>
            </w:r>
            <w:r w:rsidRPr="004414EB">
              <w:rPr>
                <w:rFonts w:hint="eastAsia"/>
                <w:noProof/>
                <w:lang w:eastAsia="ko-KR"/>
              </w:rPr>
              <w:t>LGUplus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5707" w:rsidRPr="004414EB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14EB">
              <w:rPr>
                <w:rFonts w:eastAsia="Times New Roman" w:cs="Arial"/>
                <w:szCs w:val="18"/>
                <w:lang w:eastAsia="ar-SA"/>
              </w:rPr>
              <w:t>CR22.889v17.0.0 Gap analysis for 9.13 Autonomous Train Control and Operation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5707" w:rsidRPr="004414EB" w:rsidRDefault="004414EB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14E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5707" w:rsidRPr="004414EB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414EB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4414EB">
              <w:rPr>
                <w:noProof/>
              </w:rPr>
              <w:t xml:space="preserve">FS_FRMCS3 </w:t>
            </w:r>
            <w:r w:rsidRPr="004414EB">
              <w:rPr>
                <w:rFonts w:eastAsia="Arial Unicode MS" w:cs="Arial"/>
                <w:szCs w:val="18"/>
                <w:lang w:eastAsia="ar-SA"/>
              </w:rPr>
              <w:t>Rel-17 CR0157R- Cat F</w:t>
            </w:r>
          </w:p>
        </w:tc>
      </w:tr>
      <w:tr w:rsidR="00795707" w:rsidRPr="00A75C05" w:rsidTr="00CB1E0A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CB1E0A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1E0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CB1E0A" w:rsidRDefault="00CC5328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7" w:history="1">
              <w:r w:rsidR="00795707" w:rsidRPr="00CB1E0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S1-192298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CB1E0A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1E0A">
              <w:rPr>
                <w:rFonts w:hint="eastAsia"/>
                <w:noProof/>
                <w:lang w:eastAsia="ko-KR"/>
              </w:rPr>
              <w:t>Hansung University, ETRI, KT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CB1E0A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1E0A">
              <w:rPr>
                <w:rFonts w:eastAsia="Times New Roman" w:cs="Arial"/>
                <w:szCs w:val="18"/>
                <w:lang w:eastAsia="ar-SA"/>
              </w:rPr>
              <w:t xml:space="preserve">CR22.889v17.0.0 Gap analysis for 9.14 </w:t>
            </w:r>
            <w:proofErr w:type="spellStart"/>
            <w:r w:rsidRPr="00CB1E0A">
              <w:rPr>
                <w:rFonts w:eastAsia="Times New Roman" w:cs="Arial"/>
                <w:szCs w:val="18"/>
                <w:lang w:eastAsia="ar-SA"/>
              </w:rPr>
              <w:t>Vertual</w:t>
            </w:r>
            <w:proofErr w:type="spellEnd"/>
            <w:r w:rsidRPr="00CB1E0A">
              <w:rPr>
                <w:rFonts w:eastAsia="Times New Roman" w:cs="Arial"/>
                <w:szCs w:val="18"/>
                <w:lang w:eastAsia="ar-SA"/>
              </w:rPr>
              <w:t xml:space="preserve"> Coupling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CB1E0A" w:rsidRDefault="00CB1E0A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1E0A">
              <w:rPr>
                <w:rFonts w:eastAsia="Times New Roman" w:cs="Arial"/>
                <w:szCs w:val="18"/>
                <w:lang w:eastAsia="ar-SA"/>
              </w:rPr>
              <w:t>Revised to S1-192634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CB1E0A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B1E0A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CB1E0A">
              <w:rPr>
                <w:noProof/>
              </w:rPr>
              <w:t xml:space="preserve">FS_FRMCS3 </w:t>
            </w:r>
            <w:r w:rsidRPr="00CB1E0A">
              <w:rPr>
                <w:rFonts w:eastAsia="Arial Unicode MS" w:cs="Arial"/>
                <w:szCs w:val="18"/>
                <w:lang w:eastAsia="ar-SA"/>
              </w:rPr>
              <w:t>Rel-17 CR0158R- Cat F</w:t>
            </w:r>
          </w:p>
        </w:tc>
      </w:tr>
      <w:tr w:rsidR="00CB1E0A" w:rsidRPr="00A75C05" w:rsidTr="00CB1E0A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E0A" w:rsidRPr="00CB1E0A" w:rsidRDefault="00CB1E0A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1E0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E0A" w:rsidRPr="00CB1E0A" w:rsidRDefault="00CC5328" w:rsidP="0079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8" w:history="1">
              <w:r w:rsidR="00CB1E0A" w:rsidRPr="00CB1E0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S1-192634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E0A" w:rsidRPr="00CB1E0A" w:rsidRDefault="00CB1E0A" w:rsidP="00795707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CB1E0A">
              <w:rPr>
                <w:noProof/>
                <w:lang w:eastAsia="ko-KR"/>
              </w:rPr>
              <w:t>Hansung University, ETRI, KT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E0A" w:rsidRPr="00CB1E0A" w:rsidRDefault="00CB1E0A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1E0A">
              <w:rPr>
                <w:rFonts w:eastAsia="Times New Roman" w:cs="Arial"/>
                <w:szCs w:val="18"/>
                <w:lang w:eastAsia="ar-SA"/>
              </w:rPr>
              <w:t xml:space="preserve">CR22.889v17.0.0 Gap analysis for 9.14 </w:t>
            </w:r>
            <w:proofErr w:type="spellStart"/>
            <w:r w:rsidRPr="00CB1E0A">
              <w:rPr>
                <w:rFonts w:eastAsia="Times New Roman" w:cs="Arial"/>
                <w:szCs w:val="18"/>
                <w:lang w:eastAsia="ar-SA"/>
              </w:rPr>
              <w:t>Vertual</w:t>
            </w:r>
            <w:proofErr w:type="spellEnd"/>
            <w:r w:rsidRPr="00CB1E0A">
              <w:rPr>
                <w:rFonts w:eastAsia="Times New Roman" w:cs="Arial"/>
                <w:szCs w:val="18"/>
                <w:lang w:eastAsia="ar-SA"/>
              </w:rPr>
              <w:t xml:space="preserve"> Coupling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E0A" w:rsidRPr="00CB1E0A" w:rsidRDefault="00CB1E0A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E0A" w:rsidRDefault="00CB1E0A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B1E0A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CB1E0A">
              <w:rPr>
                <w:i/>
                <w:noProof/>
              </w:rPr>
              <w:t xml:space="preserve">FS_FRMCS3 </w:t>
            </w:r>
            <w:r w:rsidRPr="00CB1E0A">
              <w:rPr>
                <w:rFonts w:eastAsia="Arial Unicode MS" w:cs="Arial"/>
                <w:i/>
                <w:szCs w:val="18"/>
                <w:lang w:eastAsia="ar-SA"/>
              </w:rPr>
              <w:t>Rel-17 CR0158R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1</w:t>
            </w:r>
            <w:r w:rsidRPr="00CB1E0A">
              <w:rPr>
                <w:rFonts w:eastAsia="Arial Unicode MS" w:cs="Arial"/>
                <w:i/>
                <w:szCs w:val="18"/>
                <w:lang w:eastAsia="ar-SA"/>
              </w:rPr>
              <w:t xml:space="preserve"> Cat F</w:t>
            </w:r>
          </w:p>
          <w:p w:rsidR="00CB1E0A" w:rsidRPr="00CB1E0A" w:rsidRDefault="00CB1E0A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B1E0A">
              <w:rPr>
                <w:rFonts w:eastAsia="Arial Unicode MS" w:cs="Arial"/>
                <w:szCs w:val="18"/>
                <w:lang w:eastAsia="ar-SA"/>
              </w:rPr>
              <w:t>Revision of S1-192298.</w:t>
            </w:r>
          </w:p>
        </w:tc>
      </w:tr>
      <w:tr w:rsidR="00795707" w:rsidRPr="00A75C05" w:rsidTr="00CB1E0A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CB1E0A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1E0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CB1E0A" w:rsidRDefault="00CC5328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795707" w:rsidRPr="00CB1E0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S1-192299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CB1E0A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1E0A">
              <w:rPr>
                <w:rFonts w:hint="eastAsia"/>
                <w:noProof/>
                <w:lang w:eastAsia="ko-KR"/>
              </w:rPr>
              <w:t>Hansung University, ETRI, KT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CB1E0A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1E0A">
              <w:rPr>
                <w:rFonts w:eastAsia="Times New Roman" w:cs="Arial"/>
                <w:szCs w:val="18"/>
                <w:lang w:eastAsia="ar-SA"/>
              </w:rPr>
              <w:t>CR22.889v17.0.0 Gap analysis for 9.15 Composite-based train operation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CB1E0A" w:rsidRDefault="00CB1E0A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1E0A">
              <w:rPr>
                <w:rFonts w:eastAsia="Times New Roman" w:cs="Arial"/>
                <w:szCs w:val="18"/>
                <w:lang w:eastAsia="ar-SA"/>
              </w:rPr>
              <w:t>Revised to S1-192635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CB1E0A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B1E0A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CB1E0A">
              <w:rPr>
                <w:noProof/>
              </w:rPr>
              <w:t xml:space="preserve">FS_FRMCS3 </w:t>
            </w:r>
            <w:r w:rsidRPr="00CB1E0A">
              <w:rPr>
                <w:rFonts w:eastAsia="Arial Unicode MS" w:cs="Arial"/>
                <w:szCs w:val="18"/>
                <w:lang w:eastAsia="ar-SA"/>
              </w:rPr>
              <w:t>Rel-17 CR0159R- Cat F</w:t>
            </w:r>
          </w:p>
        </w:tc>
      </w:tr>
      <w:tr w:rsidR="00CB1E0A" w:rsidRPr="00A75C05" w:rsidTr="00773AF5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B1E0A" w:rsidRPr="00CB1E0A" w:rsidRDefault="00CB1E0A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1E0A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B1E0A" w:rsidRPr="00CB1E0A" w:rsidRDefault="00CC5328" w:rsidP="0079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0" w:history="1">
              <w:r w:rsidR="00CB1E0A" w:rsidRPr="00CB1E0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S1-192635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B1E0A" w:rsidRPr="00CB1E0A" w:rsidRDefault="00CB1E0A" w:rsidP="00795707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CB1E0A">
              <w:rPr>
                <w:noProof/>
                <w:lang w:eastAsia="ko-KR"/>
              </w:rPr>
              <w:t>Hansung University, ETRI, KT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B1E0A" w:rsidRPr="00CB1E0A" w:rsidRDefault="00CB1E0A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1E0A">
              <w:rPr>
                <w:rFonts w:eastAsia="Times New Roman" w:cs="Arial"/>
                <w:szCs w:val="18"/>
                <w:lang w:eastAsia="ar-SA"/>
              </w:rPr>
              <w:t>CR22.889v17.0.0 Gap analysis for 9.15 Composite-based train operation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B1E0A" w:rsidRPr="00CB1E0A" w:rsidRDefault="00CB1E0A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B1E0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B1E0A" w:rsidRPr="00CB1E0A" w:rsidRDefault="00CB1E0A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B1E0A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CB1E0A">
              <w:rPr>
                <w:i/>
                <w:noProof/>
              </w:rPr>
              <w:t xml:space="preserve">FS_FRMCS3 </w:t>
            </w:r>
            <w:r w:rsidRPr="00CB1E0A">
              <w:rPr>
                <w:rFonts w:eastAsia="Arial Unicode MS" w:cs="Arial"/>
                <w:i/>
                <w:szCs w:val="18"/>
                <w:lang w:eastAsia="ar-SA"/>
              </w:rPr>
              <w:t>Rel-17 CR0159R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1</w:t>
            </w:r>
            <w:r w:rsidRPr="00CB1E0A">
              <w:rPr>
                <w:rFonts w:eastAsia="Arial Unicode MS" w:cs="Arial"/>
                <w:i/>
                <w:szCs w:val="18"/>
                <w:lang w:eastAsia="ar-SA"/>
              </w:rPr>
              <w:t xml:space="preserve"> Cat F</w:t>
            </w:r>
          </w:p>
          <w:p w:rsidR="00CB1E0A" w:rsidRDefault="00CB1E0A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B1E0A">
              <w:rPr>
                <w:rFonts w:eastAsia="Arial Unicode MS" w:cs="Arial"/>
                <w:szCs w:val="18"/>
                <w:lang w:eastAsia="ar-SA"/>
              </w:rPr>
              <w:t>Revision of S1-192299.</w:t>
            </w:r>
          </w:p>
          <w:p w:rsidR="00CB1E0A" w:rsidRPr="00CB1E0A" w:rsidRDefault="00CB1E0A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B1E0A" w:rsidRDefault="00CB1E0A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B1E0A" w:rsidRPr="00CB1E0A" w:rsidRDefault="00CB1E0A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CB1E0A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795707" w:rsidRPr="00A75C05" w:rsidTr="00773AF5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773AF5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3AF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773AF5" w:rsidRDefault="00CC5328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795707" w:rsidRPr="00773AF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S1-192300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773AF5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73AF5">
              <w:rPr>
                <w:rFonts w:eastAsia="Times New Roman" w:cs="Arial"/>
                <w:szCs w:val="18"/>
                <w:lang w:eastAsia="ar-SA"/>
              </w:rPr>
              <w:t>Hansung</w:t>
            </w:r>
            <w:proofErr w:type="spellEnd"/>
            <w:r w:rsidRPr="00773AF5">
              <w:rPr>
                <w:rFonts w:eastAsia="Times New Roman" w:cs="Arial"/>
                <w:szCs w:val="18"/>
                <w:lang w:eastAsia="ar-SA"/>
              </w:rPr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773AF5" w:rsidRDefault="00795707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3AF5">
              <w:rPr>
                <w:rFonts w:eastAsia="Times New Roman" w:cs="Arial"/>
                <w:szCs w:val="18"/>
                <w:lang w:eastAsia="ar-SA"/>
              </w:rPr>
              <w:t>CR22.889v17.0.0 Gap analysis for Private call priority during internetworking with LMR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773AF5" w:rsidRDefault="00773AF5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3AF5">
              <w:rPr>
                <w:rFonts w:eastAsia="Times New Roman" w:cs="Arial"/>
                <w:szCs w:val="18"/>
                <w:lang w:eastAsia="ar-SA"/>
              </w:rPr>
              <w:t>Revised to S1-192636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5707" w:rsidRPr="00773AF5" w:rsidRDefault="00795707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73AF5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773AF5">
              <w:rPr>
                <w:noProof/>
              </w:rPr>
              <w:t xml:space="preserve">FS_FRMCS3 </w:t>
            </w:r>
            <w:r w:rsidRPr="00773AF5">
              <w:rPr>
                <w:rFonts w:eastAsia="Arial Unicode MS" w:cs="Arial"/>
                <w:szCs w:val="18"/>
                <w:lang w:eastAsia="ar-SA"/>
              </w:rPr>
              <w:t>Rel-17 CR0160R- Cat F</w:t>
            </w:r>
          </w:p>
        </w:tc>
      </w:tr>
      <w:tr w:rsidR="00773AF5" w:rsidRPr="00A75C05" w:rsidTr="00773AF5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AF5" w:rsidRPr="00773AF5" w:rsidRDefault="00773AF5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3AF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AF5" w:rsidRPr="00773AF5" w:rsidRDefault="00CC5328" w:rsidP="0079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2" w:history="1">
              <w:r w:rsidR="00773AF5" w:rsidRPr="00773AF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S1-192636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AF5" w:rsidRPr="00773AF5" w:rsidRDefault="00773AF5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73AF5">
              <w:rPr>
                <w:rFonts w:eastAsia="Times New Roman" w:cs="Arial"/>
                <w:szCs w:val="18"/>
                <w:lang w:eastAsia="ar-SA"/>
              </w:rPr>
              <w:t>Hansung</w:t>
            </w:r>
            <w:proofErr w:type="spellEnd"/>
            <w:r w:rsidRPr="00773AF5">
              <w:rPr>
                <w:rFonts w:eastAsia="Times New Roman" w:cs="Arial"/>
                <w:szCs w:val="18"/>
                <w:lang w:eastAsia="ar-SA"/>
              </w:rPr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AF5" w:rsidRPr="00773AF5" w:rsidRDefault="00773AF5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73AF5">
              <w:rPr>
                <w:rFonts w:eastAsia="Times New Roman" w:cs="Arial"/>
                <w:szCs w:val="18"/>
                <w:lang w:eastAsia="ar-SA"/>
              </w:rPr>
              <w:t>CR22.889v17.0.0 Gap analysis for Private call priority during internetworking with LMR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AF5" w:rsidRPr="00773AF5" w:rsidRDefault="00773AF5" w:rsidP="0079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AF5" w:rsidRDefault="00773AF5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73AF5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773AF5">
              <w:rPr>
                <w:i/>
                <w:noProof/>
              </w:rPr>
              <w:t xml:space="preserve">FS_FRMCS3 </w:t>
            </w:r>
            <w:r w:rsidRPr="00773AF5">
              <w:rPr>
                <w:rFonts w:eastAsia="Arial Unicode MS" w:cs="Arial"/>
                <w:i/>
                <w:szCs w:val="18"/>
                <w:lang w:eastAsia="ar-SA"/>
              </w:rPr>
              <w:t>Rel-17 CR0160R- Cat F</w:t>
            </w:r>
          </w:p>
          <w:p w:rsidR="00773AF5" w:rsidRPr="00773AF5" w:rsidRDefault="00773AF5" w:rsidP="0079570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73AF5">
              <w:rPr>
                <w:rFonts w:eastAsia="Arial Unicode MS" w:cs="Arial"/>
                <w:szCs w:val="18"/>
                <w:lang w:eastAsia="ar-SA"/>
              </w:rPr>
              <w:t>Revision of S1-192300.</w:t>
            </w:r>
          </w:p>
        </w:tc>
      </w:tr>
      <w:tr w:rsidR="00693E0A" w:rsidRPr="00B81C05" w:rsidTr="00A462B6">
        <w:trPr>
          <w:gridAfter w:val="1"/>
          <w:wAfter w:w="73" w:type="dxa"/>
          <w:trHeight w:val="141"/>
        </w:trPr>
        <w:tc>
          <w:tcPr>
            <w:tcW w:w="14502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693E0A" w:rsidRPr="00B81C05" w:rsidRDefault="00BE18B0" w:rsidP="008D6266">
            <w:pPr>
              <w:pStyle w:val="Heading3"/>
            </w:pPr>
            <w:r w:rsidRPr="009504CA">
              <w:t>FS_</w:t>
            </w:r>
            <w:r>
              <w:rPr>
                <w:lang w:val="en-US"/>
              </w:rPr>
              <w:t xml:space="preserve"> FRMCS3</w:t>
            </w:r>
            <w:r>
              <w:t xml:space="preserve"> session information</w:t>
            </w:r>
          </w:p>
        </w:tc>
      </w:tr>
      <w:tr w:rsidR="00BE18B0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2E6EB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5D1B8E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4F0F">
              <w:rPr>
                <w:rStyle w:val="Hyperlink"/>
                <w:rFonts w:cs="Arial"/>
                <w:lang w:eastAsia="ar-SA"/>
              </w:rPr>
              <w:t>S1-19237</w:t>
            </w:r>
            <w:r>
              <w:rPr>
                <w:rStyle w:val="Hyperlink"/>
                <w:rFonts w:cs="Arial"/>
                <w:lang w:eastAsia="ar-S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2E6EB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2E6EB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Railway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18B0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2E6EB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5D1B8E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84F0F">
              <w:rPr>
                <w:rStyle w:val="Hyperlink"/>
                <w:rFonts w:cs="Arial"/>
                <w:lang w:eastAsia="ar-SA"/>
              </w:rPr>
              <w:t>S1-19237</w:t>
            </w:r>
            <w:r>
              <w:rPr>
                <w:rStyle w:val="Hyperlink"/>
                <w:rFonts w:cs="Arial"/>
                <w:lang w:eastAsia="ar-SA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2E6EB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2E6EB7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Railway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B0" w:rsidRPr="00A75C05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3E0A" w:rsidRPr="00B04844" w:rsidTr="00A462B6">
        <w:trPr>
          <w:gridAfter w:val="1"/>
          <w:wAfter w:w="73" w:type="dxa"/>
          <w:trHeight w:val="141"/>
        </w:trPr>
        <w:tc>
          <w:tcPr>
            <w:tcW w:w="14502" w:type="dxa"/>
            <w:gridSpan w:val="6"/>
            <w:tcBorders>
              <w:bottom w:val="nil"/>
            </w:tcBorders>
            <w:shd w:val="clear" w:color="auto" w:fill="F2F2F2"/>
          </w:tcPr>
          <w:p w:rsidR="00693E0A" w:rsidRPr="00B3496D" w:rsidRDefault="00693E0A" w:rsidP="008D6266">
            <w:pPr>
              <w:pStyle w:val="Heading2"/>
              <w:rPr>
                <w:lang w:val="en-US"/>
              </w:rPr>
            </w:pPr>
            <w:r w:rsidRPr="00801A50">
              <w:t>FS_5G_ATRAC</w:t>
            </w:r>
            <w:r>
              <w:t xml:space="preserve">: </w:t>
            </w:r>
            <w:r w:rsidRPr="00B3496D">
              <w:rPr>
                <w:lang w:val="en-US"/>
              </w:rPr>
              <w:t>Study on Asset Tracking Use Cases</w:t>
            </w:r>
            <w:r>
              <w:rPr>
                <w:lang w:val="en-US"/>
              </w:rPr>
              <w:t xml:space="preserve"> </w:t>
            </w:r>
            <w:r>
              <w:t>[</w:t>
            </w:r>
            <w:r>
              <w:rPr>
                <w:bCs/>
              </w:rPr>
              <w:t>SP-18</w:t>
            </w:r>
            <w:r w:rsidRPr="00B3496D">
              <w:rPr>
                <w:bCs/>
              </w:rPr>
              <w:t>0</w:t>
            </w:r>
            <w:r>
              <w:rPr>
                <w:bCs/>
              </w:rPr>
              <w:t>922</w:t>
            </w:r>
            <w:r w:rsidRPr="00B3496D">
              <w:rPr>
                <w:bCs/>
              </w:rPr>
              <w:t>]</w:t>
            </w:r>
          </w:p>
        </w:tc>
      </w:tr>
      <w:tr w:rsidR="00693E0A" w:rsidRPr="00B04844" w:rsidTr="00A462B6">
        <w:trPr>
          <w:gridAfter w:val="1"/>
          <w:wAfter w:w="73" w:type="dxa"/>
          <w:trHeight w:val="141"/>
        </w:trPr>
        <w:tc>
          <w:tcPr>
            <w:tcW w:w="1450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93E0A" w:rsidRPr="004067FF" w:rsidRDefault="00693E0A" w:rsidP="008D6266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693E0A" w:rsidRPr="00411066" w:rsidRDefault="00693E0A" w:rsidP="008D626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</w:t>
            </w:r>
            <w:r w:rsidR="00440DBF">
              <w:rPr>
                <w:rFonts w:eastAsia="Arial Unicode MS" w:cs="Arial"/>
                <w:szCs w:val="18"/>
                <w:lang w:val="fr-FR" w:eastAsia="ar-SA"/>
              </w:rPr>
              <w:t>R</w:t>
            </w:r>
            <w:r>
              <w:rPr>
                <w:rFonts w:eastAsia="Arial Unicode MS" w:cs="Arial"/>
                <w:szCs w:val="18"/>
                <w:lang w:val="fr-FR" w:eastAsia="ar-SA"/>
              </w:rPr>
              <w:t>22.836vx.x.x</w:t>
            </w:r>
          </w:p>
          <w:p w:rsidR="00693E0A" w:rsidRPr="00411066" w:rsidRDefault="00693E0A" w:rsidP="008D626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SA#84 (06/2019)</w:t>
            </w:r>
          </w:p>
          <w:p w:rsidR="00693E0A" w:rsidRPr="004070E3" w:rsidRDefault="00693E0A" w:rsidP="008D626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693E0A" w:rsidRPr="004070E3" w:rsidRDefault="00693E0A" w:rsidP="008D6266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BE18B0" w:rsidRPr="00F45489" w:rsidTr="00A462B6">
        <w:trPr>
          <w:trHeight w:val="293"/>
        </w:trPr>
        <w:tc>
          <w:tcPr>
            <w:tcW w:w="14575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:rsidR="00BE18B0" w:rsidRPr="00F45489" w:rsidRDefault="00BE18B0" w:rsidP="008D6266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22.280 CRs</w:t>
            </w:r>
          </w:p>
        </w:tc>
      </w:tr>
      <w:tr w:rsidR="00BE18B0" w:rsidRPr="00A75C05" w:rsidTr="00894E3A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0679C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79C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0679C5" w:rsidRDefault="00CC5328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="00BE18B0" w:rsidRPr="000679C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S1-192173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0679C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79C5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0679C5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79C5">
              <w:rPr>
                <w:rFonts w:eastAsia="Times New Roman" w:cs="Arial"/>
                <w:szCs w:val="18"/>
                <w:lang w:eastAsia="ar-SA"/>
              </w:rPr>
              <w:t>CR22.280v17.0.0 Activate Location Information report of a specific FA in a certain area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0679C5" w:rsidRDefault="000679C5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79C5">
              <w:rPr>
                <w:rFonts w:eastAsia="Times New Roman" w:cs="Arial"/>
                <w:szCs w:val="18"/>
                <w:lang w:eastAsia="ar-SA"/>
              </w:rPr>
              <w:t>Revised to S1-192610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0679C5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679C5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0679C5">
              <w:rPr>
                <w:noProof/>
              </w:rPr>
              <w:t>MONASTERYEND</w:t>
            </w:r>
            <w:r w:rsidRPr="000679C5">
              <w:rPr>
                <w:rFonts w:eastAsia="Arial Unicode MS" w:cs="Arial"/>
                <w:szCs w:val="18"/>
                <w:lang w:eastAsia="ar-SA"/>
              </w:rPr>
              <w:t xml:space="preserve"> Rel-17 CR0121R- Cat C</w:t>
            </w:r>
          </w:p>
        </w:tc>
      </w:tr>
      <w:tr w:rsidR="000679C5" w:rsidRPr="00A75C05" w:rsidTr="00894E3A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679C5" w:rsidRPr="00894E3A" w:rsidRDefault="000679C5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E3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679C5" w:rsidRPr="00894E3A" w:rsidRDefault="00CC5328" w:rsidP="00BE18B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4" w:history="1">
              <w:r w:rsidR="000679C5" w:rsidRPr="00894E3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S1-192610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679C5" w:rsidRPr="00894E3A" w:rsidRDefault="000679C5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E3A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679C5" w:rsidRPr="00894E3A" w:rsidRDefault="000679C5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E3A">
              <w:rPr>
                <w:rFonts w:eastAsia="Times New Roman" w:cs="Arial"/>
                <w:szCs w:val="18"/>
                <w:lang w:eastAsia="ar-SA"/>
              </w:rPr>
              <w:t>CR22.280v17.0.0 Activate Location Information report of a specific FA in a certain area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679C5" w:rsidRPr="00894E3A" w:rsidRDefault="00894E3A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E3A">
              <w:rPr>
                <w:rFonts w:eastAsia="Times New Roman" w:cs="Arial"/>
                <w:szCs w:val="18"/>
                <w:lang w:eastAsia="ar-SA"/>
              </w:rPr>
              <w:t>Revised to S1-192637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679C5" w:rsidRPr="00894E3A" w:rsidRDefault="000679C5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94E3A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894E3A">
              <w:rPr>
                <w:i/>
                <w:noProof/>
              </w:rPr>
              <w:t>MONASTERYEND</w:t>
            </w:r>
            <w:r w:rsidRPr="00894E3A">
              <w:rPr>
                <w:rFonts w:eastAsia="Arial Unicode MS" w:cs="Arial"/>
                <w:i/>
                <w:szCs w:val="18"/>
                <w:lang w:eastAsia="ar-SA"/>
              </w:rPr>
              <w:t xml:space="preserve"> Rel-17 CR0121R- Cat C</w:t>
            </w:r>
          </w:p>
          <w:p w:rsidR="000679C5" w:rsidRPr="00894E3A" w:rsidRDefault="000679C5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94E3A">
              <w:rPr>
                <w:rFonts w:eastAsia="Arial Unicode MS" w:cs="Arial"/>
                <w:szCs w:val="18"/>
                <w:lang w:eastAsia="ar-SA"/>
              </w:rPr>
              <w:t>Revision of S1-192173.</w:t>
            </w:r>
          </w:p>
        </w:tc>
      </w:tr>
      <w:tr w:rsidR="00894E3A" w:rsidRPr="00A75C05" w:rsidTr="00894E3A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94E3A" w:rsidRPr="00894E3A" w:rsidRDefault="00894E3A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E3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94E3A" w:rsidRPr="00894E3A" w:rsidRDefault="00CC5328" w:rsidP="00BE18B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5" w:history="1">
              <w:r w:rsidR="00894E3A" w:rsidRPr="00894E3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S1-192637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94E3A" w:rsidRPr="00894E3A" w:rsidRDefault="00894E3A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E3A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94E3A" w:rsidRPr="00894E3A" w:rsidRDefault="00894E3A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E3A">
              <w:rPr>
                <w:rFonts w:eastAsia="Times New Roman" w:cs="Arial"/>
                <w:szCs w:val="18"/>
                <w:lang w:eastAsia="ar-SA"/>
              </w:rPr>
              <w:t>CR22.280v17.0.0 Activate Location Information report of a specific FA in a certain area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94E3A" w:rsidRPr="00894E3A" w:rsidRDefault="00894E3A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E3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94E3A" w:rsidRPr="00894E3A" w:rsidRDefault="00894E3A" w:rsidP="00894E3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894E3A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894E3A">
              <w:rPr>
                <w:i/>
                <w:noProof/>
              </w:rPr>
              <w:t>MONASTERYEND</w:t>
            </w:r>
            <w:r w:rsidRPr="00894E3A">
              <w:rPr>
                <w:rFonts w:eastAsia="Arial Unicode MS" w:cs="Arial"/>
                <w:i/>
                <w:szCs w:val="18"/>
                <w:lang w:eastAsia="ar-SA"/>
              </w:rPr>
              <w:t xml:space="preserve"> Rel-17 CR0121R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2</w:t>
            </w:r>
            <w:r w:rsidRPr="00894E3A">
              <w:rPr>
                <w:rFonts w:eastAsia="Arial Unicode MS" w:cs="Arial"/>
                <w:i/>
                <w:szCs w:val="18"/>
                <w:lang w:eastAsia="ar-SA"/>
              </w:rPr>
              <w:t xml:space="preserve"> Cat C</w:t>
            </w:r>
          </w:p>
          <w:p w:rsidR="00894E3A" w:rsidRPr="00894E3A" w:rsidRDefault="00894E3A" w:rsidP="00894E3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94E3A">
              <w:rPr>
                <w:rFonts w:eastAsia="Arial Unicode MS" w:cs="Arial"/>
                <w:i/>
                <w:szCs w:val="18"/>
                <w:lang w:eastAsia="ar-SA"/>
              </w:rPr>
              <w:t>Revision of S1-192173.</w:t>
            </w:r>
          </w:p>
          <w:p w:rsidR="00894E3A" w:rsidRDefault="00894E3A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94E3A">
              <w:rPr>
                <w:rFonts w:eastAsia="Arial Unicode MS" w:cs="Arial"/>
                <w:szCs w:val="18"/>
                <w:lang w:eastAsia="ar-SA"/>
              </w:rPr>
              <w:t>Revision of S1-192610.</w:t>
            </w:r>
          </w:p>
          <w:p w:rsidR="00894E3A" w:rsidRPr="00894E3A" w:rsidRDefault="00894E3A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894E3A" w:rsidRDefault="00894E3A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894E3A" w:rsidRPr="00894E3A" w:rsidRDefault="00894E3A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894E3A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BE18B0" w:rsidRPr="00A75C05" w:rsidTr="00894E3A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F37F3E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37F3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F37F3E" w:rsidRDefault="00CC5328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6" w:history="1">
              <w:r w:rsidR="00BE18B0" w:rsidRPr="00F37F3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S1-192174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F37F3E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37F3E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F37F3E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37F3E">
              <w:rPr>
                <w:rFonts w:eastAsia="Times New Roman" w:cs="Arial"/>
                <w:szCs w:val="18"/>
                <w:lang w:eastAsia="ar-SA"/>
              </w:rPr>
              <w:t>CR22.280v17.0.0 Support the FRMCS use case for Arbitration when a user is registered to multiple UEs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F37F3E" w:rsidRDefault="00F37F3E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37F3E">
              <w:rPr>
                <w:rFonts w:eastAsia="Times New Roman" w:cs="Arial"/>
                <w:szCs w:val="18"/>
                <w:lang w:eastAsia="ar-SA"/>
              </w:rPr>
              <w:t>Revised to S1-192611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F37F3E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37F3E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F37F3E">
              <w:rPr>
                <w:noProof/>
              </w:rPr>
              <w:t>MONASTERYEND</w:t>
            </w:r>
            <w:r w:rsidRPr="00F37F3E">
              <w:rPr>
                <w:rFonts w:eastAsia="Arial Unicode MS" w:cs="Arial"/>
                <w:szCs w:val="18"/>
                <w:lang w:eastAsia="ar-SA"/>
              </w:rPr>
              <w:t xml:space="preserve"> Rel-17 CR0122R- Cat C</w:t>
            </w:r>
          </w:p>
        </w:tc>
      </w:tr>
      <w:tr w:rsidR="00F37F3E" w:rsidRPr="00A75C05" w:rsidTr="00894E3A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37F3E" w:rsidRPr="00894E3A" w:rsidRDefault="00F37F3E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E3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37F3E" w:rsidRPr="00894E3A" w:rsidRDefault="00CC5328" w:rsidP="00BE18B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7" w:history="1">
              <w:r w:rsidR="00F37F3E" w:rsidRPr="00894E3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S1-192611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37F3E" w:rsidRPr="00894E3A" w:rsidRDefault="00F37F3E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E3A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37F3E" w:rsidRPr="00894E3A" w:rsidRDefault="00F37F3E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E3A">
              <w:rPr>
                <w:rFonts w:eastAsia="Times New Roman" w:cs="Arial"/>
                <w:szCs w:val="18"/>
                <w:lang w:eastAsia="ar-SA"/>
              </w:rPr>
              <w:t>CR22.280v17.0.0 Support the FRMCS use case for Arbitration when a user is registered to multiple UEs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37F3E" w:rsidRPr="00894E3A" w:rsidRDefault="00894E3A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E3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37F3E" w:rsidRPr="00894E3A" w:rsidRDefault="00F37F3E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94E3A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894E3A">
              <w:rPr>
                <w:i/>
                <w:noProof/>
              </w:rPr>
              <w:t>MONASTERYEND</w:t>
            </w:r>
            <w:r w:rsidRPr="00894E3A">
              <w:rPr>
                <w:rFonts w:eastAsia="Arial Unicode MS" w:cs="Arial"/>
                <w:i/>
                <w:szCs w:val="18"/>
                <w:lang w:eastAsia="ar-SA"/>
              </w:rPr>
              <w:t xml:space="preserve"> Rel-17 CR0122R- Cat C</w:t>
            </w:r>
          </w:p>
          <w:p w:rsidR="00F37F3E" w:rsidRPr="00894E3A" w:rsidRDefault="00F37F3E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94E3A">
              <w:rPr>
                <w:rFonts w:eastAsia="Arial Unicode MS" w:cs="Arial"/>
                <w:szCs w:val="18"/>
                <w:lang w:eastAsia="ar-SA"/>
              </w:rPr>
              <w:t>Revision of S1-192174.</w:t>
            </w:r>
          </w:p>
        </w:tc>
      </w:tr>
      <w:tr w:rsidR="00BE18B0" w:rsidRPr="00A75C05" w:rsidTr="00BB75BF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8827CE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27C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8827CE" w:rsidRDefault="00CC5328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8" w:history="1">
              <w:r w:rsidR="00BE18B0" w:rsidRPr="008827C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S1-192175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8827CE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27CE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8827CE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27CE">
              <w:rPr>
                <w:rFonts w:eastAsia="Times New Roman" w:cs="Arial"/>
                <w:szCs w:val="18"/>
                <w:lang w:eastAsia="ar-SA"/>
              </w:rPr>
              <w:t>CR22.280v17.0.0 Support the FRMCS use case for Arbitration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8827CE" w:rsidRDefault="008827CE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27CE">
              <w:rPr>
                <w:rFonts w:eastAsia="Times New Roman" w:cs="Arial"/>
                <w:szCs w:val="18"/>
                <w:lang w:eastAsia="ar-SA"/>
              </w:rPr>
              <w:t>Revised to S1-192612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8827CE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827CE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8827CE">
              <w:rPr>
                <w:noProof/>
              </w:rPr>
              <w:t>MONASTERYEND</w:t>
            </w:r>
            <w:r w:rsidRPr="008827CE">
              <w:rPr>
                <w:rFonts w:eastAsia="Arial Unicode MS" w:cs="Arial"/>
                <w:szCs w:val="18"/>
                <w:lang w:eastAsia="ar-SA"/>
              </w:rPr>
              <w:t xml:space="preserve"> Rel-17 CR0123R- Cat C</w:t>
            </w:r>
          </w:p>
        </w:tc>
      </w:tr>
      <w:tr w:rsidR="008827CE" w:rsidRPr="00A75C05" w:rsidTr="00BB75BF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827CE" w:rsidRPr="00BB75BF" w:rsidRDefault="008827CE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75BF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827CE" w:rsidRPr="00BB75BF" w:rsidRDefault="00CC5328" w:rsidP="00BE18B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9" w:history="1">
              <w:r w:rsidR="008827CE" w:rsidRPr="00BB75B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S1-192612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827CE" w:rsidRPr="00BB75BF" w:rsidRDefault="008827CE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75BF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827CE" w:rsidRPr="00BB75BF" w:rsidRDefault="008827CE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75BF">
              <w:rPr>
                <w:rFonts w:eastAsia="Times New Roman" w:cs="Arial"/>
                <w:szCs w:val="18"/>
                <w:lang w:eastAsia="ar-SA"/>
              </w:rPr>
              <w:t>CR22.280v17.0.0 Support the FRMCS use case for Arbitration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827CE" w:rsidRPr="00BB75BF" w:rsidRDefault="00BB75BF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75B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8827CE" w:rsidRPr="00BB75BF" w:rsidRDefault="008827CE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B75B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BB75BF">
              <w:rPr>
                <w:i/>
                <w:noProof/>
              </w:rPr>
              <w:t>MONASTERYEND</w:t>
            </w:r>
            <w:r w:rsidRPr="00BB75BF">
              <w:rPr>
                <w:rFonts w:eastAsia="Arial Unicode MS" w:cs="Arial"/>
                <w:i/>
                <w:szCs w:val="18"/>
                <w:lang w:eastAsia="ar-SA"/>
              </w:rPr>
              <w:t xml:space="preserve"> Rel-17 CR0123R- Cat C</w:t>
            </w:r>
          </w:p>
          <w:p w:rsidR="008827CE" w:rsidRPr="00BB75BF" w:rsidRDefault="008827CE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B75BF">
              <w:rPr>
                <w:rFonts w:eastAsia="Arial Unicode MS" w:cs="Arial"/>
                <w:szCs w:val="18"/>
                <w:lang w:eastAsia="ar-SA"/>
              </w:rPr>
              <w:t>Revision of S1-192175.</w:t>
            </w:r>
          </w:p>
        </w:tc>
      </w:tr>
      <w:tr w:rsidR="00BE18B0" w:rsidRPr="00A75C05" w:rsidTr="002B0622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203560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356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203560" w:rsidRDefault="00CC5328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0" w:history="1">
              <w:r w:rsidR="00BE18B0" w:rsidRPr="0020356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S1-192176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203560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3560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203560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3560">
              <w:rPr>
                <w:rFonts w:eastAsia="Times New Roman" w:cs="Arial"/>
                <w:szCs w:val="18"/>
                <w:lang w:eastAsia="ar-SA"/>
              </w:rPr>
              <w:t>CR22.280v17.0.0 Enhance interworking between MCX and GSM-R with presence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203560" w:rsidRDefault="0020356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356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203560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03560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203560">
              <w:rPr>
                <w:noProof/>
              </w:rPr>
              <w:t>MONASTERYEND</w:t>
            </w:r>
            <w:r w:rsidRPr="00203560">
              <w:rPr>
                <w:rFonts w:eastAsia="Arial Unicode MS" w:cs="Arial"/>
                <w:szCs w:val="18"/>
                <w:lang w:eastAsia="ar-SA"/>
              </w:rPr>
              <w:t xml:space="preserve"> Rel-17 CR0124R- Cat C</w:t>
            </w:r>
          </w:p>
        </w:tc>
      </w:tr>
      <w:tr w:rsidR="00BE18B0" w:rsidRPr="00A75C05" w:rsidTr="002B0622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2B0622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062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2B0622" w:rsidRDefault="00CC5328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1" w:history="1">
              <w:r w:rsidR="00BE18B0" w:rsidRPr="002B062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S1-192177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2B0622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0622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2B0622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0622">
              <w:rPr>
                <w:rFonts w:eastAsia="Times New Roman" w:cs="Arial"/>
                <w:szCs w:val="18"/>
                <w:lang w:eastAsia="ar-SA"/>
              </w:rPr>
              <w:t>CR22.280v17.0.0 Correcting inconsistency of call termination condition for MCX Service types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2B0622" w:rsidRDefault="002B0622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0622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B0622" w:rsidRPr="002B0622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B0622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2B0622">
              <w:rPr>
                <w:noProof/>
              </w:rPr>
              <w:t>MONASTERYEND</w:t>
            </w:r>
            <w:r w:rsidRPr="002B0622">
              <w:rPr>
                <w:rFonts w:eastAsia="Arial Unicode MS" w:cs="Arial"/>
                <w:szCs w:val="18"/>
                <w:lang w:eastAsia="ar-SA"/>
              </w:rPr>
              <w:t xml:space="preserve"> Rel-17 CR0125R- Cat C</w:t>
            </w:r>
          </w:p>
        </w:tc>
      </w:tr>
      <w:tr w:rsidR="00BE18B0" w:rsidRPr="00A75C05" w:rsidTr="00AE208A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18B0" w:rsidRPr="002B0622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062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18B0" w:rsidRPr="002B0622" w:rsidRDefault="00CC5328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2" w:history="1">
              <w:r w:rsidR="00BE18B0" w:rsidRPr="002B062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S1-192179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18B0" w:rsidRPr="002B0622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0622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18B0" w:rsidRPr="002B0622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0622">
              <w:rPr>
                <w:rFonts w:eastAsia="Times New Roman" w:cs="Arial"/>
                <w:szCs w:val="18"/>
                <w:lang w:eastAsia="ar-SA"/>
              </w:rPr>
              <w:t>CR22.280v17.0.0 Clarify routing location dependent communications as part of handling MCX Service Private Communication requests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18B0" w:rsidRPr="002B0622" w:rsidRDefault="002B0622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062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E18B0" w:rsidRPr="002B0622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B0622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2B0622">
              <w:rPr>
                <w:noProof/>
              </w:rPr>
              <w:t>MONASTERYEND</w:t>
            </w:r>
            <w:r w:rsidRPr="002B0622">
              <w:rPr>
                <w:rFonts w:eastAsia="Arial Unicode MS" w:cs="Arial"/>
                <w:szCs w:val="18"/>
                <w:lang w:eastAsia="ar-SA"/>
              </w:rPr>
              <w:t xml:space="preserve"> Rel-17 CR0126R- Cat F</w:t>
            </w:r>
          </w:p>
        </w:tc>
      </w:tr>
      <w:tr w:rsidR="00BE18B0" w:rsidRPr="00A75C05" w:rsidTr="00AE208A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AE208A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208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AE208A" w:rsidRDefault="00CC5328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3" w:history="1">
              <w:r w:rsidR="00BE18B0" w:rsidRPr="00AE208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S1-192182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AE208A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208A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AE208A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208A">
              <w:rPr>
                <w:rFonts w:eastAsia="Times New Roman" w:cs="Arial"/>
                <w:szCs w:val="18"/>
                <w:lang w:eastAsia="ar-SA"/>
              </w:rPr>
              <w:t>CR22.280v17.0.0 Extend Functional Alias binding to MCX Service Private Communication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AE208A" w:rsidRDefault="00AE208A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208A">
              <w:rPr>
                <w:rFonts w:eastAsia="Times New Roman" w:cs="Arial"/>
                <w:szCs w:val="18"/>
                <w:lang w:eastAsia="ar-SA"/>
              </w:rPr>
              <w:t>Revised to S1-192613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AE208A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E208A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AE208A">
              <w:rPr>
                <w:noProof/>
              </w:rPr>
              <w:t>MONASTERYEND</w:t>
            </w:r>
            <w:r w:rsidRPr="00AE208A">
              <w:rPr>
                <w:rFonts w:eastAsia="Arial Unicode MS" w:cs="Arial"/>
                <w:szCs w:val="18"/>
                <w:lang w:eastAsia="ar-SA"/>
              </w:rPr>
              <w:t xml:space="preserve"> Rel-17 CR0127R- Cat F</w:t>
            </w:r>
          </w:p>
        </w:tc>
      </w:tr>
      <w:tr w:rsidR="00AE208A" w:rsidRPr="00A75C05" w:rsidTr="00AE208A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08A" w:rsidRPr="00AE208A" w:rsidRDefault="00AE208A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208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08A" w:rsidRPr="00AE208A" w:rsidRDefault="00CC5328" w:rsidP="00BE18B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4" w:history="1">
              <w:r w:rsidR="00AE208A" w:rsidRPr="00AE208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S1-192613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08A" w:rsidRPr="00AE208A" w:rsidRDefault="00AE208A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208A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08A" w:rsidRPr="00AE208A" w:rsidRDefault="00AE208A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208A">
              <w:rPr>
                <w:rFonts w:eastAsia="Times New Roman" w:cs="Arial"/>
                <w:szCs w:val="18"/>
                <w:lang w:eastAsia="ar-SA"/>
              </w:rPr>
              <w:t>CR22.280v17.0.0 Extend Functional Alias binding to MCX Service Private Communication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08A" w:rsidRPr="00AE208A" w:rsidRDefault="00AE208A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08A" w:rsidRDefault="00AE208A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E208A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AE208A">
              <w:rPr>
                <w:i/>
                <w:noProof/>
              </w:rPr>
              <w:t>MONASTERYEND</w:t>
            </w:r>
            <w:r w:rsidRPr="00AE208A">
              <w:rPr>
                <w:rFonts w:eastAsia="Arial Unicode MS" w:cs="Arial"/>
                <w:i/>
                <w:szCs w:val="18"/>
                <w:lang w:eastAsia="ar-SA"/>
              </w:rPr>
              <w:t xml:space="preserve"> Rel-17 CR0127R- Cat F</w:t>
            </w:r>
          </w:p>
          <w:p w:rsidR="00AE208A" w:rsidRPr="00AE208A" w:rsidRDefault="00AE208A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E208A">
              <w:rPr>
                <w:rFonts w:eastAsia="Arial Unicode MS" w:cs="Arial"/>
                <w:szCs w:val="18"/>
                <w:lang w:eastAsia="ar-SA"/>
              </w:rPr>
              <w:t>Revision of S1-192182.</w:t>
            </w:r>
          </w:p>
        </w:tc>
      </w:tr>
      <w:tr w:rsidR="00BE18B0" w:rsidRPr="00A75C05" w:rsidTr="00D74E3A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AE208A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208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AE208A" w:rsidRDefault="00CC5328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5" w:history="1">
              <w:r w:rsidR="00BE18B0" w:rsidRPr="00AE208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S1-192218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AE208A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208A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AE208A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208A">
              <w:rPr>
                <w:rFonts w:eastAsia="Times New Roman" w:cs="Arial"/>
                <w:szCs w:val="18"/>
                <w:lang w:eastAsia="ar-SA"/>
              </w:rPr>
              <w:t>CR22.280v17.0.0 Support the FRMCS use case for Arbitration while operating in off-network mode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AE208A" w:rsidRDefault="00AE208A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208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AE208A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E208A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AE208A">
              <w:rPr>
                <w:noProof/>
              </w:rPr>
              <w:t>MONASTERYEND</w:t>
            </w:r>
            <w:r w:rsidRPr="00AE208A">
              <w:rPr>
                <w:rFonts w:eastAsia="Arial Unicode MS" w:cs="Arial"/>
                <w:szCs w:val="18"/>
                <w:lang w:eastAsia="ar-SA"/>
              </w:rPr>
              <w:t xml:space="preserve"> Rel-17 CR0130R- Cat C</w:t>
            </w:r>
          </w:p>
        </w:tc>
      </w:tr>
      <w:tr w:rsidR="00BE18B0" w:rsidRPr="00A75C05" w:rsidTr="00BB75BF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D74E3A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4E3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D74E3A" w:rsidRDefault="00CC5328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6" w:history="1">
              <w:r w:rsidR="00BE18B0" w:rsidRPr="00D74E3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S1-192232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D74E3A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4E3A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D74E3A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4E3A">
              <w:rPr>
                <w:rFonts w:eastAsia="Times New Roman" w:cs="Arial"/>
                <w:szCs w:val="18"/>
                <w:lang w:eastAsia="ar-SA"/>
              </w:rPr>
              <w:t>CR22.280v17.0.0 Support the location services related use cases while operating in off-network mode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D74E3A" w:rsidRDefault="00D74E3A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4E3A">
              <w:rPr>
                <w:rFonts w:eastAsia="Times New Roman" w:cs="Arial"/>
                <w:szCs w:val="18"/>
                <w:lang w:eastAsia="ar-SA"/>
              </w:rPr>
              <w:t>Revised to S1-192614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D74E3A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74E3A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D74E3A">
              <w:rPr>
                <w:noProof/>
              </w:rPr>
              <w:t>MONASTERYEND</w:t>
            </w:r>
            <w:r w:rsidRPr="00D74E3A">
              <w:rPr>
                <w:rFonts w:eastAsia="Arial Unicode MS" w:cs="Arial"/>
                <w:szCs w:val="18"/>
                <w:lang w:eastAsia="ar-SA"/>
              </w:rPr>
              <w:t xml:space="preserve"> Rel-17 CR0131R- Cat B</w:t>
            </w:r>
          </w:p>
        </w:tc>
      </w:tr>
      <w:tr w:rsidR="00D74E3A" w:rsidRPr="00A75C05" w:rsidTr="00BB75BF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74E3A" w:rsidRPr="00BB75BF" w:rsidRDefault="00D74E3A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75B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74E3A" w:rsidRPr="00BB75BF" w:rsidRDefault="00CC5328" w:rsidP="00BE18B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7" w:history="1">
              <w:r w:rsidR="00D74E3A" w:rsidRPr="00BB75B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S1-192614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74E3A" w:rsidRPr="00BB75BF" w:rsidRDefault="00D74E3A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75BF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74E3A" w:rsidRPr="00BB75BF" w:rsidRDefault="00D74E3A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75BF">
              <w:rPr>
                <w:rFonts w:eastAsia="Times New Roman" w:cs="Arial"/>
                <w:szCs w:val="18"/>
                <w:lang w:eastAsia="ar-SA"/>
              </w:rPr>
              <w:t>CR22.280v17.0.0 Support the location services related use cases while operating in off-network mode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74E3A" w:rsidRPr="00BB75BF" w:rsidRDefault="00BB75BF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75B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74E3A" w:rsidRPr="00BB75BF" w:rsidRDefault="00D74E3A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B75B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BB75BF">
              <w:rPr>
                <w:i/>
                <w:noProof/>
              </w:rPr>
              <w:t>MONASTERYEND</w:t>
            </w:r>
            <w:r w:rsidRPr="00BB75BF">
              <w:rPr>
                <w:rFonts w:eastAsia="Arial Unicode MS" w:cs="Arial"/>
                <w:i/>
                <w:szCs w:val="18"/>
                <w:lang w:eastAsia="ar-SA"/>
              </w:rPr>
              <w:t xml:space="preserve"> Rel-17 CR0131R- Cat B</w:t>
            </w:r>
          </w:p>
          <w:p w:rsidR="00D74E3A" w:rsidRPr="00BB75BF" w:rsidRDefault="00D74E3A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B75BF">
              <w:rPr>
                <w:rFonts w:eastAsia="Arial Unicode MS" w:cs="Arial"/>
                <w:szCs w:val="18"/>
                <w:lang w:eastAsia="ar-SA"/>
              </w:rPr>
              <w:t>Revision of S1-192232.</w:t>
            </w:r>
          </w:p>
        </w:tc>
      </w:tr>
      <w:tr w:rsidR="00BE18B0" w:rsidRPr="00A75C05" w:rsidTr="00590EDD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590EDD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0ED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590EDD" w:rsidRDefault="00CC5328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8" w:history="1">
              <w:r w:rsidR="00BE18B0" w:rsidRPr="00590ED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S1-192245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590EDD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0EDD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590EDD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0EDD">
              <w:rPr>
                <w:rFonts w:eastAsia="Times New Roman" w:cs="Arial"/>
                <w:szCs w:val="18"/>
                <w:lang w:eastAsia="ar-SA"/>
              </w:rPr>
              <w:t>CR22.280v17.0.0 Support the recording of communication related use cases while operating in off-network mode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590EDD" w:rsidRDefault="00590EDD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0EDD">
              <w:rPr>
                <w:rFonts w:eastAsia="Times New Roman" w:cs="Arial"/>
                <w:szCs w:val="18"/>
                <w:lang w:eastAsia="ar-SA"/>
              </w:rPr>
              <w:t>Revised to S1-192615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590EDD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0EDD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590EDD">
              <w:rPr>
                <w:noProof/>
              </w:rPr>
              <w:t>MONASTERYEND</w:t>
            </w:r>
            <w:r w:rsidRPr="00590EDD">
              <w:rPr>
                <w:rFonts w:eastAsia="Arial Unicode MS" w:cs="Arial"/>
                <w:szCs w:val="18"/>
                <w:lang w:eastAsia="ar-SA"/>
              </w:rPr>
              <w:t xml:space="preserve"> Rel-17 CR0132R- Cat B</w:t>
            </w:r>
          </w:p>
        </w:tc>
      </w:tr>
      <w:tr w:rsidR="00590EDD" w:rsidRPr="00A75C05" w:rsidTr="00590EDD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EDD" w:rsidRPr="00590EDD" w:rsidRDefault="00590EDD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0ED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EDD" w:rsidRPr="00590EDD" w:rsidRDefault="00CC5328" w:rsidP="00BE18B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9" w:history="1">
              <w:r w:rsidR="00590EDD" w:rsidRPr="00590ED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S1-192615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EDD" w:rsidRPr="00590EDD" w:rsidRDefault="00590EDD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0EDD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EDD" w:rsidRPr="00590EDD" w:rsidRDefault="00590EDD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0EDD">
              <w:rPr>
                <w:rFonts w:eastAsia="Times New Roman" w:cs="Arial"/>
                <w:szCs w:val="18"/>
                <w:lang w:eastAsia="ar-SA"/>
              </w:rPr>
              <w:t>CR22.280v17.0.0 Support the recording of communication related use cases while operating in off-network mode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EDD" w:rsidRPr="00590EDD" w:rsidRDefault="00590EDD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EDD" w:rsidRDefault="00590EDD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0EDD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590EDD">
              <w:rPr>
                <w:i/>
                <w:noProof/>
              </w:rPr>
              <w:t>MONASTERYEND</w:t>
            </w:r>
            <w:r w:rsidRPr="00590EDD">
              <w:rPr>
                <w:rFonts w:eastAsia="Arial Unicode MS" w:cs="Arial"/>
                <w:i/>
                <w:szCs w:val="18"/>
                <w:lang w:eastAsia="ar-SA"/>
              </w:rPr>
              <w:t xml:space="preserve"> Rel-17 CR0132R- Cat B</w:t>
            </w:r>
          </w:p>
          <w:p w:rsidR="00590EDD" w:rsidRPr="00590EDD" w:rsidRDefault="00590EDD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0EDD">
              <w:rPr>
                <w:rFonts w:eastAsia="Arial Unicode MS" w:cs="Arial"/>
                <w:szCs w:val="18"/>
                <w:lang w:eastAsia="ar-SA"/>
              </w:rPr>
              <w:t>Revision of S1-192245.</w:t>
            </w:r>
          </w:p>
        </w:tc>
      </w:tr>
      <w:tr w:rsidR="00BE18B0" w:rsidRPr="00F45489" w:rsidTr="00A462B6">
        <w:trPr>
          <w:trHeight w:val="293"/>
        </w:trPr>
        <w:tc>
          <w:tcPr>
            <w:tcW w:w="14575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:rsidR="00BE18B0" w:rsidRPr="00F45489" w:rsidRDefault="00BE18B0" w:rsidP="008D6266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Other CRs</w:t>
            </w:r>
          </w:p>
        </w:tc>
      </w:tr>
      <w:tr w:rsidR="00BE18B0" w:rsidRPr="00A75C05" w:rsidTr="008C1E52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8C1E52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1E5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8C1E52" w:rsidRDefault="00CC5328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0" w:history="1">
              <w:r w:rsidR="00BE18B0" w:rsidRPr="008C1E5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S1-192172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8C1E52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1E52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8C1E52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1E52">
              <w:rPr>
                <w:rFonts w:eastAsia="Times New Roman" w:cs="Arial"/>
                <w:szCs w:val="18"/>
                <w:lang w:eastAsia="ar-SA"/>
              </w:rPr>
              <w:t xml:space="preserve">CR22.282v16.4.0 Enhance </w:t>
            </w:r>
            <w:proofErr w:type="spellStart"/>
            <w:r w:rsidRPr="008C1E52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8C1E52">
              <w:rPr>
                <w:rFonts w:eastAsia="Times New Roman" w:cs="Arial"/>
                <w:szCs w:val="18"/>
                <w:lang w:eastAsia="ar-SA"/>
              </w:rPr>
              <w:t xml:space="preserve"> generic capability with data pull service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8C1E52" w:rsidRDefault="008C1E52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1E52">
              <w:rPr>
                <w:rFonts w:eastAsia="Times New Roman" w:cs="Arial"/>
                <w:szCs w:val="18"/>
                <w:lang w:eastAsia="ar-SA"/>
              </w:rPr>
              <w:t>Revised to S1-192616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8C1E52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C1E52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8C1E52">
              <w:rPr>
                <w:noProof/>
              </w:rPr>
              <w:t>MONASTERYEND</w:t>
            </w:r>
            <w:r w:rsidRPr="008C1E52">
              <w:rPr>
                <w:rFonts w:eastAsia="Arial Unicode MS" w:cs="Arial"/>
                <w:szCs w:val="18"/>
                <w:lang w:eastAsia="ar-SA"/>
              </w:rPr>
              <w:t xml:space="preserve"> Rel-17 CR030R- Cat B</w:t>
            </w:r>
          </w:p>
          <w:p w:rsidR="00BE18B0" w:rsidRPr="008C1E52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C1E52">
              <w:rPr>
                <w:rFonts w:eastAsia="Arial Unicode MS" w:cs="Arial"/>
                <w:szCs w:val="18"/>
                <w:highlight w:val="yellow"/>
                <w:lang w:eastAsia="ar-SA"/>
              </w:rPr>
              <w:t>Changes should reflect 5.X</w:t>
            </w:r>
          </w:p>
        </w:tc>
      </w:tr>
      <w:tr w:rsidR="008C1E52" w:rsidRPr="00A75C05" w:rsidTr="008C1E52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E52" w:rsidRPr="008C1E52" w:rsidRDefault="008C1E52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1E5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E52" w:rsidRPr="008C1E52" w:rsidRDefault="00CC5328" w:rsidP="00BE18B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1" w:history="1">
              <w:r w:rsidR="008C1E52" w:rsidRPr="008C1E5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S1-192616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E52" w:rsidRPr="008C1E52" w:rsidRDefault="008C1E52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1E52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E52" w:rsidRPr="008C1E52" w:rsidRDefault="008C1E52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1E52">
              <w:rPr>
                <w:rFonts w:eastAsia="Times New Roman" w:cs="Arial"/>
                <w:szCs w:val="18"/>
                <w:lang w:eastAsia="ar-SA"/>
              </w:rPr>
              <w:t xml:space="preserve">CR22.282v16.4.0 Enhance </w:t>
            </w:r>
            <w:proofErr w:type="spellStart"/>
            <w:r w:rsidRPr="008C1E52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8C1E52">
              <w:rPr>
                <w:rFonts w:eastAsia="Times New Roman" w:cs="Arial"/>
                <w:szCs w:val="18"/>
                <w:lang w:eastAsia="ar-SA"/>
              </w:rPr>
              <w:t xml:space="preserve"> generic capability with data pull service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E52" w:rsidRPr="008C1E52" w:rsidRDefault="008C1E52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E52" w:rsidRPr="008C1E52" w:rsidRDefault="008C1E52" w:rsidP="008C1E52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8C1E52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8C1E52">
              <w:rPr>
                <w:i/>
                <w:noProof/>
              </w:rPr>
              <w:t>MONASTERYEND</w:t>
            </w:r>
            <w:r w:rsidRPr="008C1E52">
              <w:rPr>
                <w:rFonts w:eastAsia="Arial Unicode MS" w:cs="Arial"/>
                <w:i/>
                <w:szCs w:val="18"/>
                <w:lang w:eastAsia="ar-SA"/>
              </w:rPr>
              <w:t xml:space="preserve"> Rel-17 CR030R- Cat B</w:t>
            </w:r>
          </w:p>
          <w:p w:rsidR="008C1E52" w:rsidRDefault="008C1E52" w:rsidP="008C1E5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C1E52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Changes should reflect 5.X</w:t>
            </w:r>
          </w:p>
          <w:p w:rsidR="008C1E52" w:rsidRPr="008C1E52" w:rsidRDefault="008C1E52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C1E52">
              <w:rPr>
                <w:rFonts w:eastAsia="Arial Unicode MS" w:cs="Arial"/>
                <w:szCs w:val="18"/>
                <w:lang w:eastAsia="ar-SA"/>
              </w:rPr>
              <w:t>Revision of S1-192172.</w:t>
            </w:r>
          </w:p>
        </w:tc>
      </w:tr>
      <w:tr w:rsidR="00BE18B0" w:rsidRPr="00A75C05" w:rsidTr="00A83AA9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8C1E52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1E5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8C1E52" w:rsidRDefault="00CC5328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2" w:history="1">
              <w:r w:rsidR="00BE18B0" w:rsidRPr="008C1E5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S1-192178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8C1E52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1E52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8C1E52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1E52">
              <w:rPr>
                <w:rFonts w:eastAsia="Times New Roman" w:cs="Arial"/>
                <w:szCs w:val="18"/>
                <w:lang w:eastAsia="ar-SA"/>
              </w:rPr>
              <w:t>CR22.281v16.0.0 Correcting inconsistency of call termination condition for MCX Service types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8C1E52" w:rsidRDefault="008C1E52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1E52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8C1E52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C1E52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8C1E52">
              <w:rPr>
                <w:noProof/>
              </w:rPr>
              <w:t>MONASTERYEND</w:t>
            </w:r>
            <w:r w:rsidRPr="008C1E52">
              <w:rPr>
                <w:rFonts w:eastAsia="Arial Unicode MS" w:cs="Arial"/>
                <w:szCs w:val="18"/>
                <w:lang w:eastAsia="ar-SA"/>
              </w:rPr>
              <w:t xml:space="preserve"> Rel-17 CR022XR- Cat C</w:t>
            </w:r>
          </w:p>
        </w:tc>
      </w:tr>
      <w:tr w:rsidR="00BE18B0" w:rsidRPr="00A75C05" w:rsidTr="00A83AA9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A83AA9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3AA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A83AA9" w:rsidRDefault="00CC5328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3" w:history="1">
              <w:r w:rsidR="00BE18B0" w:rsidRPr="00A83AA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S1-192184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A83AA9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3AA9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A83AA9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3AA9">
              <w:rPr>
                <w:rFonts w:eastAsia="Times New Roman" w:cs="Arial"/>
                <w:szCs w:val="18"/>
                <w:lang w:eastAsia="ar-SA"/>
              </w:rPr>
              <w:t xml:space="preserve">CR22.282v16.4.0 </w:t>
            </w:r>
            <w:proofErr w:type="spellStart"/>
            <w:r w:rsidRPr="00A83AA9">
              <w:rPr>
                <w:rFonts w:eastAsia="Times New Roman" w:cs="Arial"/>
                <w:szCs w:val="18"/>
                <w:lang w:eastAsia="ar-SA"/>
              </w:rPr>
              <w:t>MCData</w:t>
            </w:r>
            <w:proofErr w:type="spellEnd"/>
            <w:r w:rsidRPr="00A83AA9">
              <w:rPr>
                <w:rFonts w:eastAsia="Times New Roman" w:cs="Arial"/>
                <w:szCs w:val="18"/>
                <w:lang w:eastAsia="ar-SA"/>
              </w:rPr>
              <w:t xml:space="preserve"> QoS required for rail communication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A83AA9" w:rsidRDefault="00A83AA9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3AA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A83AA9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83AA9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A83AA9">
              <w:rPr>
                <w:noProof/>
              </w:rPr>
              <w:t>MONASTERYEND</w:t>
            </w:r>
            <w:r w:rsidRPr="00A83AA9">
              <w:rPr>
                <w:rFonts w:eastAsia="Arial Unicode MS" w:cs="Arial"/>
                <w:szCs w:val="18"/>
                <w:lang w:eastAsia="ar-SA"/>
              </w:rPr>
              <w:t xml:space="preserve"> Rel-17 CR0031R- Cat B</w:t>
            </w:r>
          </w:p>
        </w:tc>
      </w:tr>
      <w:tr w:rsidR="00BE18B0" w:rsidRPr="00A75C05" w:rsidTr="008D626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A83AA9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3AA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A83AA9" w:rsidRDefault="00CC5328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4" w:history="1">
              <w:r w:rsidR="00BE18B0" w:rsidRPr="00A83AA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S1-192185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A83AA9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3AA9">
              <w:rPr>
                <w:rFonts w:eastAsia="Times New Roman" w:cs="Arial"/>
                <w:szCs w:val="18"/>
                <w:lang w:eastAsia="ar-SA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A83AA9" w:rsidRDefault="00BE18B0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3AA9">
              <w:rPr>
                <w:rFonts w:eastAsia="Times New Roman" w:cs="Arial"/>
                <w:szCs w:val="18"/>
                <w:lang w:eastAsia="ar-SA"/>
              </w:rPr>
              <w:t xml:space="preserve">CR22.289v16.1.0 Video category as a rail </w:t>
            </w:r>
            <w:r w:rsidRPr="00A83AA9">
              <w:rPr>
                <w:rFonts w:eastAsia="Times New Roman" w:cs="Arial"/>
                <w:szCs w:val="18"/>
                <w:lang w:eastAsia="ar-SA"/>
              </w:rPr>
              <w:lastRenderedPageBreak/>
              <w:t>communication scenario (limited to main lines)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A83AA9" w:rsidRDefault="00A83AA9" w:rsidP="00BE18B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3AA9">
              <w:rPr>
                <w:rFonts w:eastAsia="Times New Roman" w:cs="Arial"/>
                <w:szCs w:val="18"/>
                <w:lang w:eastAsia="ar-SA"/>
              </w:rPr>
              <w:lastRenderedPageBreak/>
              <w:t>Noted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8B0" w:rsidRPr="00A83AA9" w:rsidRDefault="00BE18B0" w:rsidP="00BE18B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83AA9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A83AA9">
              <w:rPr>
                <w:noProof/>
              </w:rPr>
              <w:t>MONASTERYEND</w:t>
            </w:r>
            <w:r w:rsidRPr="00A83AA9">
              <w:rPr>
                <w:rFonts w:eastAsia="Arial Unicode MS" w:cs="Arial"/>
                <w:szCs w:val="18"/>
                <w:lang w:eastAsia="ar-SA"/>
              </w:rPr>
              <w:t xml:space="preserve"> Rel-17 </w:t>
            </w:r>
            <w:r w:rsidRPr="00A83AA9">
              <w:rPr>
                <w:rFonts w:eastAsia="Arial Unicode MS" w:cs="Arial"/>
                <w:szCs w:val="18"/>
                <w:lang w:eastAsia="ar-SA"/>
              </w:rPr>
              <w:lastRenderedPageBreak/>
              <w:t>CR0003R- Cat B</w:t>
            </w:r>
          </w:p>
        </w:tc>
      </w:tr>
      <w:tr w:rsidR="00A462B6" w:rsidRPr="00A75C05" w:rsidTr="00BB75BF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62B6" w:rsidRPr="008D6266" w:rsidRDefault="00A462B6" w:rsidP="00A462B6">
            <w:pPr>
              <w:snapToGrid w:val="0"/>
              <w:spacing w:after="0" w:line="240" w:lineRule="auto"/>
            </w:pPr>
            <w:r w:rsidRPr="008D6266">
              <w:lastRenderedPageBreak/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62B6" w:rsidRPr="008D6266" w:rsidRDefault="00CC5328" w:rsidP="00A462B6">
            <w:pPr>
              <w:snapToGrid w:val="0"/>
              <w:spacing w:after="0" w:line="240" w:lineRule="auto"/>
            </w:pPr>
            <w:hyperlink r:id="rId55" w:history="1">
              <w:r w:rsidR="00A462B6" w:rsidRPr="008D6266">
                <w:rPr>
                  <w:rStyle w:val="Hyperlink"/>
                  <w:rFonts w:cs="Arial"/>
                  <w:color w:val="auto"/>
                </w:rPr>
                <w:t>S1-192037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62B6" w:rsidRPr="008D6266" w:rsidRDefault="00A462B6" w:rsidP="00A462B6">
            <w:pPr>
              <w:snapToGrid w:val="0"/>
              <w:spacing w:after="0" w:line="240" w:lineRule="auto"/>
            </w:pPr>
            <w:r w:rsidRPr="008D6266">
              <w:t>FirstNet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62B6" w:rsidRPr="008D6266" w:rsidRDefault="00A462B6" w:rsidP="00A462B6">
            <w:pPr>
              <w:snapToGrid w:val="0"/>
              <w:spacing w:after="0" w:line="240" w:lineRule="auto"/>
            </w:pPr>
            <w:r w:rsidRPr="008D6266">
              <w:rPr>
                <w:rFonts w:eastAsia="Times New Roman" w:cs="Arial"/>
                <w:szCs w:val="18"/>
                <w:lang w:eastAsia="ar-SA"/>
              </w:rPr>
              <w:t xml:space="preserve">CR22.280v17.0.0 </w:t>
            </w:r>
            <w:r w:rsidRPr="008D6266">
              <w:t>Additional broadcast regroup requirements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62B6" w:rsidRPr="008D6266" w:rsidRDefault="008D6266" w:rsidP="00A462B6">
            <w:pPr>
              <w:snapToGrid w:val="0"/>
              <w:spacing w:after="0" w:line="240" w:lineRule="auto"/>
            </w:pPr>
            <w:r w:rsidRPr="008D6266">
              <w:t>Revised to S1-192617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462B6" w:rsidRPr="008D6266" w:rsidRDefault="00A462B6" w:rsidP="00A462B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6266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8D6266">
              <w:rPr>
                <w:noProof/>
                <w:highlight w:val="yellow"/>
              </w:rPr>
              <w:t>enh2MCPTT</w:t>
            </w:r>
            <w:r w:rsidRPr="008D6266">
              <w:rPr>
                <w:rFonts w:eastAsia="Arial Unicode MS" w:cs="Arial"/>
                <w:szCs w:val="18"/>
                <w:lang w:eastAsia="ar-SA"/>
              </w:rPr>
              <w:t xml:space="preserve"> Rel-17 CR0120R- Cat B</w:t>
            </w:r>
          </w:p>
          <w:p w:rsidR="00A462B6" w:rsidRPr="008D6266" w:rsidRDefault="00A462B6" w:rsidP="00A462B6">
            <w:pPr>
              <w:snapToGrid w:val="0"/>
              <w:spacing w:after="0" w:line="240" w:lineRule="auto"/>
            </w:pPr>
            <w:r w:rsidRPr="008D6266">
              <w:rPr>
                <w:highlight w:val="yellow"/>
              </w:rPr>
              <w:t>WI Code?</w:t>
            </w:r>
          </w:p>
        </w:tc>
      </w:tr>
      <w:tr w:rsidR="008D6266" w:rsidRPr="00A75C05" w:rsidTr="00CF678E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D6266" w:rsidRPr="00BB75BF" w:rsidRDefault="008D6266" w:rsidP="00A462B6">
            <w:pPr>
              <w:snapToGrid w:val="0"/>
              <w:spacing w:after="0" w:line="240" w:lineRule="auto"/>
            </w:pPr>
            <w:r w:rsidRPr="00BB75BF"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D6266" w:rsidRPr="00BB75BF" w:rsidRDefault="00CC5328" w:rsidP="00A462B6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6" w:history="1">
              <w:r w:rsidR="008D6266" w:rsidRPr="00BB75BF">
                <w:rPr>
                  <w:rStyle w:val="Hyperlink"/>
                  <w:rFonts w:cs="Arial"/>
                  <w:color w:val="auto"/>
                </w:rPr>
                <w:t>S1-192617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D6266" w:rsidRPr="00BB75BF" w:rsidRDefault="008D6266" w:rsidP="00A462B6">
            <w:pPr>
              <w:snapToGrid w:val="0"/>
              <w:spacing w:after="0" w:line="240" w:lineRule="auto"/>
            </w:pPr>
            <w:r w:rsidRPr="00BB75BF">
              <w:t>FirstNet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D6266" w:rsidRPr="00BB75BF" w:rsidRDefault="008D6266" w:rsidP="00A462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75BF">
              <w:rPr>
                <w:rFonts w:eastAsia="Times New Roman" w:cs="Arial"/>
                <w:szCs w:val="18"/>
                <w:lang w:eastAsia="ar-SA"/>
              </w:rPr>
              <w:t>CR22.280v17.0.0 Additional broadcast regroup requirements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D6266" w:rsidRPr="00BB75BF" w:rsidRDefault="00BB75BF" w:rsidP="00A462B6">
            <w:pPr>
              <w:snapToGrid w:val="0"/>
              <w:spacing w:after="0" w:line="240" w:lineRule="auto"/>
            </w:pPr>
            <w:r w:rsidRPr="00BB75BF"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D6266" w:rsidRPr="00BB75BF" w:rsidRDefault="008D6266" w:rsidP="008D6266">
            <w:pPr>
              <w:snapToGrid w:val="0"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BB75B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BB75BF">
              <w:rPr>
                <w:i/>
                <w:noProof/>
                <w:highlight w:val="yellow"/>
              </w:rPr>
              <w:t>MONASTERY2</w:t>
            </w:r>
            <w:r w:rsidRPr="00BB75BF">
              <w:rPr>
                <w:rFonts w:eastAsia="Arial Unicode MS" w:cs="Arial"/>
                <w:i/>
                <w:szCs w:val="18"/>
                <w:lang w:eastAsia="ar-SA"/>
              </w:rPr>
              <w:t xml:space="preserve"> Rel-16 CR0120R- Cat B</w:t>
            </w:r>
          </w:p>
          <w:p w:rsidR="008D6266" w:rsidRPr="00BB75BF" w:rsidRDefault="008D6266" w:rsidP="008D626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B75BF">
              <w:rPr>
                <w:i/>
                <w:highlight w:val="yellow"/>
              </w:rPr>
              <w:t>WI Code?</w:t>
            </w:r>
          </w:p>
          <w:p w:rsidR="008D6266" w:rsidRPr="00BB75BF" w:rsidRDefault="008D6266" w:rsidP="00A462B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B75BF">
              <w:rPr>
                <w:rFonts w:eastAsia="Arial Unicode MS" w:cs="Arial"/>
                <w:szCs w:val="18"/>
                <w:lang w:eastAsia="ar-SA"/>
              </w:rPr>
              <w:t>Revision of S1-192037.</w:t>
            </w:r>
          </w:p>
        </w:tc>
      </w:tr>
      <w:tr w:rsidR="008D6266" w:rsidRPr="00A75C05" w:rsidTr="00CF678E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D6266" w:rsidRPr="00CF678E" w:rsidRDefault="008D6266" w:rsidP="008D6266">
            <w:pPr>
              <w:snapToGrid w:val="0"/>
              <w:spacing w:after="0" w:line="240" w:lineRule="auto"/>
            </w:pPr>
            <w:r w:rsidRPr="00CF678E"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D6266" w:rsidRPr="00CF678E" w:rsidRDefault="00CC5328" w:rsidP="008D6266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7" w:history="1">
              <w:r w:rsidR="008D6266" w:rsidRPr="00CF678E">
                <w:rPr>
                  <w:rStyle w:val="Hyperlink"/>
                  <w:rFonts w:cs="Arial"/>
                  <w:color w:val="auto"/>
                </w:rPr>
                <w:t>S1-192618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D6266" w:rsidRPr="00CF678E" w:rsidRDefault="008D6266" w:rsidP="008D6266">
            <w:pPr>
              <w:snapToGrid w:val="0"/>
              <w:spacing w:after="0" w:line="240" w:lineRule="auto"/>
            </w:pPr>
            <w:r w:rsidRPr="00CF678E">
              <w:t>FirstNet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D6266" w:rsidRPr="00CF678E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678E">
              <w:rPr>
                <w:rFonts w:eastAsia="Times New Roman" w:cs="Arial"/>
                <w:szCs w:val="18"/>
                <w:lang w:eastAsia="ar-SA"/>
              </w:rPr>
              <w:t>CR22.280v17.0.0 Additional broadcast regroup requirements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D6266" w:rsidRPr="00CF678E" w:rsidRDefault="00CF678E" w:rsidP="008D6266">
            <w:pPr>
              <w:snapToGrid w:val="0"/>
              <w:spacing w:after="0" w:line="240" w:lineRule="auto"/>
            </w:pPr>
            <w:r w:rsidRPr="00CF678E"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D6266" w:rsidRPr="00CF678E" w:rsidRDefault="008D6266" w:rsidP="008D6266">
            <w:pPr>
              <w:snapToGrid w:val="0"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F678E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CF678E">
              <w:rPr>
                <w:i/>
                <w:noProof/>
                <w:highlight w:val="yellow"/>
              </w:rPr>
              <w:t>MONASTERY2</w:t>
            </w:r>
            <w:r w:rsidRPr="00CF678E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 w:rsidR="0028775E" w:rsidRPr="00CF678E">
              <w:rPr>
                <w:rFonts w:eastAsia="Arial Unicode MS" w:cs="Arial"/>
                <w:i/>
                <w:szCs w:val="18"/>
                <w:lang w:eastAsia="ar-SA"/>
              </w:rPr>
              <w:t>133</w:t>
            </w:r>
            <w:r w:rsidRPr="00CF678E">
              <w:rPr>
                <w:rFonts w:eastAsia="Arial Unicode MS" w:cs="Arial"/>
                <w:i/>
                <w:szCs w:val="18"/>
                <w:lang w:eastAsia="ar-SA"/>
              </w:rPr>
              <w:t>R- Cat A</w:t>
            </w:r>
          </w:p>
          <w:p w:rsidR="008D6266" w:rsidRPr="00CF678E" w:rsidRDefault="008D6266" w:rsidP="008D626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F678E">
              <w:rPr>
                <w:i/>
                <w:highlight w:val="yellow"/>
              </w:rPr>
              <w:t>WI Code?</w:t>
            </w:r>
          </w:p>
        </w:tc>
      </w:tr>
      <w:tr w:rsidR="008D6266" w:rsidRPr="00A75C05" w:rsidTr="00CF678E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6266" w:rsidRPr="00CF678E" w:rsidRDefault="008D6266" w:rsidP="008D6266">
            <w:pPr>
              <w:snapToGrid w:val="0"/>
              <w:spacing w:after="0" w:line="240" w:lineRule="auto"/>
            </w:pPr>
            <w:r w:rsidRPr="00CF678E"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6266" w:rsidRPr="00CF678E" w:rsidRDefault="00CC5328" w:rsidP="008D6266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8" w:history="1">
              <w:r w:rsidR="008D6266" w:rsidRPr="00CF678E">
                <w:rPr>
                  <w:rStyle w:val="Hyperlink"/>
                  <w:rFonts w:cs="Arial"/>
                  <w:color w:val="auto"/>
                </w:rPr>
                <w:t>S1-192619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6266" w:rsidRPr="00CF678E" w:rsidRDefault="008D6266" w:rsidP="008D6266">
            <w:pPr>
              <w:snapToGrid w:val="0"/>
              <w:spacing w:after="0" w:line="240" w:lineRule="auto"/>
            </w:pPr>
            <w:r w:rsidRPr="00CF678E">
              <w:t>FirstNet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6266" w:rsidRPr="00CF678E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678E">
              <w:rPr>
                <w:rFonts w:eastAsia="Times New Roman" w:cs="Arial"/>
                <w:szCs w:val="18"/>
                <w:lang w:eastAsia="ar-SA"/>
              </w:rPr>
              <w:t>CR22.280v17.0.0 New additional broadcast regroup requirements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6266" w:rsidRPr="00CF678E" w:rsidRDefault="00CF678E" w:rsidP="008D6266">
            <w:pPr>
              <w:snapToGrid w:val="0"/>
              <w:spacing w:after="0" w:line="240" w:lineRule="auto"/>
            </w:pPr>
            <w:r w:rsidRPr="00CF678E">
              <w:t>Revised to S1-192638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6266" w:rsidRPr="00CF678E" w:rsidRDefault="008D6266" w:rsidP="008D6266">
            <w:pPr>
              <w:snapToGrid w:val="0"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F678E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CF678E">
              <w:rPr>
                <w:i/>
                <w:noProof/>
                <w:highlight w:val="yellow"/>
              </w:rPr>
              <w:t>TEI17</w:t>
            </w:r>
            <w:r w:rsidRPr="00CF678E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 w:rsidR="0028775E" w:rsidRPr="00CF678E">
              <w:rPr>
                <w:rFonts w:eastAsia="Arial Unicode MS" w:cs="Arial"/>
                <w:i/>
                <w:szCs w:val="18"/>
                <w:lang w:eastAsia="ar-SA"/>
              </w:rPr>
              <w:t>134</w:t>
            </w:r>
            <w:r w:rsidRPr="00CF678E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:rsidR="008D6266" w:rsidRPr="00CF678E" w:rsidRDefault="008D6266" w:rsidP="008D6266">
            <w:pPr>
              <w:snapToGrid w:val="0"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F678E">
              <w:rPr>
                <w:i/>
                <w:highlight w:val="yellow"/>
              </w:rPr>
              <w:t>WI Code?</w:t>
            </w:r>
          </w:p>
        </w:tc>
      </w:tr>
      <w:tr w:rsidR="00CF678E" w:rsidRPr="00A75C05" w:rsidTr="00CF678E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F678E" w:rsidRPr="00CF678E" w:rsidRDefault="00CF678E" w:rsidP="008D6266">
            <w:pPr>
              <w:snapToGrid w:val="0"/>
              <w:spacing w:after="0" w:line="240" w:lineRule="auto"/>
            </w:pPr>
            <w:r w:rsidRPr="00CF678E">
              <w:t>CR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F678E" w:rsidRPr="00CF678E" w:rsidRDefault="00CC5328" w:rsidP="008D6266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9" w:history="1">
              <w:r w:rsidR="00CF678E" w:rsidRPr="00CF678E">
                <w:rPr>
                  <w:rStyle w:val="Hyperlink"/>
                  <w:rFonts w:cs="Arial"/>
                  <w:color w:val="auto"/>
                </w:rPr>
                <w:t>S1-192638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F678E" w:rsidRPr="00CF678E" w:rsidRDefault="00CF678E" w:rsidP="008D6266">
            <w:pPr>
              <w:snapToGrid w:val="0"/>
              <w:spacing w:after="0" w:line="240" w:lineRule="auto"/>
            </w:pPr>
            <w:r w:rsidRPr="00CF678E">
              <w:t>FirstNet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F678E" w:rsidRPr="00CF678E" w:rsidRDefault="00CF678E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678E">
              <w:rPr>
                <w:rFonts w:eastAsia="Times New Roman" w:cs="Arial"/>
                <w:szCs w:val="18"/>
                <w:lang w:eastAsia="ar-SA"/>
              </w:rPr>
              <w:t>CR22.280v17.0.0 New additional broadcast regroup requirements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F678E" w:rsidRPr="00CF678E" w:rsidRDefault="00CF678E" w:rsidP="008D6266">
            <w:pPr>
              <w:snapToGrid w:val="0"/>
              <w:spacing w:after="0" w:line="240" w:lineRule="auto"/>
            </w:pPr>
            <w:r w:rsidRPr="00CF678E">
              <w:t>Agreed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F678E" w:rsidRPr="00CF678E" w:rsidRDefault="00CF678E" w:rsidP="00CF678E">
            <w:pPr>
              <w:snapToGrid w:val="0"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F678E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CF678E">
              <w:rPr>
                <w:i/>
                <w:noProof/>
                <w:highlight w:val="yellow"/>
              </w:rPr>
              <w:t>TEI17</w:t>
            </w:r>
            <w:r w:rsidRPr="00CF678E">
              <w:rPr>
                <w:rFonts w:eastAsia="Arial Unicode MS" w:cs="Arial"/>
                <w:i/>
                <w:szCs w:val="18"/>
                <w:lang w:eastAsia="ar-SA"/>
              </w:rPr>
              <w:t xml:space="preserve"> Rel-17 CR0134R- Cat B</w:t>
            </w:r>
          </w:p>
          <w:p w:rsidR="00CF678E" w:rsidRPr="00CF678E" w:rsidRDefault="00CF678E" w:rsidP="00CF678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F678E">
              <w:rPr>
                <w:i/>
                <w:highlight w:val="yellow"/>
              </w:rPr>
              <w:t>WI Code?</w:t>
            </w:r>
          </w:p>
          <w:p w:rsidR="00CF678E" w:rsidRDefault="00CF678E" w:rsidP="008D626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F678E">
              <w:rPr>
                <w:rFonts w:eastAsia="Arial Unicode MS" w:cs="Arial"/>
                <w:szCs w:val="18"/>
                <w:lang w:eastAsia="ar-SA"/>
              </w:rPr>
              <w:t>Revision of S1-192619.</w:t>
            </w:r>
          </w:p>
          <w:p w:rsidR="00CF678E" w:rsidRPr="00CF678E" w:rsidRDefault="00CF678E" w:rsidP="008D626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F678E" w:rsidRDefault="00CF678E" w:rsidP="008D626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F678E" w:rsidRPr="00CF678E" w:rsidRDefault="00CF678E" w:rsidP="008D626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CF678E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8D6266" w:rsidRPr="00B04844" w:rsidTr="00A462B6">
        <w:trPr>
          <w:gridAfter w:val="1"/>
          <w:wAfter w:w="73" w:type="dxa"/>
          <w:trHeight w:val="141"/>
        </w:trPr>
        <w:tc>
          <w:tcPr>
            <w:tcW w:w="14502" w:type="dxa"/>
            <w:gridSpan w:val="6"/>
            <w:shd w:val="clear" w:color="auto" w:fill="F2F2F2"/>
          </w:tcPr>
          <w:p w:rsidR="008D6266" w:rsidRPr="00F45489" w:rsidRDefault="008D6266" w:rsidP="008D6266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237E13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E13" w:rsidRPr="005D041D" w:rsidRDefault="00237E13" w:rsidP="00237E1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E13" w:rsidRPr="00D97695" w:rsidRDefault="00237E13" w:rsidP="00237E13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S1-192610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E13" w:rsidRPr="00B615C1" w:rsidRDefault="00237E13" w:rsidP="00237E13">
            <w:pPr>
              <w:snapToGrid w:val="0"/>
              <w:spacing w:after="0" w:line="240" w:lineRule="auto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E13" w:rsidRPr="00B615C1" w:rsidRDefault="00237E13" w:rsidP="00237E13">
            <w:pPr>
              <w:snapToGrid w:val="0"/>
              <w:spacing w:after="0" w:line="240" w:lineRule="auto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E13" w:rsidRPr="005D041D" w:rsidRDefault="00237E13" w:rsidP="00237E1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E13" w:rsidRPr="005D041D" w:rsidRDefault="00237E13" w:rsidP="00237E1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7E13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E13" w:rsidRPr="005D041D" w:rsidRDefault="00237E13" w:rsidP="00237E1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E13" w:rsidRPr="002B0545" w:rsidRDefault="00237E13" w:rsidP="00237E13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S1-192669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E13" w:rsidRPr="002B0545" w:rsidRDefault="00237E13" w:rsidP="00237E1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E13" w:rsidRPr="005D041D" w:rsidRDefault="00237E13" w:rsidP="00237E1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E13" w:rsidRPr="005D041D" w:rsidRDefault="00237E13" w:rsidP="00237E1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E13" w:rsidRPr="005D041D" w:rsidRDefault="00237E13" w:rsidP="00237E1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6266" w:rsidRPr="00B04844" w:rsidTr="00A462B6">
        <w:trPr>
          <w:gridAfter w:val="1"/>
          <w:wAfter w:w="73" w:type="dxa"/>
          <w:trHeight w:val="141"/>
        </w:trPr>
        <w:tc>
          <w:tcPr>
            <w:tcW w:w="14502" w:type="dxa"/>
            <w:gridSpan w:val="6"/>
            <w:shd w:val="clear" w:color="auto" w:fill="F2F2F2"/>
          </w:tcPr>
          <w:p w:rsidR="008D6266" w:rsidRPr="00F45489" w:rsidRDefault="008D6266" w:rsidP="008D6266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237E13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E13" w:rsidRPr="005D041D" w:rsidRDefault="00237E13" w:rsidP="00237E1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E13" w:rsidRPr="00D97695" w:rsidRDefault="00237E13" w:rsidP="00237E13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S1-192641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E13" w:rsidRPr="00B615C1" w:rsidRDefault="00237E13" w:rsidP="00237E13">
            <w:pPr>
              <w:snapToGrid w:val="0"/>
              <w:spacing w:after="0" w:line="240" w:lineRule="auto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E13" w:rsidRPr="00B615C1" w:rsidRDefault="00237E13" w:rsidP="00237E13">
            <w:pPr>
              <w:snapToGrid w:val="0"/>
              <w:spacing w:after="0" w:line="240" w:lineRule="auto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E13" w:rsidRPr="005D041D" w:rsidRDefault="00237E13" w:rsidP="00237E1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E13" w:rsidRPr="005D041D" w:rsidRDefault="00237E13" w:rsidP="00237E1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37E13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E13" w:rsidRPr="005D041D" w:rsidRDefault="00237E13" w:rsidP="00237E1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E13" w:rsidRPr="002B0545" w:rsidRDefault="00237E13" w:rsidP="00237E13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S1-192669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E13" w:rsidRPr="002B0545" w:rsidRDefault="00237E13" w:rsidP="00237E1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E13" w:rsidRPr="005D041D" w:rsidRDefault="00237E13" w:rsidP="00237E1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E13" w:rsidRPr="005D041D" w:rsidRDefault="00237E13" w:rsidP="00237E1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E13" w:rsidRPr="005D041D" w:rsidRDefault="00237E13" w:rsidP="00237E1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6266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2B0545" w:rsidRDefault="008D6266" w:rsidP="008D626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2B0545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6266" w:rsidRPr="00A75C05" w:rsidTr="00A462B6">
        <w:trPr>
          <w:gridAfter w:val="1"/>
          <w:wAfter w:w="73" w:type="dxa"/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2B0545" w:rsidRDefault="008D6266" w:rsidP="008D626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2B0545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Pr="005D041D" w:rsidRDefault="008D6266" w:rsidP="008D626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6266" w:rsidRPr="00B04844" w:rsidTr="00A462B6">
        <w:trPr>
          <w:gridAfter w:val="1"/>
          <w:wAfter w:w="73" w:type="dxa"/>
          <w:trHeight w:val="141"/>
        </w:trPr>
        <w:tc>
          <w:tcPr>
            <w:tcW w:w="14502" w:type="dxa"/>
            <w:gridSpan w:val="6"/>
            <w:shd w:val="clear" w:color="auto" w:fill="F2F2F2"/>
          </w:tcPr>
          <w:p w:rsidR="008D6266" w:rsidRPr="00F45489" w:rsidRDefault="008D6266" w:rsidP="008D6266">
            <w:pPr>
              <w:pStyle w:val="Heading1"/>
            </w:pPr>
            <w:r w:rsidRPr="004E36F9">
              <w:t>Summary of drafting session</w:t>
            </w:r>
          </w:p>
        </w:tc>
      </w:tr>
      <w:tr w:rsidR="008D6266" w:rsidRPr="00A75C05" w:rsidTr="00A462B6">
        <w:trPr>
          <w:gridAfter w:val="1"/>
          <w:wAfter w:w="73" w:type="dxa"/>
          <w:trHeight w:val="141"/>
        </w:trPr>
        <w:tc>
          <w:tcPr>
            <w:tcW w:w="14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266" w:rsidRDefault="008D6266" w:rsidP="008D6266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8D6266" w:rsidRPr="00894FB0" w:rsidRDefault="00237E13" w:rsidP="008D6266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The Railway session</w:t>
            </w:r>
            <w:r w:rsidR="008D6266" w:rsidRPr="00894FB0">
              <w:rPr>
                <w:rFonts w:eastAsia="Arial Unicode MS" w:cs="Arial"/>
                <w:i/>
                <w:szCs w:val="18"/>
              </w:rPr>
              <w:t xml:space="preserve"> </w:t>
            </w:r>
            <w:r>
              <w:rPr>
                <w:rFonts w:eastAsia="Arial Unicode MS" w:cs="Arial"/>
                <w:i/>
                <w:szCs w:val="18"/>
              </w:rPr>
              <w:t>met for three slots</w:t>
            </w:r>
            <w:r w:rsidR="008D6266" w:rsidRPr="00894FB0">
              <w:rPr>
                <w:rFonts w:eastAsia="Arial Unicode MS" w:cs="Arial"/>
                <w:i/>
                <w:szCs w:val="18"/>
              </w:rPr>
              <w:t>:</w:t>
            </w:r>
            <w:r w:rsidR="008D6266"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152D54" w:rsidRDefault="00237E13" w:rsidP="008D6266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All 29 CRs were handled. 13 CRs were agreed. </w:t>
            </w:r>
            <w:r w:rsidR="00152D54">
              <w:rPr>
                <w:rFonts w:eastAsia="Arial Unicode MS" w:cs="Arial"/>
                <w:i/>
                <w:szCs w:val="18"/>
                <w:lang w:eastAsia="ko-KR"/>
              </w:rPr>
              <w:t>10 CR were left in revised state.</w:t>
            </w:r>
          </w:p>
          <w:p w:rsidR="008D6266" w:rsidRDefault="00152D54" w:rsidP="008D6266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6 CRs were noted.</w:t>
            </w:r>
            <w:r w:rsidR="008D6266"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</w:p>
          <w:p w:rsidR="008D6266" w:rsidRPr="005D041D" w:rsidRDefault="008D6266" w:rsidP="00152D54">
            <w:pPr>
              <w:spacing w:after="0" w:line="240" w:lineRule="auto"/>
              <w:ind w:left="720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6266" w:rsidRPr="00894FB0" w:rsidTr="00A462B6">
        <w:trPr>
          <w:gridAfter w:val="1"/>
          <w:wAfter w:w="73" w:type="dxa"/>
          <w:trHeight w:val="141"/>
        </w:trPr>
        <w:tc>
          <w:tcPr>
            <w:tcW w:w="145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D6266" w:rsidRPr="00894FB0" w:rsidRDefault="008D6266" w:rsidP="008D626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lastRenderedPageBreak/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default" r:id="rId60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7E13" w:rsidRDefault="00237E13" w:rsidP="002E015E">
      <w:pPr>
        <w:spacing w:after="0" w:line="240" w:lineRule="auto"/>
      </w:pPr>
      <w:r>
        <w:separator/>
      </w:r>
    </w:p>
  </w:endnote>
  <w:endnote w:type="continuationSeparator" w:id="0">
    <w:p w:rsidR="00237E13" w:rsidRDefault="00237E13" w:rsidP="002E015E">
      <w:pPr>
        <w:spacing w:after="0" w:line="240" w:lineRule="auto"/>
      </w:pPr>
      <w:r>
        <w:continuationSeparator/>
      </w:r>
    </w:p>
  </w:endnote>
  <w:endnote w:type="continuationNotice" w:id="1">
    <w:p w:rsidR="00237E13" w:rsidRDefault="00237E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66208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237E13" w:rsidRPr="002F165F" w:rsidRDefault="00237E13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2F165F">
          <w:rPr>
            <w:sz w:val="16"/>
            <w:szCs w:val="16"/>
          </w:rPr>
          <w:fldChar w:fldCharType="begin"/>
        </w:r>
        <w:r w:rsidRPr="002F165F">
          <w:rPr>
            <w:sz w:val="16"/>
            <w:szCs w:val="16"/>
          </w:rPr>
          <w:instrText xml:space="preserve"> PAGE   \* MERGEFORMAT </w:instrText>
        </w:r>
        <w:r w:rsidRPr="002F165F"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</w:rPr>
          <w:t>4</w:t>
        </w:r>
        <w:r w:rsidRPr="002F165F">
          <w:rPr>
            <w:noProof/>
            <w:sz w:val="16"/>
            <w:szCs w:val="16"/>
          </w:rPr>
          <w:fldChar w:fldCharType="end"/>
        </w:r>
        <w:r w:rsidRPr="002F165F">
          <w:rPr>
            <w:sz w:val="16"/>
            <w:szCs w:val="16"/>
          </w:rPr>
          <w:t xml:space="preserve"> | </w:t>
        </w:r>
        <w:r w:rsidRPr="002F165F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237E13" w:rsidRDefault="00237E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7E13" w:rsidRDefault="00237E13" w:rsidP="002E015E">
      <w:pPr>
        <w:spacing w:after="0" w:line="240" w:lineRule="auto"/>
      </w:pPr>
      <w:r>
        <w:separator/>
      </w:r>
    </w:p>
  </w:footnote>
  <w:footnote w:type="continuationSeparator" w:id="0">
    <w:p w:rsidR="00237E13" w:rsidRDefault="00237E13" w:rsidP="002E015E">
      <w:pPr>
        <w:spacing w:after="0" w:line="240" w:lineRule="auto"/>
      </w:pPr>
      <w:r>
        <w:continuationSeparator/>
      </w:r>
    </w:p>
  </w:footnote>
  <w:footnote w:type="continuationNotice" w:id="1">
    <w:p w:rsidR="00237E13" w:rsidRDefault="00237E1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/>
  <w:attachedTemplate r:id="rId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39B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A72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9C5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5B88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D5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1F2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0843"/>
    <w:rsid w:val="002011D3"/>
    <w:rsid w:val="002012B2"/>
    <w:rsid w:val="0020137F"/>
    <w:rsid w:val="00201FD3"/>
    <w:rsid w:val="0020248E"/>
    <w:rsid w:val="002031E7"/>
    <w:rsid w:val="0020328A"/>
    <w:rsid w:val="00203560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37E13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BF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8775E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622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462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65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2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0C2C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0B5A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54D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4A4"/>
    <w:rsid w:val="00440C18"/>
    <w:rsid w:val="00440DBF"/>
    <w:rsid w:val="004414EB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EE5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5452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2FFD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57F5E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EDD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837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2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8F9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0C8E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3E0A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0EC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E2C"/>
    <w:rsid w:val="007560F2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3AF5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86FC8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3AD"/>
    <w:rsid w:val="00794681"/>
    <w:rsid w:val="00794F3C"/>
    <w:rsid w:val="0079570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A74C3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149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27"/>
    <w:rsid w:val="007D64A1"/>
    <w:rsid w:val="007D66BB"/>
    <w:rsid w:val="007D6840"/>
    <w:rsid w:val="007D68DC"/>
    <w:rsid w:val="007D6C70"/>
    <w:rsid w:val="007D77F1"/>
    <w:rsid w:val="007D7B69"/>
    <w:rsid w:val="007D7F23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9B7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4DE7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7CE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EA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4E3A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1E52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266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932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0963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09D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4E79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53FD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3BC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69D8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62B6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3AA9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98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08A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1AB6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0F7D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474A8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46D4"/>
    <w:rsid w:val="00B854A0"/>
    <w:rsid w:val="00B85722"/>
    <w:rsid w:val="00B85798"/>
    <w:rsid w:val="00B85CE0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25F9"/>
    <w:rsid w:val="00BA2D99"/>
    <w:rsid w:val="00BA3B61"/>
    <w:rsid w:val="00BA407A"/>
    <w:rsid w:val="00BA407C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5B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B0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6FD8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505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A7D7E"/>
    <w:rsid w:val="00CB00A6"/>
    <w:rsid w:val="00CB0C6B"/>
    <w:rsid w:val="00CB0EFD"/>
    <w:rsid w:val="00CB1037"/>
    <w:rsid w:val="00CB1E0A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28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78E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716"/>
    <w:rsid w:val="00D11C6F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552"/>
    <w:rsid w:val="00D71C1C"/>
    <w:rsid w:val="00D72B1A"/>
    <w:rsid w:val="00D73115"/>
    <w:rsid w:val="00D73940"/>
    <w:rsid w:val="00D73A63"/>
    <w:rsid w:val="00D73CD5"/>
    <w:rsid w:val="00D74938"/>
    <w:rsid w:val="00D74E3A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1030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4CE3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0A5F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3C9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37F3E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97F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3E4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1DA4D65A"/>
  <w15:docId w15:val="{0DF4534B-5BA7-41DA-9764-3832305DD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Batang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1">
    <w:name w:val="Mention1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rsid w:val="008D5263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3D55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3GPP_SA1\TSGS1_87_SophiaAntipolis\docs\S1-192622.zip" TargetMode="External"/><Relationship Id="rId18" Type="http://schemas.openxmlformats.org/officeDocument/2006/relationships/hyperlink" Target="file:///D:\3GPP_SA1\TSGS1_87_SophiaAntipolis\docs\S1-192624.zip" TargetMode="External"/><Relationship Id="rId26" Type="http://schemas.openxmlformats.org/officeDocument/2006/relationships/hyperlink" Target="file:///D:\3GPP_SA1\TSGS1_87_SophiaAntipolis\Docs\S1-192297.zip" TargetMode="External"/><Relationship Id="rId39" Type="http://schemas.openxmlformats.org/officeDocument/2006/relationships/hyperlink" Target="file:///D:\3GPP_SA1\TSGS1_87_SophiaAntipolis\docs\S1-192612.zip" TargetMode="External"/><Relationship Id="rId21" Type="http://schemas.openxmlformats.org/officeDocument/2006/relationships/hyperlink" Target="file:///D:\3GPP_SA1\TSGS1_87_SophiaAntipolis\docs\S1-192625.zip" TargetMode="External"/><Relationship Id="rId34" Type="http://schemas.openxmlformats.org/officeDocument/2006/relationships/hyperlink" Target="file:///D:\3GPP_SA1\TSGS1_87_SophiaAntipolis\docs\S1-192610.zip" TargetMode="External"/><Relationship Id="rId42" Type="http://schemas.openxmlformats.org/officeDocument/2006/relationships/hyperlink" Target="file:///D:\3GPP_SA1\TSGS1_87_SophiaAntipolis\Docs\S1-192179.zip" TargetMode="External"/><Relationship Id="rId47" Type="http://schemas.openxmlformats.org/officeDocument/2006/relationships/hyperlink" Target="file:///D:\3GPP_SA1\TSGS1_87_SophiaAntipolis\docs\S1-192614.zip" TargetMode="External"/><Relationship Id="rId50" Type="http://schemas.openxmlformats.org/officeDocument/2006/relationships/hyperlink" Target="file:///D:\3GPP_SA1\TSGS1_87_SophiaAntipolis\Docs\S1-192172.zip" TargetMode="External"/><Relationship Id="rId55" Type="http://schemas.openxmlformats.org/officeDocument/2006/relationships/hyperlink" Target="file:///D:\3GPP_SA1\TSGS1_87_SophiaAntipolis\Docs\S1-192037.zip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D:\3GPP_SA1\TSGS1_87_SophiaAntipolis\docs\S1-192623.zip" TargetMode="External"/><Relationship Id="rId20" Type="http://schemas.openxmlformats.org/officeDocument/2006/relationships/hyperlink" Target="file:///D:\3GPP_SA1\TSGS1_87_SophiaAntipolis\Docs\S1-192200.zip" TargetMode="External"/><Relationship Id="rId29" Type="http://schemas.openxmlformats.org/officeDocument/2006/relationships/hyperlink" Target="file:///D:\3GPP_SA1\TSGS1_87_SophiaAntipolis\Docs\S1-192299.zip" TargetMode="External"/><Relationship Id="rId41" Type="http://schemas.openxmlformats.org/officeDocument/2006/relationships/hyperlink" Target="file:///D:\3GPP_SA1\TSGS1_87_SophiaAntipolis\Docs\S1-192177.zip" TargetMode="External"/><Relationship Id="rId54" Type="http://schemas.openxmlformats.org/officeDocument/2006/relationships/hyperlink" Target="file:///D:\3GPP_SA1\TSGS1_87_SophiaAntipolis\Docs\S1-192185.zip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3GPP_SA1\TSGS1_87_SophiaAntipolis\docs\S1-192621.zip" TargetMode="External"/><Relationship Id="rId24" Type="http://schemas.openxmlformats.org/officeDocument/2006/relationships/hyperlink" Target="file:///D:\3GPP_SA1\TSGS1_87_SophiaAntipolis\Docs\S1-192247.zip" TargetMode="External"/><Relationship Id="rId32" Type="http://schemas.openxmlformats.org/officeDocument/2006/relationships/hyperlink" Target="file:///D:\3GPP_SA1\TSGS1_87_SophiaAntipolis\docs\S1-192636.zip" TargetMode="External"/><Relationship Id="rId37" Type="http://schemas.openxmlformats.org/officeDocument/2006/relationships/hyperlink" Target="file:///D:\3GPP_SA1\TSGS1_87_SophiaAntipolis\docs\S1-192611.zip" TargetMode="External"/><Relationship Id="rId40" Type="http://schemas.openxmlformats.org/officeDocument/2006/relationships/hyperlink" Target="file:///D:\3GPP_SA1\TSGS1_87_SophiaAntipolis\Docs\S1-192176.zip" TargetMode="External"/><Relationship Id="rId45" Type="http://schemas.openxmlformats.org/officeDocument/2006/relationships/hyperlink" Target="file:///D:\3GPP_SA1\TSGS1_87_SophiaAntipolis\Docs\S1-192218.zip" TargetMode="External"/><Relationship Id="rId53" Type="http://schemas.openxmlformats.org/officeDocument/2006/relationships/hyperlink" Target="file:///D:\3GPP_SA1\TSGS1_87_SophiaAntipolis\Docs\S1-192184.zip" TargetMode="External"/><Relationship Id="rId58" Type="http://schemas.openxmlformats.org/officeDocument/2006/relationships/hyperlink" Target="file:///D:\3GPP_SA1\TSGS1_87_SophiaAntipolis\docs\S1-192619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3GPP_SA1\TSGS1_87_SophiaAntipolis\docs\S1-192375.zip" TargetMode="External"/><Relationship Id="rId23" Type="http://schemas.openxmlformats.org/officeDocument/2006/relationships/hyperlink" Target="file:///D:\3GPP_SA1\TSGS1_87_SophiaAntipolis\docs\S1-192632.zip" TargetMode="External"/><Relationship Id="rId28" Type="http://schemas.openxmlformats.org/officeDocument/2006/relationships/hyperlink" Target="file:///D:\3GPP_SA1\TSGS1_87_SophiaAntipolis\docs\S1-192634.zip" TargetMode="External"/><Relationship Id="rId36" Type="http://schemas.openxmlformats.org/officeDocument/2006/relationships/hyperlink" Target="file:///D:\3GPP_SA1\TSGS1_87_SophiaAntipolis\Docs\S1-192174.zip" TargetMode="External"/><Relationship Id="rId49" Type="http://schemas.openxmlformats.org/officeDocument/2006/relationships/hyperlink" Target="file:///D:\3GPP_SA1\TSGS1_87_SophiaAntipolis\docs\S1-192615.zip" TargetMode="External"/><Relationship Id="rId57" Type="http://schemas.openxmlformats.org/officeDocument/2006/relationships/hyperlink" Target="file:///D:\3GPP_SA1\TSGS1_87_SophiaAntipolis\docs\S1-192618.zip" TargetMode="External"/><Relationship Id="rId61" Type="http://schemas.openxmlformats.org/officeDocument/2006/relationships/fontTable" Target="fontTable.xml"/><Relationship Id="rId10" Type="http://schemas.openxmlformats.org/officeDocument/2006/relationships/hyperlink" Target="file:///D:\3GPP_SA1\TSGS1_87_SophiaAntipolis\Docs\S1-192194.zip" TargetMode="External"/><Relationship Id="rId19" Type="http://schemas.openxmlformats.org/officeDocument/2006/relationships/hyperlink" Target="file:///D:\3GPP_SA1\TSGS1_87_SophiaAntipolis\Docs\S1-192198.zip" TargetMode="External"/><Relationship Id="rId31" Type="http://schemas.openxmlformats.org/officeDocument/2006/relationships/hyperlink" Target="file:///D:\3GPP_SA1\TSGS1_87_SophiaAntipolis\Docs\S1-192300.zip" TargetMode="External"/><Relationship Id="rId44" Type="http://schemas.openxmlformats.org/officeDocument/2006/relationships/hyperlink" Target="file:///D:\3GPP_SA1\TSGS1_87_SophiaAntipolis\docs\S1-192613.zip" TargetMode="External"/><Relationship Id="rId52" Type="http://schemas.openxmlformats.org/officeDocument/2006/relationships/hyperlink" Target="file:///D:\3GPP_SA1\TSGS1_87_SophiaAntipolis\Docs\S1-192178.zip" TargetMode="External"/><Relationship Id="rId6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D:\3GPP_SA1\TSGS1_87_SophiaAntipolis\docs\S1-192620.zip" TargetMode="External"/><Relationship Id="rId14" Type="http://schemas.openxmlformats.org/officeDocument/2006/relationships/hyperlink" Target="file:///D:\3GPP_SA1\TSGS1_87_SophiaAntipolis\Docs\S1-192196.zip" TargetMode="External"/><Relationship Id="rId22" Type="http://schemas.openxmlformats.org/officeDocument/2006/relationships/hyperlink" Target="file:///D:\3GPP_SA1\TSGS1_87_SophiaAntipolis\Docs\S1-192201.zip" TargetMode="External"/><Relationship Id="rId27" Type="http://schemas.openxmlformats.org/officeDocument/2006/relationships/hyperlink" Target="file:///D:\3GPP_SA1\TSGS1_87_SophiaAntipolis\Docs\S1-192298.zip" TargetMode="External"/><Relationship Id="rId30" Type="http://schemas.openxmlformats.org/officeDocument/2006/relationships/hyperlink" Target="file:///D:\3GPP_SA1\TSGS1_87_SophiaAntipolis\docs\S1-192635.zip" TargetMode="External"/><Relationship Id="rId35" Type="http://schemas.openxmlformats.org/officeDocument/2006/relationships/hyperlink" Target="file:///D:\3GPP_SA1\TSGS1_87_SophiaAntipolis\docs\S1-192637.zip" TargetMode="External"/><Relationship Id="rId43" Type="http://schemas.openxmlformats.org/officeDocument/2006/relationships/hyperlink" Target="file:///D:\3GPP_SA1\TSGS1_87_SophiaAntipolis\Docs\S1-192182.zip" TargetMode="External"/><Relationship Id="rId48" Type="http://schemas.openxmlformats.org/officeDocument/2006/relationships/hyperlink" Target="file:///D:\3GPP_SA1\TSGS1_87_SophiaAntipolis\Docs\S1-192245.zip" TargetMode="External"/><Relationship Id="rId56" Type="http://schemas.openxmlformats.org/officeDocument/2006/relationships/hyperlink" Target="file:///D:\3GPP_SA1\TSGS1_87_SophiaAntipolis\docs\S1-192617.zip" TargetMode="External"/><Relationship Id="rId8" Type="http://schemas.openxmlformats.org/officeDocument/2006/relationships/hyperlink" Target="file:///D:\3GPP_SA1\TSGS1_87_SophiaAntipolis\Docs\S1-192192.zip" TargetMode="External"/><Relationship Id="rId51" Type="http://schemas.openxmlformats.org/officeDocument/2006/relationships/hyperlink" Target="file:///D:\3GPP_SA1\TSGS1_87_SophiaAntipolis\docs\S1-192616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D:\3GPP_SA1\TSGS1_87_SophiaAntipolis\Docs\S1-192195.zip" TargetMode="External"/><Relationship Id="rId17" Type="http://schemas.openxmlformats.org/officeDocument/2006/relationships/hyperlink" Target="file:///D:\3GPP_SA1\TSGS1_87_SophiaAntipolis\Docs\S1-192197.zip" TargetMode="External"/><Relationship Id="rId25" Type="http://schemas.openxmlformats.org/officeDocument/2006/relationships/hyperlink" Target="file:///D:\3GPP_SA1\TSGS1_87_SophiaAntipolis\docs\S1-192633.zip" TargetMode="External"/><Relationship Id="rId33" Type="http://schemas.openxmlformats.org/officeDocument/2006/relationships/hyperlink" Target="file:///D:\3GPP_SA1\TSGS1_87_SophiaAntipolis\Docs\S1-192173.zip" TargetMode="External"/><Relationship Id="rId38" Type="http://schemas.openxmlformats.org/officeDocument/2006/relationships/hyperlink" Target="file:///D:\3GPP_SA1\TSGS1_87_SophiaAntipolis\Docs\S1-192175.zip" TargetMode="External"/><Relationship Id="rId46" Type="http://schemas.openxmlformats.org/officeDocument/2006/relationships/hyperlink" Target="file:///D:\3GPP_SA1\TSGS1_87_SophiaAntipolis\Docs\S1-192232.zip" TargetMode="External"/><Relationship Id="rId59" Type="http://schemas.openxmlformats.org/officeDocument/2006/relationships/hyperlink" Target="file:///D:\3GPP_SA1\TSGS1_87_SophiaAntipolis\docs\S1-19263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931D0-CDFD-4EEE-9326-01FCF8E1C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</TotalTime>
  <Pages>7</Pages>
  <Words>2378</Words>
  <Characters>14441</Characters>
  <Application>Microsoft Office Word</Application>
  <DocSecurity>0</DocSecurity>
  <Lines>902</Lines>
  <Paragraphs>700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16119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Almodovar Chico, J.L. (José)</cp:lastModifiedBy>
  <cp:revision>3</cp:revision>
  <dcterms:created xsi:type="dcterms:W3CDTF">2019-08-21T22:54:00Z</dcterms:created>
  <dcterms:modified xsi:type="dcterms:W3CDTF">2019-08-21T22:56:00Z</dcterms:modified>
</cp:coreProperties>
</file>