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B7C5B" w14:textId="083B3A85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29402C">
        <w:rPr>
          <w:rFonts w:eastAsia="Times New Roman" w:cs="Arial"/>
          <w:sz w:val="24"/>
          <w:szCs w:val="20"/>
          <w:lang w:eastAsia="ar-SA"/>
        </w:rPr>
        <w:t>5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90</w:t>
      </w:r>
      <w:r w:rsidR="00086DCC">
        <w:rPr>
          <w:rFonts w:cs="Arial"/>
          <w:sz w:val="24"/>
          <w:szCs w:val="24"/>
        </w:rPr>
        <w:t>19</w:t>
      </w:r>
      <w:r w:rsidR="006F2BC2">
        <w:rPr>
          <w:rFonts w:cs="Arial"/>
          <w:sz w:val="24"/>
          <w:szCs w:val="24"/>
        </w:rPr>
        <w:t>7</w:t>
      </w:r>
      <w:bookmarkEnd w:id="0"/>
    </w:p>
    <w:p w14:paraId="024E82C2" w14:textId="77777777" w:rsidR="00411066" w:rsidRPr="00F45489" w:rsidRDefault="0029402C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945323"/>
      <w:r>
        <w:rPr>
          <w:rFonts w:eastAsia="Times New Roman" w:cs="Arial"/>
          <w:sz w:val="24"/>
          <w:szCs w:val="20"/>
          <w:lang w:eastAsia="ar-SA"/>
        </w:rPr>
        <w:t>Tallinn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Estonia</w:t>
      </w:r>
      <w:r w:rsidR="006B429E">
        <w:rPr>
          <w:rFonts w:eastAsia="Times New Roman" w:cs="Arial"/>
          <w:sz w:val="24"/>
          <w:szCs w:val="20"/>
          <w:lang w:eastAsia="ar-SA"/>
        </w:rPr>
        <w:t>, 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22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February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>
        <w:rPr>
          <w:rFonts w:eastAsia="Times New Roman" w:cs="Arial"/>
          <w:sz w:val="24"/>
          <w:szCs w:val="20"/>
          <w:lang w:eastAsia="ar-SA"/>
        </w:rPr>
        <w:t>9</w:t>
      </w:r>
      <w:bookmarkEnd w:id="1"/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8FAFBD5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F9BEC6D" w14:textId="3C008A70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086DCC">
        <w:rPr>
          <w:rFonts w:eastAsia="Times New Roman" w:cs="Arial"/>
          <w:sz w:val="22"/>
          <w:szCs w:val="20"/>
          <w:lang w:eastAsia="ar-SA"/>
        </w:rPr>
        <w:t>Agenda for FS_REFEC drafting</w:t>
      </w:r>
    </w:p>
    <w:p w14:paraId="4BC9FE78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1F341896" w14:textId="3DE0A326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086DCC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2CA007E9" w14:textId="6FD8C57E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86DCC">
        <w:rPr>
          <w:rFonts w:eastAsia="Times New Roman" w:cs="Arial"/>
          <w:sz w:val="22"/>
          <w:szCs w:val="20"/>
          <w:lang w:eastAsia="ar-SA"/>
        </w:rPr>
        <w:t>Greg Schumacher</w:t>
      </w:r>
    </w:p>
    <w:p w14:paraId="125C522F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95AEBF8" w14:textId="77777777" w:rsidR="00D725F9" w:rsidRPr="008754F9" w:rsidRDefault="00D725F9" w:rsidP="00D725F9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201B6329" w14:textId="77777777" w:rsidR="00D725F9" w:rsidRPr="00F774D3" w:rsidRDefault="00D725F9" w:rsidP="00D725F9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9554D">
        <w:rPr>
          <w:rFonts w:eastAsia="Arial Unicode MS"/>
          <w:sz w:val="24"/>
          <w:szCs w:val="24"/>
          <w:lang w:eastAsia="ar-SA"/>
        </w:rPr>
        <w:t>Sirius</w:t>
      </w:r>
    </w:p>
    <w:p w14:paraId="55B7DC1B" w14:textId="77777777" w:rsidR="00D725F9" w:rsidRPr="00772E0F" w:rsidRDefault="00D725F9" w:rsidP="00D725F9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9554D">
        <w:rPr>
          <w:rFonts w:eastAsia="Arial Unicode MS" w:cs="Arial"/>
          <w:color w:val="00B050"/>
          <w:sz w:val="24"/>
          <w:szCs w:val="24"/>
          <w:lang w:eastAsia="ar-SA"/>
        </w:rPr>
        <w:t>Arcturus</w:t>
      </w:r>
    </w:p>
    <w:p w14:paraId="0983EB34" w14:textId="77777777" w:rsidR="00D725F9" w:rsidRPr="00015298" w:rsidRDefault="00D725F9" w:rsidP="00D725F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086DCC" w:rsidRPr="00015298" w14:paraId="105FA0D9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4E2D2E1" w14:textId="77777777" w:rsidR="00086DCC" w:rsidRPr="00015298" w:rsidRDefault="00086DCC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CC0C2ED" w14:textId="77777777" w:rsidR="00086DCC" w:rsidRPr="00015298" w:rsidRDefault="00086DCC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A4B220C" w14:textId="77777777" w:rsidR="00086DCC" w:rsidRPr="00015298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F6612C9" w14:textId="77777777" w:rsidR="00086DCC" w:rsidRPr="00015298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59EB5620" w14:textId="77777777" w:rsidR="00086DCC" w:rsidRPr="00015298" w:rsidRDefault="00086DCC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86DCC" w:rsidRPr="00AB0F3E" w14:paraId="6969DCC7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FAA6904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78BA389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130D7386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6158A5D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CB00248" w14:textId="77777777" w:rsidR="00086DCC" w:rsidRPr="00BD600A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43A67" w14:textId="77777777" w:rsidR="00086DCC" w:rsidRPr="000125EA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5516EBD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0122306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2D67944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086DCC" w:rsidRPr="00AB0F3E" w14:paraId="5F8D5847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D47BA01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B76791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0E0D1027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6315FEB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FF8E0C" w14:textId="2F562146" w:rsidR="00086DCC" w:rsidRPr="008B2A7B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9321A5" w14:textId="164753E6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B7EA3D0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45F397B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42CF222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086DCC" w:rsidRPr="00AB0F3E" w14:paraId="080D92F7" w14:textId="77777777" w:rsidTr="00086DCC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809301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9466D3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F6E753" w14:textId="77777777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152E7A" w14:textId="77777777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7A4B132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086DCC" w:rsidRPr="00AB0F3E" w14:paraId="4358205F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BCBCF4C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DC479D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1B423EF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6D34FC1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EC0F10" w14:textId="3B651151" w:rsidR="00086DCC" w:rsidRPr="00CF100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55C6BA" w14:textId="496A4D62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BB5C707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7A14251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079F11F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086DCC" w:rsidRPr="00AB0F3E" w14:paraId="5EB93AAA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6DEB501" w14:textId="77777777" w:rsidR="00086DCC" w:rsidRPr="00AB0F3E" w:rsidRDefault="00086DCC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D2AEB2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CD77B5" w14:textId="09E8B8CF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763F88" w14:textId="77777777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702A03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086DCC" w:rsidRPr="00AB0F3E" w14:paraId="1F5E7F19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30C6E11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EE741A5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8CE04A6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2953D80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C223C4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DE2BE71" w14:textId="77777777" w:rsidR="00086DCC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Session FS_REFEC</w:t>
            </w:r>
          </w:p>
          <w:p w14:paraId="2CDE1D96" w14:textId="1FC937F0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21C667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0AC53F21" w14:textId="77777777" w:rsidR="00086DCC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FS_REFEC</w:t>
            </w:r>
          </w:p>
          <w:p w14:paraId="1CE5C52F" w14:textId="0E27969A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5CA4F53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D520649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EC7DDE9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086DCC" w:rsidRPr="00AB0F3E" w14:paraId="676AE95E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73EB7A7" w14:textId="77777777" w:rsidR="00086DCC" w:rsidRPr="00AB0F3E" w:rsidRDefault="00086DCC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C1845C8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BD6BA7" w14:textId="77777777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1D7BA56" w14:textId="77777777" w:rsidR="00086DCC" w:rsidRPr="00415AA2" w:rsidRDefault="00086DCC" w:rsidP="00D725F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C1458D3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086DCC" w:rsidRPr="00015298" w14:paraId="44D551EF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B87AFD1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709148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C826560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177F535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C1B2BB" w14:textId="0573A930" w:rsidR="00086DCC" w:rsidRPr="00AB0F3E" w:rsidRDefault="00086DCC" w:rsidP="002434A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D60D20" w14:textId="77777777" w:rsidR="00086DCC" w:rsidRPr="004C4A40" w:rsidRDefault="00086DCC" w:rsidP="00086DC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3C22810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87EACA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B4746B0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086DCC" w:rsidRPr="00AB0F3E" w14:paraId="208F5F05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6B5175D" w14:textId="77777777" w:rsidR="00086DCC" w:rsidRPr="00AB0F3E" w:rsidRDefault="00086DCC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C4E26F3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0411D" w14:textId="77777777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6EA903" w14:textId="77777777" w:rsidR="00086DCC" w:rsidRPr="00415AA2" w:rsidRDefault="00086DCC" w:rsidP="00D725F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56A9C2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86DCC" w:rsidRPr="00015298" w14:paraId="065A0D8D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3D0AAC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CF49BE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A4CCF06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FAEDA39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7E72F96" w14:textId="412E565A" w:rsidR="00086DCC" w:rsidRPr="00BD4335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FBDB38F" w14:textId="4CD99D1B" w:rsidR="00086DCC" w:rsidRPr="006620C9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B9E74A1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8ED0BBE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8E86E43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14:paraId="47C68861" w14:textId="77777777" w:rsidR="00D725F9" w:rsidRPr="00015298" w:rsidRDefault="00D725F9" w:rsidP="00D725F9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1DB547A3" w14:textId="77777777" w:rsidR="00D725F9" w:rsidRDefault="00D725F9" w:rsidP="00D725F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4E8A095D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209603C3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361B148D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 w:rsidR="001C7EF3"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14:paraId="47F02E5A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 w:rsidR="001C7EF3"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1C7EF3">
        <w:rPr>
          <w:rFonts w:eastAsia="Times New Roman"/>
          <w:i/>
          <w:sz w:val="20"/>
          <w:szCs w:val="20"/>
          <w:lang w:val="en-US"/>
        </w:rPr>
        <w:t>Toon Norp</w:t>
      </w:r>
    </w:p>
    <w:p w14:paraId="642F1752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086DCC">
        <w:rPr>
          <w:rFonts w:eastAsia="Times New Roman"/>
          <w:sz w:val="20"/>
          <w:szCs w:val="20"/>
          <w:highlight w:val="magenta"/>
          <w:lang w:val="en-US"/>
        </w:rPr>
        <w:t xml:space="preserve">Session </w:t>
      </w:r>
      <w:r w:rsidR="001C7EF3" w:rsidRPr="00086DCC">
        <w:rPr>
          <w:rFonts w:eastAsia="Times New Roman"/>
          <w:sz w:val="20"/>
          <w:szCs w:val="20"/>
          <w:highlight w:val="magenta"/>
          <w:lang w:val="en-US"/>
        </w:rPr>
        <w:t>FS_REFEC</w:t>
      </w:r>
      <w:r w:rsidRPr="00086DCC">
        <w:rPr>
          <w:rFonts w:eastAsia="Times New Roman"/>
          <w:i/>
          <w:sz w:val="20"/>
          <w:szCs w:val="20"/>
          <w:highlight w:val="magenta"/>
          <w:lang w:val="en-US"/>
        </w:rPr>
        <w:t xml:space="preserve">– chaired by </w:t>
      </w:r>
      <w:r w:rsidR="001C7EF3" w:rsidRPr="00086DCC">
        <w:rPr>
          <w:rFonts w:eastAsia="Times New Roman"/>
          <w:i/>
          <w:sz w:val="20"/>
          <w:szCs w:val="20"/>
          <w:highlight w:val="magenta"/>
          <w:lang w:val="en-US"/>
        </w:rPr>
        <w:t>Greg Schumacher</w:t>
      </w:r>
    </w:p>
    <w:p w14:paraId="7D9EA2D1" w14:textId="5826CC71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 w:rsidR="001C7EF3">
        <w:rPr>
          <w:rFonts w:eastAsia="Times New Roman"/>
          <w:sz w:val="20"/>
          <w:szCs w:val="20"/>
          <w:lang w:val="en-US"/>
        </w:rPr>
        <w:t>FS_</w:t>
      </w:r>
      <w:r w:rsidR="00B65E88">
        <w:rPr>
          <w:rFonts w:eastAsia="Times New Roman"/>
          <w:sz w:val="20"/>
          <w:szCs w:val="20"/>
          <w:lang w:val="en-US"/>
        </w:rPr>
        <w:t>EAV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B65E88">
        <w:rPr>
          <w:rFonts w:eastAsia="Times New Roman"/>
          <w:i/>
          <w:sz w:val="20"/>
          <w:szCs w:val="20"/>
          <w:lang w:val="en-US"/>
        </w:rPr>
        <w:t>Ki-Dong Lee</w:t>
      </w:r>
    </w:p>
    <w:p w14:paraId="49D919B2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B65E88">
        <w:rPr>
          <w:rFonts w:eastAsia="Times New Roman"/>
          <w:i/>
          <w:sz w:val="20"/>
          <w:szCs w:val="20"/>
          <w:lang w:val="en-US"/>
        </w:rPr>
        <w:t>Toon Norp</w:t>
      </w:r>
    </w:p>
    <w:p w14:paraId="28BB9F8D" w14:textId="77777777" w:rsidR="00D725F9" w:rsidRDefault="001C7EF3" w:rsidP="00D725F9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>Session FS_</w:t>
      </w:r>
      <w:r w:rsidR="00B65E88">
        <w:rPr>
          <w:rFonts w:eastAsia="Times New Roman"/>
          <w:sz w:val="20"/>
          <w:szCs w:val="20"/>
          <w:lang w:val="en-US"/>
        </w:rPr>
        <w:t>MPS2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="00D725F9"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B65E88">
        <w:rPr>
          <w:rFonts w:eastAsia="Times New Roman"/>
          <w:i/>
          <w:sz w:val="20"/>
          <w:szCs w:val="20"/>
          <w:lang w:val="en-US"/>
        </w:rPr>
        <w:t>Greg Schumacher</w:t>
      </w:r>
    </w:p>
    <w:p w14:paraId="40E4AE8D" w14:textId="77777777" w:rsidR="00B65E88" w:rsidRPr="002C5415" w:rsidRDefault="00B65E88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>Session FS_5G_ATRAC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C53C5B">
        <w:rPr>
          <w:rFonts w:eastAsia="Times New Roman"/>
          <w:i/>
          <w:sz w:val="20"/>
          <w:szCs w:val="20"/>
          <w:lang w:val="en-US"/>
        </w:rPr>
        <w:t>Greg Schumacher</w:t>
      </w:r>
    </w:p>
    <w:p w14:paraId="20093842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71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113"/>
        <w:gridCol w:w="494"/>
        <w:gridCol w:w="103"/>
        <w:gridCol w:w="1014"/>
        <w:gridCol w:w="90"/>
        <w:gridCol w:w="1843"/>
        <w:gridCol w:w="658"/>
        <w:gridCol w:w="4461"/>
        <w:gridCol w:w="1683"/>
        <w:gridCol w:w="528"/>
        <w:gridCol w:w="1459"/>
        <w:gridCol w:w="2269"/>
      </w:tblGrid>
      <w:tr w:rsidR="008E5D30" w:rsidRPr="00B04844" w14:paraId="42937110" w14:textId="77777777" w:rsidTr="00C00987">
        <w:trPr>
          <w:gridBefore w:val="1"/>
          <w:wBefore w:w="113" w:type="dxa"/>
          <w:trHeight w:val="141"/>
        </w:trPr>
        <w:tc>
          <w:tcPr>
            <w:tcW w:w="14601" w:type="dxa"/>
            <w:gridSpan w:val="11"/>
            <w:tcBorders>
              <w:bottom w:val="nil"/>
            </w:tcBorders>
            <w:shd w:val="clear" w:color="auto" w:fill="F2F2F2"/>
          </w:tcPr>
          <w:p w14:paraId="5D3E857A" w14:textId="77777777" w:rsidR="008E5D30" w:rsidRPr="009504CA" w:rsidRDefault="008E5D30" w:rsidP="008E5D30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REFEC: </w:t>
            </w:r>
            <w:r w:rsidRPr="00B3496D">
              <w:rPr>
                <w:lang w:val="en-US"/>
              </w:rPr>
              <w:t>Study on enhanced Relays for Energy eFficiency and Extensive Coverage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SP-170785</w:t>
            </w:r>
            <w:r w:rsidRPr="009504CA">
              <w:rPr>
                <w:bCs/>
              </w:rPr>
              <w:t>]</w:t>
            </w:r>
          </w:p>
        </w:tc>
      </w:tr>
      <w:tr w:rsidR="008E5D30" w:rsidRPr="00B04844" w14:paraId="03D292EE" w14:textId="77777777" w:rsidTr="00C00987">
        <w:trPr>
          <w:gridBefore w:val="1"/>
          <w:wBefore w:w="113" w:type="dxa"/>
          <w:trHeight w:val="141"/>
        </w:trPr>
        <w:tc>
          <w:tcPr>
            <w:tcW w:w="1460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D654130" w14:textId="77777777" w:rsidR="008E5D30" w:rsidRPr="004067FF" w:rsidRDefault="008E5D30" w:rsidP="008E5D3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082A821" w14:textId="77777777" w:rsidR="008E5D30" w:rsidRPr="00411066" w:rsidRDefault="008E5D30" w:rsidP="008E5D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TS22.866v0.1.0</w:t>
            </w:r>
          </w:p>
          <w:p w14:paraId="4F78BDB9" w14:textId="77777777" w:rsidR="008E5D30" w:rsidRPr="00411066" w:rsidRDefault="008E5D30" w:rsidP="008E5D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14:paraId="661343D6" w14:textId="77777777" w:rsidR="008E5D30" w:rsidRPr="004070E3" w:rsidRDefault="008E5D30" w:rsidP="008E5D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20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0C1E5C96" w14:textId="77777777" w:rsidR="008E5D30" w:rsidRPr="004070E3" w:rsidRDefault="008E5D30" w:rsidP="008E5D30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8E5D30" w:rsidRPr="00A75C05" w14:paraId="4BF8D7FA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B5CEC" w14:textId="77777777" w:rsidR="008E5D30" w:rsidRPr="00920EA9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EA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8A6E0" w14:textId="1CCF0521" w:rsidR="008E5D30" w:rsidRPr="00920EA9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8E5D30" w:rsidRPr="00920EA9">
                <w:rPr>
                  <w:rStyle w:val="Hyperlink"/>
                  <w:rFonts w:cs="Arial"/>
                  <w:color w:val="auto"/>
                </w:rPr>
                <w:t>S1-190094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68A62" w14:textId="77777777" w:rsidR="008E5D30" w:rsidRPr="00920EA9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EA9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7B57C" w14:textId="77777777" w:rsidR="008E5D30" w:rsidRPr="00920EA9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EA9">
              <w:rPr>
                <w:rFonts w:eastAsia="Times New Roman" w:cs="Arial"/>
                <w:szCs w:val="18"/>
                <w:lang w:eastAsia="ar-SA"/>
              </w:rPr>
              <w:t>Clean-up numbering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A0E65" w14:textId="2C59A39F" w:rsidR="008E5D30" w:rsidRPr="00920EA9" w:rsidRDefault="00920EA9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EA9">
              <w:rPr>
                <w:rFonts w:eastAsia="Times New Roman" w:cs="Arial"/>
                <w:szCs w:val="18"/>
                <w:lang w:eastAsia="ar-SA"/>
              </w:rPr>
              <w:t>Revised to S1-190359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702F3" w14:textId="77777777" w:rsidR="008E5D30" w:rsidRPr="00920EA9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0EA9" w:rsidRPr="00A75C05" w14:paraId="1301077A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9E17" w14:textId="30458218" w:rsidR="00920EA9" w:rsidRPr="00920EA9" w:rsidRDefault="00920EA9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EA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C993" w14:textId="0AA5BC69" w:rsidR="00920EA9" w:rsidRPr="00920EA9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920EA9" w:rsidRPr="00920EA9">
                <w:rPr>
                  <w:rStyle w:val="Hyperlink"/>
                  <w:rFonts w:cs="Arial"/>
                  <w:color w:val="auto"/>
                </w:rPr>
                <w:t>S1-190359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D190" w14:textId="74F8B9AB" w:rsidR="00920EA9" w:rsidRPr="00920EA9" w:rsidRDefault="00920EA9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EA9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4DE4" w14:textId="04F7C3B8" w:rsidR="00920EA9" w:rsidRPr="00920EA9" w:rsidRDefault="00920EA9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EA9">
              <w:rPr>
                <w:rFonts w:eastAsia="Times New Roman" w:cs="Arial"/>
                <w:szCs w:val="18"/>
                <w:lang w:eastAsia="ar-SA"/>
              </w:rPr>
              <w:t>Clean-up numbering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EFBB" w14:textId="77777777" w:rsidR="00920EA9" w:rsidRPr="00920EA9" w:rsidRDefault="00920EA9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B2D9" w14:textId="2988823A" w:rsidR="00920EA9" w:rsidRPr="00920EA9" w:rsidRDefault="00920EA9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0EA9">
              <w:rPr>
                <w:rFonts w:eastAsia="Arial Unicode MS" w:cs="Arial"/>
                <w:szCs w:val="18"/>
                <w:lang w:eastAsia="ar-SA"/>
              </w:rPr>
              <w:t>Revision of S1-190094.</w:t>
            </w:r>
          </w:p>
        </w:tc>
      </w:tr>
      <w:tr w:rsidR="008E5D30" w:rsidRPr="00A75C05" w14:paraId="0A9D7603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827866" w14:textId="77777777" w:rsidR="008E5D30" w:rsidRPr="00117B74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B7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1AE15" w14:textId="5016037A" w:rsidR="008E5D30" w:rsidRPr="00117B74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8E5D30" w:rsidRPr="00117B74">
                <w:rPr>
                  <w:rStyle w:val="Hyperlink"/>
                  <w:rFonts w:cs="Arial"/>
                  <w:color w:val="auto"/>
                </w:rPr>
                <w:t>S1-190073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02AFB" w14:textId="77777777" w:rsidR="008E5D30" w:rsidRPr="00117B74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B74">
              <w:rPr>
                <w:rFonts w:eastAsia="Times New Roman" w:cs="Arial"/>
                <w:szCs w:val="18"/>
                <w:lang w:eastAsia="ar-SA"/>
              </w:rPr>
              <w:t>InterDigital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CDA05F" w14:textId="77777777" w:rsidR="008E5D30" w:rsidRPr="00117B74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B74">
              <w:rPr>
                <w:rFonts w:eastAsia="Times New Roman" w:cs="Arial"/>
                <w:szCs w:val="18"/>
                <w:lang w:eastAsia="ar-SA"/>
              </w:rPr>
              <w:t>Clarifying and removing editors notes in the TR: Industrial Area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E3766" w14:textId="74A93C05" w:rsidR="008E5D30" w:rsidRPr="00117B74" w:rsidRDefault="00117B74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B74">
              <w:rPr>
                <w:rFonts w:eastAsia="Times New Roman" w:cs="Arial"/>
                <w:szCs w:val="18"/>
                <w:lang w:eastAsia="ar-SA"/>
              </w:rPr>
              <w:t>Revised to S1-190360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02A8F" w14:textId="77777777" w:rsidR="008E5D30" w:rsidRPr="00117B74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7B74" w:rsidRPr="00A75C05" w14:paraId="5A9856B7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05DE" w14:textId="633BC68D" w:rsidR="00117B74" w:rsidRPr="00117B74" w:rsidRDefault="00117B74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B7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CB9D7" w14:textId="0F4C016F" w:rsidR="00117B74" w:rsidRPr="00117B74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117B74" w:rsidRPr="00117B74">
                <w:rPr>
                  <w:rStyle w:val="Hyperlink"/>
                  <w:rFonts w:cs="Arial"/>
                  <w:color w:val="auto"/>
                </w:rPr>
                <w:t>S1-190360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3CAF" w14:textId="398AE92E" w:rsidR="00117B74" w:rsidRPr="00117B74" w:rsidRDefault="00117B74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B74">
              <w:rPr>
                <w:rFonts w:eastAsia="Times New Roman" w:cs="Arial"/>
                <w:szCs w:val="18"/>
                <w:lang w:eastAsia="ar-SA"/>
              </w:rPr>
              <w:t>InterDigital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B54D" w14:textId="21206AE5" w:rsidR="00117B74" w:rsidRPr="00117B74" w:rsidRDefault="00117B74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B74">
              <w:rPr>
                <w:rFonts w:eastAsia="Times New Roman" w:cs="Arial"/>
                <w:szCs w:val="18"/>
                <w:lang w:eastAsia="ar-SA"/>
              </w:rPr>
              <w:t>Clarifying and removing editors notes in the TR: Industrial Area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3FDD" w14:textId="77777777" w:rsidR="00117B74" w:rsidRPr="00117B74" w:rsidRDefault="00117B74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C28C" w14:textId="21439A80" w:rsidR="00117B74" w:rsidRPr="00117B74" w:rsidRDefault="00117B74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17B74">
              <w:rPr>
                <w:rFonts w:eastAsia="Arial Unicode MS" w:cs="Arial"/>
                <w:szCs w:val="18"/>
                <w:lang w:eastAsia="ar-SA"/>
              </w:rPr>
              <w:t>Revision of S1-190073.</w:t>
            </w:r>
          </w:p>
        </w:tc>
      </w:tr>
      <w:tr w:rsidR="008E5D30" w:rsidRPr="00A75C05" w14:paraId="154CC68D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4FE32" w14:textId="77777777" w:rsidR="008E5D30" w:rsidRPr="006F5F9C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5F9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8AB58" w14:textId="5D8261C7" w:rsidR="008E5D30" w:rsidRPr="006F5F9C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8E5D30" w:rsidRPr="006F5F9C">
                <w:rPr>
                  <w:rStyle w:val="Hyperlink"/>
                  <w:rFonts w:cs="Arial"/>
                  <w:color w:val="auto"/>
                </w:rPr>
                <w:t>S1-190107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20704" w14:textId="77777777" w:rsidR="008E5D30" w:rsidRPr="006F5F9C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5F9C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C3F932" w14:textId="77777777" w:rsidR="008E5D30" w:rsidRPr="006F5F9C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5F9C">
              <w:rPr>
                <w:rFonts w:eastAsia="Times New Roman" w:cs="Arial"/>
                <w:szCs w:val="18"/>
                <w:lang w:eastAsia="ar-SA"/>
              </w:rPr>
              <w:t>FS_REFEC cleanup of enhancing coverage in industrial environments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BE92E" w14:textId="638643E2" w:rsidR="008E5D30" w:rsidRPr="006F5F9C" w:rsidRDefault="006F5F9C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5F9C">
              <w:rPr>
                <w:rFonts w:eastAsia="Times New Roman" w:cs="Arial"/>
                <w:szCs w:val="18"/>
                <w:lang w:eastAsia="ar-SA"/>
              </w:rPr>
              <w:t>Revised to S1-190361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D4068" w14:textId="77777777" w:rsidR="008E5D30" w:rsidRPr="006F5F9C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5F9C" w:rsidRPr="00A75C05" w14:paraId="4260117C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BD937" w14:textId="4BD65531" w:rsidR="006F5F9C" w:rsidRPr="006F5F9C" w:rsidRDefault="006F5F9C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5F9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C27C" w14:textId="4297F49E" w:rsidR="006F5F9C" w:rsidRPr="006F5F9C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6F5F9C" w:rsidRPr="006F5F9C">
                <w:rPr>
                  <w:rStyle w:val="Hyperlink"/>
                  <w:rFonts w:cs="Arial"/>
                  <w:color w:val="auto"/>
                </w:rPr>
                <w:t>S1-190361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EF09" w14:textId="5613C5BA" w:rsidR="006F5F9C" w:rsidRPr="006F5F9C" w:rsidRDefault="006F5F9C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5F9C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D39C" w14:textId="4F954CCE" w:rsidR="006F5F9C" w:rsidRPr="006F5F9C" w:rsidRDefault="006F5F9C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5F9C">
              <w:rPr>
                <w:rFonts w:eastAsia="Times New Roman" w:cs="Arial"/>
                <w:szCs w:val="18"/>
                <w:lang w:eastAsia="ar-SA"/>
              </w:rPr>
              <w:t>FS_REFEC cleanup of enhancing coverage in industrial environments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9C903" w14:textId="77777777" w:rsidR="006F5F9C" w:rsidRPr="006F5F9C" w:rsidRDefault="006F5F9C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3A8C" w14:textId="7A8B8900" w:rsidR="006F5F9C" w:rsidRPr="006F5F9C" w:rsidRDefault="006F5F9C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F5F9C">
              <w:rPr>
                <w:rFonts w:eastAsia="Arial Unicode MS" w:cs="Arial"/>
                <w:szCs w:val="18"/>
                <w:lang w:eastAsia="ar-SA"/>
              </w:rPr>
              <w:t>Revision of S1-190107.</w:t>
            </w:r>
          </w:p>
        </w:tc>
      </w:tr>
      <w:tr w:rsidR="008E5D30" w:rsidRPr="00A75C05" w14:paraId="42A958EB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69D0DC" w14:textId="77777777" w:rsidR="008E5D30" w:rsidRPr="00693E6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E6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E6642" w14:textId="1FAE0CB5" w:rsidR="008E5D30" w:rsidRPr="00693E63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8E5D30" w:rsidRPr="00693E63">
                <w:rPr>
                  <w:rStyle w:val="Hyperlink"/>
                  <w:rFonts w:cs="Arial"/>
                  <w:color w:val="auto"/>
                </w:rPr>
                <w:t>S1-190131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5BFC0" w14:textId="77777777" w:rsidR="008E5D30" w:rsidRPr="00693E6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E63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A176B" w14:textId="77777777" w:rsidR="008E5D30" w:rsidRPr="00693E6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E63">
              <w:rPr>
                <w:rFonts w:eastAsia="Times New Roman" w:cs="Arial"/>
                <w:szCs w:val="18"/>
                <w:lang w:eastAsia="ar-SA"/>
              </w:rPr>
              <w:t>Chain of Relay UEs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14893" w14:textId="23CB7A48" w:rsidR="008E5D30" w:rsidRPr="00693E63" w:rsidRDefault="00693E63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E63">
              <w:rPr>
                <w:rFonts w:eastAsia="Times New Roman" w:cs="Arial"/>
                <w:szCs w:val="18"/>
                <w:lang w:eastAsia="ar-SA"/>
              </w:rPr>
              <w:t>Revised to S1-190362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A0E0A" w14:textId="77777777" w:rsidR="008E5D30" w:rsidRPr="00693E63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63" w:rsidRPr="00A75C05" w14:paraId="2D37A071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5896" w14:textId="1A6614DC" w:rsidR="00693E63" w:rsidRPr="00693E63" w:rsidRDefault="00693E63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E6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5EC3" w14:textId="22CEF834" w:rsidR="00693E63" w:rsidRPr="00693E63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693E63" w:rsidRPr="00693E63">
                <w:rPr>
                  <w:rStyle w:val="Hyperlink"/>
                  <w:rFonts w:cs="Arial"/>
                  <w:color w:val="auto"/>
                </w:rPr>
                <w:t>S1-190362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4ABC" w14:textId="530CFE08" w:rsidR="00693E63" w:rsidRPr="00693E63" w:rsidRDefault="00693E63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E63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FDB6" w14:textId="347A6A6C" w:rsidR="00693E63" w:rsidRPr="00693E63" w:rsidRDefault="00693E63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E63">
              <w:rPr>
                <w:rFonts w:eastAsia="Times New Roman" w:cs="Arial"/>
                <w:szCs w:val="18"/>
                <w:lang w:eastAsia="ar-SA"/>
              </w:rPr>
              <w:t>Chain of Relay UEs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3337" w14:textId="77777777" w:rsidR="00693E63" w:rsidRPr="00693E63" w:rsidRDefault="00693E63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9A7D0" w14:textId="4A12ECA3" w:rsidR="00693E63" w:rsidRPr="00693E63" w:rsidRDefault="00693E63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3E63">
              <w:rPr>
                <w:rFonts w:eastAsia="Arial Unicode MS" w:cs="Arial"/>
                <w:szCs w:val="18"/>
                <w:lang w:eastAsia="ar-SA"/>
              </w:rPr>
              <w:t>Revision of S1-190131.</w:t>
            </w:r>
          </w:p>
        </w:tc>
      </w:tr>
      <w:tr w:rsidR="008E5D30" w:rsidRPr="00A75C05" w14:paraId="77513758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50D8E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A5E6CA" w14:textId="2631729D" w:rsidR="008E5D30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8E5D30" w:rsidRPr="00C00987">
                <w:rPr>
                  <w:rStyle w:val="Hyperlink"/>
                  <w:rFonts w:cs="Arial"/>
                  <w:color w:val="auto"/>
                </w:rPr>
                <w:t>S1-190137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3A3EF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4C56A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FS_REFEC – Relay UEs Cluster Definition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6592F" w14:textId="52E49461" w:rsidR="008E5D30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Revised to S1-190372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84CA4" w14:textId="77777777" w:rsidR="008E5D30" w:rsidRPr="00C00987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:rsidRPr="00A75C05" w14:paraId="42051711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D4A28" w14:textId="71542F53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C17D" w14:textId="3408780E" w:rsidR="00C00987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Pr="00C00987">
                <w:rPr>
                  <w:rStyle w:val="Hyperlink"/>
                  <w:rFonts w:cs="Arial"/>
                  <w:color w:val="auto"/>
                </w:rPr>
                <w:t>S1-190372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5B3E5" w14:textId="78BDF3E4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5013" w14:textId="2A4268F7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FS_REFEC – Relay UEs Cluster Definition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DAB9" w14:textId="77777777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9B50" w14:textId="5852BA32" w:rsidR="00C00987" w:rsidRPr="00C00987" w:rsidRDefault="00C00987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0987">
              <w:rPr>
                <w:rFonts w:eastAsia="Arial Unicode MS" w:cs="Arial"/>
                <w:szCs w:val="18"/>
                <w:lang w:eastAsia="ar-SA"/>
              </w:rPr>
              <w:t>Revision of S1-190137.</w:t>
            </w:r>
          </w:p>
        </w:tc>
      </w:tr>
      <w:tr w:rsidR="008E5D30" w:rsidRPr="00A75C05" w14:paraId="34CF4E7A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53045" w14:textId="77777777" w:rsidR="008E5D30" w:rsidRPr="009E017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01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97FF1" w14:textId="513F7180" w:rsidR="008E5D30" w:rsidRPr="009E0175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8E5D30" w:rsidRPr="009E0175">
                <w:rPr>
                  <w:rStyle w:val="Hyperlink"/>
                  <w:rFonts w:cs="Arial"/>
                  <w:color w:val="auto"/>
                </w:rPr>
                <w:t>S1-190157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DEEDC" w14:textId="77777777" w:rsidR="008E5D30" w:rsidRPr="009E017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0175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914221" w14:textId="77777777" w:rsidR="008E5D30" w:rsidRPr="009E017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0175">
              <w:rPr>
                <w:rFonts w:eastAsia="Times New Roman" w:cs="Arial"/>
                <w:szCs w:val="18"/>
                <w:lang w:eastAsia="ar-SA"/>
              </w:rPr>
              <w:t>FS_REFEC - Clarification on network operator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2E33C" w14:textId="4AC0B926" w:rsidR="008E5D30" w:rsidRPr="009E0175" w:rsidRDefault="009E0175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0175">
              <w:rPr>
                <w:rFonts w:eastAsia="Times New Roman" w:cs="Arial"/>
                <w:szCs w:val="18"/>
                <w:lang w:eastAsia="ar-SA"/>
              </w:rPr>
              <w:t>Revised to S1-190363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464E4" w14:textId="77777777" w:rsidR="008E5D30" w:rsidRPr="009E017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E0175" w:rsidRPr="00A75C05" w14:paraId="773A1F16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AA56" w14:textId="3B2DBDF6" w:rsidR="009E0175" w:rsidRPr="009E0175" w:rsidRDefault="009E0175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01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A8F7" w14:textId="497B57AB" w:rsidR="009E0175" w:rsidRPr="009E0175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9E0175" w:rsidRPr="009E0175">
                <w:rPr>
                  <w:rStyle w:val="Hyperlink"/>
                  <w:rFonts w:cs="Arial"/>
                  <w:color w:val="auto"/>
                </w:rPr>
                <w:t>S1-190363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F228" w14:textId="7DD9706E" w:rsidR="009E0175" w:rsidRPr="009E0175" w:rsidRDefault="009E0175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0175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CE0F" w14:textId="19BB2B7E" w:rsidR="009E0175" w:rsidRPr="009E0175" w:rsidRDefault="009E0175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0175">
              <w:rPr>
                <w:rFonts w:eastAsia="Times New Roman" w:cs="Arial"/>
                <w:szCs w:val="18"/>
                <w:lang w:eastAsia="ar-SA"/>
              </w:rPr>
              <w:t>FS_REFEC - Clarification on network operator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F402" w14:textId="77777777" w:rsidR="009E0175" w:rsidRPr="009E0175" w:rsidRDefault="009E0175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D369" w14:textId="0BC774D3" w:rsidR="009E0175" w:rsidRPr="009E0175" w:rsidRDefault="009E0175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0175">
              <w:rPr>
                <w:rFonts w:eastAsia="Arial Unicode MS" w:cs="Arial"/>
                <w:szCs w:val="18"/>
                <w:lang w:eastAsia="ar-SA"/>
              </w:rPr>
              <w:t>Revision of S1-190157.</w:t>
            </w:r>
          </w:p>
        </w:tc>
      </w:tr>
      <w:tr w:rsidR="008E5D30" w:rsidRPr="00A75C05" w14:paraId="037B5AE5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27B62" w14:textId="77777777" w:rsidR="008E5D30" w:rsidRPr="00A0640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64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442901" w14:textId="3ACBE4FD" w:rsidR="008E5D30" w:rsidRPr="00A0640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8E5D30" w:rsidRPr="00A06407">
                <w:rPr>
                  <w:rStyle w:val="Hyperlink"/>
                  <w:rFonts w:cs="Arial"/>
                  <w:color w:val="auto"/>
                </w:rPr>
                <w:t>S1-190009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5F35D" w14:textId="77777777" w:rsidR="008E5D30" w:rsidRPr="00A0640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6407">
              <w:rPr>
                <w:rFonts w:eastAsia="Times New Roman" w:cs="Arial"/>
                <w:szCs w:val="18"/>
                <w:lang w:eastAsia="ar-SA"/>
              </w:rPr>
              <w:t>OMESH Networks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6151F" w14:textId="77777777" w:rsidR="008E5D30" w:rsidRPr="00A0640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6407">
              <w:rPr>
                <w:rFonts w:eastAsia="Times New Roman" w:cs="Arial"/>
                <w:szCs w:val="18"/>
                <w:lang w:eastAsia="ar-SA"/>
              </w:rPr>
              <w:t>Traffic Scenario</w:t>
            </w:r>
            <w:r w:rsidRPr="00A06407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A06407">
              <w:rPr>
                <w:rFonts w:eastAsia="Times New Roman" w:cs="Arial"/>
                <w:szCs w:val="18"/>
                <w:lang w:eastAsia="ar-SA"/>
              </w:rPr>
              <w:t>of Elder and Child</w:t>
            </w:r>
            <w:r w:rsidRPr="00A06407">
              <w:rPr>
                <w:rFonts w:eastAsia="Times New Roman" w:cs="Arial" w:hint="eastAsia"/>
                <w:szCs w:val="18"/>
                <w:lang w:eastAsia="ar-SA"/>
              </w:rPr>
              <w:t xml:space="preserve"> Services</w:t>
            </w:r>
            <w:r w:rsidRPr="00A06407">
              <w:rPr>
                <w:rFonts w:eastAsia="Times New Roman" w:cs="Arial"/>
                <w:szCs w:val="18"/>
                <w:lang w:eastAsia="ar-SA"/>
              </w:rPr>
              <w:t xml:space="preserve"> for SCC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5140A" w14:textId="03A3851A" w:rsidR="008E5D30" w:rsidRPr="00A06407" w:rsidRDefault="00A0640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6407">
              <w:rPr>
                <w:rFonts w:eastAsia="Times New Roman" w:cs="Arial"/>
                <w:szCs w:val="18"/>
                <w:lang w:eastAsia="ar-SA"/>
              </w:rPr>
              <w:t>Revised to S1-190365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E8BF0" w14:textId="77777777" w:rsidR="008E5D30" w:rsidRPr="00A06407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6407" w:rsidRPr="00A75C05" w14:paraId="322B988F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DB32" w14:textId="734DC522" w:rsidR="00A06407" w:rsidRPr="00A06407" w:rsidRDefault="00A0640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64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E74E" w14:textId="2656E53D" w:rsidR="00A06407" w:rsidRPr="00A0640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A06407" w:rsidRPr="00A06407">
                <w:rPr>
                  <w:rStyle w:val="Hyperlink"/>
                  <w:rFonts w:cs="Arial"/>
                  <w:color w:val="auto"/>
                </w:rPr>
                <w:t>S1-190365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6284" w14:textId="0509232F" w:rsidR="00A06407" w:rsidRPr="00A06407" w:rsidRDefault="00A0640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6407">
              <w:rPr>
                <w:rFonts w:eastAsia="Times New Roman" w:cs="Arial"/>
                <w:szCs w:val="18"/>
                <w:lang w:eastAsia="ar-SA"/>
              </w:rPr>
              <w:t>OMESH Networks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45139" w14:textId="4A977B3F" w:rsidR="00A06407" w:rsidRPr="00A06407" w:rsidRDefault="00A0640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6407">
              <w:rPr>
                <w:rFonts w:eastAsia="Times New Roman" w:cs="Arial"/>
                <w:szCs w:val="18"/>
                <w:lang w:eastAsia="ar-SA"/>
              </w:rPr>
              <w:t>Traffic Scenario of Elder and Child Services for SCC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C76F" w14:textId="77777777" w:rsidR="00A06407" w:rsidRPr="00A06407" w:rsidRDefault="00A0640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BAAFE" w14:textId="4D8867F6" w:rsidR="00A06407" w:rsidRPr="00A06407" w:rsidRDefault="00A06407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6407">
              <w:rPr>
                <w:rFonts w:eastAsia="Arial Unicode MS" w:cs="Arial"/>
                <w:szCs w:val="18"/>
                <w:lang w:eastAsia="ar-SA"/>
              </w:rPr>
              <w:t>Revision of S1-190009.</w:t>
            </w:r>
          </w:p>
        </w:tc>
      </w:tr>
      <w:tr w:rsidR="008E5D30" w:rsidRPr="00A75C05" w14:paraId="5720EFD5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5ABB77" w14:textId="77777777" w:rsidR="008E5D30" w:rsidRPr="00E62D01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D0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68784" w14:textId="33DAD450" w:rsidR="008E5D30" w:rsidRPr="00E62D01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8E5D30" w:rsidRPr="00E62D01">
                <w:rPr>
                  <w:rStyle w:val="Hyperlink"/>
                  <w:rFonts w:cs="Arial"/>
                  <w:color w:val="auto"/>
                </w:rPr>
                <w:t>S1-190010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19B123" w14:textId="77777777" w:rsidR="008E5D30" w:rsidRPr="00E62D01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D01">
              <w:rPr>
                <w:rFonts w:eastAsia="Times New Roman" w:cs="Arial"/>
                <w:szCs w:val="18"/>
                <w:lang w:eastAsia="ar-SA"/>
              </w:rPr>
              <w:t>OMESH Networks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AD71EC" w14:textId="77777777" w:rsidR="008E5D30" w:rsidRPr="00E62D01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D01">
              <w:rPr>
                <w:rFonts w:eastAsia="Times New Roman" w:cs="Arial"/>
                <w:szCs w:val="18"/>
                <w:lang w:eastAsia="ar-SA"/>
              </w:rPr>
              <w:t>Traffic Scenario</w:t>
            </w:r>
            <w:r w:rsidRPr="00E62D01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E62D01">
              <w:rPr>
                <w:rFonts w:eastAsia="Times New Roman" w:cs="Arial"/>
                <w:szCs w:val="18"/>
                <w:lang w:eastAsia="ar-SA"/>
              </w:rPr>
              <w:t xml:space="preserve">of </w:t>
            </w:r>
            <w:r w:rsidRPr="00E62D01">
              <w:rPr>
                <w:rFonts w:eastAsia="Times New Roman" w:cs="Arial" w:hint="eastAsia"/>
                <w:szCs w:val="18"/>
                <w:lang w:eastAsia="ar-SA"/>
              </w:rPr>
              <w:t>Micro-environment Services</w:t>
            </w:r>
            <w:r w:rsidRPr="00E62D01">
              <w:rPr>
                <w:rFonts w:eastAsia="Times New Roman" w:cs="Arial"/>
                <w:szCs w:val="18"/>
                <w:lang w:eastAsia="ar-SA"/>
              </w:rPr>
              <w:t xml:space="preserve"> for SCC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814EB" w14:textId="35A6A259" w:rsidR="008E5D30" w:rsidRPr="00E62D01" w:rsidRDefault="00E62D01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D01">
              <w:rPr>
                <w:rFonts w:eastAsia="Times New Roman" w:cs="Arial"/>
                <w:szCs w:val="18"/>
                <w:lang w:eastAsia="ar-SA"/>
              </w:rPr>
              <w:t>Revised to S1-190364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75F55" w14:textId="77777777" w:rsidR="008E5D30" w:rsidRPr="00E62D01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62D01" w:rsidRPr="00A75C05" w14:paraId="5DC377D6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690B" w14:textId="667E5974" w:rsidR="00E62D01" w:rsidRPr="00E62D01" w:rsidRDefault="00E62D01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D0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92B3" w14:textId="3BD7A9B9" w:rsidR="00E62D01" w:rsidRPr="00E62D01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E62D01" w:rsidRPr="00E62D01">
                <w:rPr>
                  <w:rStyle w:val="Hyperlink"/>
                  <w:rFonts w:cs="Arial"/>
                  <w:color w:val="auto"/>
                </w:rPr>
                <w:t>S1-190364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D6B7" w14:textId="5ED1AF75" w:rsidR="00E62D01" w:rsidRPr="00E62D01" w:rsidRDefault="00E62D01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D01">
              <w:rPr>
                <w:rFonts w:eastAsia="Times New Roman" w:cs="Arial"/>
                <w:szCs w:val="18"/>
                <w:lang w:eastAsia="ar-SA"/>
              </w:rPr>
              <w:t>OMESH Networks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DD5C" w14:textId="2D451424" w:rsidR="00E62D01" w:rsidRPr="00E62D01" w:rsidRDefault="00E62D01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D01">
              <w:rPr>
                <w:rFonts w:eastAsia="Times New Roman" w:cs="Arial"/>
                <w:szCs w:val="18"/>
                <w:lang w:eastAsia="ar-SA"/>
              </w:rPr>
              <w:t>Traffic Scenario of Micro-environment Services for SCC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D2B5" w14:textId="77777777" w:rsidR="00E62D01" w:rsidRPr="00E62D01" w:rsidRDefault="00E62D01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641D" w14:textId="2ED93BA3" w:rsidR="00E62D01" w:rsidRPr="00E62D01" w:rsidRDefault="00E62D01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2D01">
              <w:rPr>
                <w:rFonts w:eastAsia="Arial Unicode MS" w:cs="Arial"/>
                <w:szCs w:val="18"/>
                <w:lang w:eastAsia="ar-SA"/>
              </w:rPr>
              <w:t>Revision of S1-190010.</w:t>
            </w:r>
          </w:p>
        </w:tc>
      </w:tr>
      <w:tr w:rsidR="008E5D30" w:rsidRPr="00A75C05" w14:paraId="235F596F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DA1D0" w14:textId="77777777" w:rsidR="008E5D30" w:rsidRPr="00676540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65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55D77" w14:textId="58364057" w:rsidR="008E5D30" w:rsidRPr="00676540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8E5D30" w:rsidRPr="00676540">
                <w:rPr>
                  <w:rStyle w:val="Hyperlink"/>
                  <w:rFonts w:cs="Arial"/>
                  <w:color w:val="auto"/>
                </w:rPr>
                <w:t>S1-190012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F5ADA" w14:textId="77777777" w:rsidR="008E5D30" w:rsidRPr="00676540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6540">
              <w:rPr>
                <w:rFonts w:eastAsia="Times New Roman" w:cs="Arial"/>
                <w:szCs w:val="18"/>
                <w:lang w:eastAsia="ar-SA"/>
              </w:rPr>
              <w:t>OMESH Networks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D0EA5" w14:textId="77777777" w:rsidR="008E5D30" w:rsidRPr="00676540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6540">
              <w:rPr>
                <w:rFonts w:eastAsia="Times New Roman" w:cs="Arial"/>
                <w:szCs w:val="18"/>
                <w:lang w:eastAsia="ar-SA"/>
              </w:rPr>
              <w:t>Traffic Scenario of Parking and Transportation</w:t>
            </w:r>
            <w:r w:rsidRPr="00676540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676540">
              <w:rPr>
                <w:rFonts w:eastAsia="Times New Roman" w:cs="Arial"/>
                <w:szCs w:val="18"/>
                <w:lang w:eastAsia="ar-SA"/>
              </w:rPr>
              <w:t>S</w:t>
            </w:r>
            <w:r w:rsidRPr="00676540">
              <w:rPr>
                <w:rFonts w:eastAsia="Times New Roman" w:cs="Arial" w:hint="eastAsia"/>
                <w:szCs w:val="18"/>
                <w:lang w:eastAsia="ar-SA"/>
              </w:rPr>
              <w:t>ervices</w:t>
            </w:r>
            <w:r w:rsidRPr="00676540">
              <w:rPr>
                <w:rFonts w:eastAsia="Times New Roman" w:cs="Arial"/>
                <w:szCs w:val="18"/>
                <w:lang w:eastAsia="ar-SA"/>
              </w:rPr>
              <w:t xml:space="preserve"> for SCC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7CBA5" w14:textId="24A8C60F" w:rsidR="008E5D30" w:rsidRPr="00676540" w:rsidRDefault="0067654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6540">
              <w:rPr>
                <w:rFonts w:eastAsia="Times New Roman" w:cs="Arial"/>
                <w:szCs w:val="18"/>
                <w:lang w:eastAsia="ar-SA"/>
              </w:rPr>
              <w:t>Revised to S1-190366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3C74F2" w14:textId="77777777" w:rsidR="008E5D30" w:rsidRPr="00676540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76540" w:rsidRPr="00A75C05" w14:paraId="233A87D0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8B5C" w14:textId="6ECF3E8A" w:rsidR="00676540" w:rsidRPr="00676540" w:rsidRDefault="0067654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65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0737" w14:textId="4FBC8D91" w:rsidR="00676540" w:rsidRPr="00676540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676540" w:rsidRPr="00676540">
                <w:rPr>
                  <w:rStyle w:val="Hyperlink"/>
                  <w:rFonts w:cs="Arial"/>
                  <w:color w:val="auto"/>
                </w:rPr>
                <w:t>S1-190366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184B2" w14:textId="159D48F6" w:rsidR="00676540" w:rsidRPr="00676540" w:rsidRDefault="0067654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6540">
              <w:rPr>
                <w:rFonts w:eastAsia="Times New Roman" w:cs="Arial"/>
                <w:szCs w:val="18"/>
                <w:lang w:eastAsia="ar-SA"/>
              </w:rPr>
              <w:t>OMESH Networks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97F4" w14:textId="4E04C7FA" w:rsidR="00676540" w:rsidRPr="00676540" w:rsidRDefault="0067654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6540">
              <w:rPr>
                <w:rFonts w:eastAsia="Times New Roman" w:cs="Arial"/>
                <w:szCs w:val="18"/>
                <w:lang w:eastAsia="ar-SA"/>
              </w:rPr>
              <w:t>Traffic Scenario of Parking and Transportation Services for SCC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25B7" w14:textId="77777777" w:rsidR="00676540" w:rsidRPr="00676540" w:rsidRDefault="0067654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8830" w14:textId="1778F009" w:rsidR="00676540" w:rsidRPr="00676540" w:rsidRDefault="0067654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76540">
              <w:rPr>
                <w:rFonts w:eastAsia="Arial Unicode MS" w:cs="Arial"/>
                <w:szCs w:val="18"/>
                <w:lang w:eastAsia="ar-SA"/>
              </w:rPr>
              <w:t>Revision of S1-190012.</w:t>
            </w:r>
          </w:p>
        </w:tc>
      </w:tr>
      <w:tr w:rsidR="008E5D30" w:rsidRPr="00A75C05" w14:paraId="16E494F1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6B1EC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145FDB" w14:textId="0814DBD8" w:rsidR="008A7768" w:rsidRPr="00C00987" w:rsidRDefault="008A7768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r w:rsidRPr="00C00987">
              <w:rPr>
                <w:rStyle w:val="Hyperlink"/>
                <w:rFonts w:cs="Arial"/>
                <w:color w:val="auto"/>
              </w:rPr>
              <w:t>S1-190249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E4C72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B77CDE" w14:textId="77777777" w:rsidR="008E5D30" w:rsidRPr="00C00987" w:rsidRDefault="008E5D30" w:rsidP="008E5D30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FS_REFEC – Container Use case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E271E" w14:textId="753568A3" w:rsidR="008E5D30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Revised to S1-190371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6F74E6" w14:textId="77777777" w:rsidR="008E5D30" w:rsidRPr="00C00987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:rsidRPr="00A75C05" w14:paraId="79974DF4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F7E1" w14:textId="328A57E2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B611B" w14:textId="1C6A4F94" w:rsidR="00C00987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Pr="00C00987">
                <w:rPr>
                  <w:rStyle w:val="Hyperlink"/>
                  <w:rFonts w:cs="Arial"/>
                  <w:color w:val="auto"/>
                </w:rPr>
                <w:t>S1-190371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3815" w14:textId="75D1399C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2711" w14:textId="769C0F0D" w:rsidR="00C00987" w:rsidRPr="00C00987" w:rsidRDefault="00C00987" w:rsidP="008E5D30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FS_REFEC – Container Use case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C7BCF" w14:textId="77777777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9CBA" w14:textId="3C96874C" w:rsidR="00C00987" w:rsidRPr="00C00987" w:rsidRDefault="00C00987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0987">
              <w:rPr>
                <w:rFonts w:eastAsia="Arial Unicode MS" w:cs="Arial"/>
                <w:szCs w:val="18"/>
                <w:lang w:eastAsia="ar-SA"/>
              </w:rPr>
              <w:t>Revision of S1-190249.</w:t>
            </w:r>
          </w:p>
        </w:tc>
      </w:tr>
      <w:tr w:rsidR="008E5D30" w:rsidRPr="00A75C05" w14:paraId="0B323A31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29EEA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76E24" w14:textId="05CF1A6D" w:rsidR="008E5D30" w:rsidRPr="00C00987" w:rsidRDefault="008E5D30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r w:rsidRPr="00C00987">
              <w:rPr>
                <w:rStyle w:val="Hyperlink"/>
                <w:rFonts w:cs="Arial"/>
                <w:color w:val="auto"/>
              </w:rPr>
              <w:t>S1-190</w:t>
            </w:r>
            <w:r w:rsidR="00C00987" w:rsidRPr="00C00987">
              <w:rPr>
                <w:rStyle w:val="Hyperlink"/>
                <w:rFonts w:cs="Arial"/>
                <w:color w:val="auto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953F0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5F780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FS_REFEC – Wagon Use case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4D71F" w14:textId="5B38D7C0" w:rsidR="008E5D30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Revised to S1-19037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D9035" w14:textId="77777777" w:rsidR="008E5D30" w:rsidRPr="00C00987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:rsidRPr="00A75C05" w14:paraId="5CFA5722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952C" w14:textId="53C22767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BEE3" w14:textId="377120DB" w:rsidR="00C00987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r w:rsidRPr="00C00987">
              <w:rPr>
                <w:rStyle w:val="Hyperlink"/>
                <w:rFonts w:cs="Arial"/>
                <w:color w:val="auto"/>
              </w:rPr>
              <w:t>S1-19037</w:t>
            </w:r>
            <w:r>
              <w:rPr>
                <w:rStyle w:val="Hyperlink"/>
                <w:rFonts w:cs="Arial"/>
                <w:color w:val="auto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AE5C" w14:textId="58598AEF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B320" w14:textId="7E33DD72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FS_REFEC – Wagon Use case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A9D8" w14:textId="77777777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76F" w14:textId="0AED9AD5" w:rsidR="00C00987" w:rsidRPr="00C00987" w:rsidRDefault="00C00987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0987">
              <w:rPr>
                <w:rFonts w:eastAsia="Arial Unicode MS" w:cs="Arial"/>
                <w:szCs w:val="18"/>
                <w:lang w:eastAsia="ar-SA"/>
              </w:rPr>
              <w:t>Revision of S1-190400.</w:t>
            </w:r>
          </w:p>
        </w:tc>
      </w:tr>
      <w:tr w:rsidR="008E5D30" w:rsidRPr="00A75C05" w14:paraId="4F89EDAD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F23B9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A3359" w14:textId="4B746310" w:rsidR="008E5D30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8E5D30" w:rsidRPr="00C00987">
                <w:rPr>
                  <w:rStyle w:val="Hyperlink"/>
                  <w:rFonts w:cs="Arial"/>
                  <w:color w:val="auto"/>
                </w:rPr>
                <w:t>S1-190095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08739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0376C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Traffic Scenario - inHome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B2065" w14:textId="18991814" w:rsidR="008E5D30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Revised to S1-19037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6B927" w14:textId="77777777" w:rsidR="008E5D30" w:rsidRPr="00C00987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:rsidRPr="00A75C05" w14:paraId="3629BC7E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A885" w14:textId="5FAFFBAE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E788" w14:textId="6ACAEAF5" w:rsidR="00C00987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r w:rsidRPr="00C00987">
              <w:rPr>
                <w:rStyle w:val="Hyperlink"/>
                <w:rFonts w:cs="Arial"/>
                <w:color w:val="auto"/>
              </w:rPr>
              <w:t>S1-19037</w:t>
            </w:r>
            <w:r>
              <w:rPr>
                <w:rStyle w:val="Hyperlink"/>
                <w:rFonts w:cs="Arial"/>
                <w:color w:val="auto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37ED" w14:textId="45D2C5A6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721C" w14:textId="41F53BDC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Traffic Scenario - inHome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9567" w14:textId="77777777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8C93" w14:textId="7A31067C" w:rsidR="00C00987" w:rsidRPr="00C00987" w:rsidRDefault="00C00987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0987">
              <w:rPr>
                <w:rFonts w:eastAsia="Arial Unicode MS" w:cs="Arial"/>
                <w:szCs w:val="18"/>
                <w:lang w:eastAsia="ar-SA"/>
              </w:rPr>
              <w:t>Revision of S1-190095.</w:t>
            </w:r>
          </w:p>
        </w:tc>
      </w:tr>
      <w:tr w:rsidR="008E5D30" w:rsidRPr="00A75C05" w14:paraId="67416B55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FDDE3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037B6" w14:textId="33AE596F" w:rsidR="008E5D30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8E5D30" w:rsidRPr="00C00987">
                <w:rPr>
                  <w:rStyle w:val="Hyperlink"/>
                  <w:rFonts w:cs="Arial"/>
                  <w:color w:val="auto"/>
                </w:rPr>
                <w:t>S1-190096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630D6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C54E9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Traffic Scenario - SmartFactory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22604F" w14:textId="021DF93E" w:rsidR="008E5D30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Revised to S1-19037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5A5AA" w14:textId="77777777" w:rsidR="008E5D30" w:rsidRPr="00C00987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:rsidRPr="00A75C05" w14:paraId="28F03168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6B06" w14:textId="03FA1A11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81CC" w14:textId="04726D47" w:rsidR="00C00987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r w:rsidRPr="00C00987">
              <w:rPr>
                <w:rStyle w:val="Hyperlink"/>
                <w:rFonts w:cs="Arial"/>
                <w:color w:val="auto"/>
              </w:rPr>
              <w:t>S1-19037</w:t>
            </w:r>
            <w:r>
              <w:rPr>
                <w:rStyle w:val="Hyperlink"/>
                <w:rFonts w:cs="Arial"/>
                <w:color w:val="aut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DEE" w14:textId="3063C33A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3FBE" w14:textId="7E4548CE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Traffic Scenario - SmartFactory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0C0D" w14:textId="77777777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3920" w14:textId="21A41FC6" w:rsidR="00C00987" w:rsidRPr="00C00987" w:rsidRDefault="00C00987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0987">
              <w:rPr>
                <w:rFonts w:eastAsia="Arial Unicode MS" w:cs="Arial"/>
                <w:szCs w:val="18"/>
                <w:lang w:eastAsia="ar-SA"/>
              </w:rPr>
              <w:t>Revision of S1-190096.</w:t>
            </w:r>
          </w:p>
        </w:tc>
      </w:tr>
      <w:tr w:rsidR="008E5D30" w:rsidRPr="00A75C05" w14:paraId="5DEA8E67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BF9064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33779" w14:textId="58712C3B" w:rsidR="008E5D30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8E5D30" w:rsidRPr="00C00987">
                <w:rPr>
                  <w:rStyle w:val="Hyperlink"/>
                  <w:rFonts w:cs="Arial"/>
                  <w:color w:val="auto"/>
                </w:rPr>
                <w:t>S1-190123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4136B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The Police of the Netherlands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9D074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Use case for enhancing indoor coverage for the fire brigade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ED127" w14:textId="34D70241" w:rsidR="008E5D30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Revised to S1-190376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A84EE" w14:textId="77777777" w:rsidR="008E5D30" w:rsidRPr="00C00987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:rsidRPr="00A75C05" w14:paraId="4764A7DA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C9DE" w14:textId="611FF2CA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0E5B" w14:textId="39F2A32D" w:rsidR="00C00987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Pr="00C00987">
                <w:rPr>
                  <w:rStyle w:val="Hyperlink"/>
                  <w:rFonts w:cs="Arial"/>
                  <w:color w:val="auto"/>
                </w:rPr>
                <w:t>S1-190376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A88D" w14:textId="33CCCDC0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The Police of the Netherlands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0DD9" w14:textId="52FE19C9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Use case for enhancing indoor coverage for the fire brigade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3BDD" w14:textId="77777777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554D8" w14:textId="7B8837AC" w:rsidR="00C00987" w:rsidRPr="00C00987" w:rsidRDefault="00C00987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0987">
              <w:rPr>
                <w:rFonts w:eastAsia="Arial Unicode MS" w:cs="Arial"/>
                <w:szCs w:val="18"/>
                <w:lang w:eastAsia="ar-SA"/>
              </w:rPr>
              <w:t>Revision of S1-190123.</w:t>
            </w:r>
          </w:p>
        </w:tc>
      </w:tr>
      <w:tr w:rsidR="008E5D30" w:rsidRPr="00A75C05" w14:paraId="224D0F79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5ED7F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5" w:name="_Hlk766067"/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4E015" w14:textId="1A9B4549" w:rsidR="008E5D30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8E5D30" w:rsidRPr="00C00987">
                <w:rPr>
                  <w:rStyle w:val="Hyperlink"/>
                  <w:rFonts w:cs="Arial"/>
                  <w:color w:val="auto"/>
                </w:rPr>
                <w:t>S1-190139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528EB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Philips International B.V.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FAE6B" w14:textId="77777777" w:rsidR="008E5D30" w:rsidRPr="00C00987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Healthcare use cases for FS_REFEC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310B1" w14:textId="74A29231" w:rsidR="008E5D30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highlight w:val="yellow"/>
                <w:lang w:eastAsia="ar-SA"/>
              </w:rPr>
              <w:t>Revised to S1-190377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43DA1" w14:textId="77777777" w:rsidR="008E5D30" w:rsidRPr="00C00987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:rsidRPr="00A75C05" w14:paraId="09047538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6C0D1" w14:textId="056E32D7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EA6A" w14:textId="522B27FE" w:rsidR="00C00987" w:rsidRPr="00C00987" w:rsidRDefault="00C00987" w:rsidP="008E5D3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Pr="00C00987">
                <w:rPr>
                  <w:rStyle w:val="Hyperlink"/>
                  <w:rFonts w:cs="Arial"/>
                  <w:color w:val="auto"/>
                </w:rPr>
                <w:t>S1-190377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D234" w14:textId="3FEC41C2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Philips International B.V.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EBBB" w14:textId="65A39288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987">
              <w:rPr>
                <w:rFonts w:eastAsia="Times New Roman" w:cs="Arial"/>
                <w:szCs w:val="18"/>
                <w:lang w:eastAsia="ar-SA"/>
              </w:rPr>
              <w:t>Healthcare use cases for FS_REFEC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52C7" w14:textId="77777777" w:rsidR="00C00987" w:rsidRPr="00C00987" w:rsidRDefault="00C00987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8112" w14:textId="0B11AB7B" w:rsidR="00C00987" w:rsidRPr="00C00987" w:rsidRDefault="00C00987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0987">
              <w:rPr>
                <w:rFonts w:eastAsia="Arial Unicode MS" w:cs="Arial"/>
                <w:szCs w:val="18"/>
                <w:lang w:eastAsia="ar-SA"/>
              </w:rPr>
              <w:t>Revision of S1-190139.</w:t>
            </w:r>
          </w:p>
        </w:tc>
      </w:tr>
      <w:bookmarkEnd w:id="5"/>
      <w:tr w:rsidR="008E5D30" w:rsidRPr="00B81C05" w14:paraId="4E2A0AF8" w14:textId="77777777" w:rsidTr="00C00987">
        <w:trPr>
          <w:gridBefore w:val="1"/>
          <w:wBefore w:w="113" w:type="dxa"/>
          <w:trHeight w:val="141"/>
        </w:trPr>
        <w:tc>
          <w:tcPr>
            <w:tcW w:w="14601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53C881D8" w14:textId="77777777" w:rsidR="008E5D30" w:rsidRPr="00B81C05" w:rsidRDefault="008E5D30" w:rsidP="008E5D30">
            <w:pPr>
              <w:pStyle w:val="Heading3"/>
            </w:pPr>
            <w:r>
              <w:t>FS_REFEC output + session information</w:t>
            </w:r>
          </w:p>
        </w:tc>
      </w:tr>
      <w:tr w:rsidR="008E5D30" w:rsidRPr="0019142E" w14:paraId="18041680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9B38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85FD" w14:textId="2F0FBE61" w:rsidR="008E5D30" w:rsidRPr="007B0D9B" w:rsidRDefault="00C00987" w:rsidP="008E5D30">
            <w:hyperlink r:id="rId33" w:history="1">
              <w:r w:rsidR="008E5D30" w:rsidRPr="00BD5B0D">
                <w:rPr>
                  <w:rStyle w:val="Hyperlink"/>
                  <w:rFonts w:cs="Arial"/>
                </w:rPr>
                <w:t>S1-190194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2229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KPN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6447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TS22.</w:t>
            </w:r>
            <w:r>
              <w:rPr>
                <w:rFonts w:eastAsia="Times New Roman" w:cs="Arial"/>
                <w:szCs w:val="18"/>
                <w:lang w:eastAsia="ar-SA"/>
              </w:rPr>
              <w:t>866v0.2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A20E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B7A6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356FFF18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F301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A6AA4" w14:textId="6007D829" w:rsidR="008E5D30" w:rsidRPr="007B0D9B" w:rsidRDefault="00C00987" w:rsidP="008E5D30">
            <w:hyperlink r:id="rId34" w:history="1">
              <w:r w:rsidR="008E5D30" w:rsidRPr="00BD5B0D">
                <w:rPr>
                  <w:rStyle w:val="Hyperlink"/>
                  <w:rFonts w:cs="Arial"/>
                </w:rPr>
                <w:t>S1-190195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A0A64" w14:textId="77777777" w:rsidR="008E5D30" w:rsidRPr="0019142E" w:rsidRDefault="008E5D30" w:rsidP="008E5D30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KPN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7F11" w14:textId="77777777" w:rsidR="008E5D30" w:rsidRPr="0019142E" w:rsidRDefault="008E5D30" w:rsidP="008E5D30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866v1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04F66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B393" w14:textId="77777777" w:rsidR="008E5D30" w:rsidRPr="0019142E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3F76620A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A1CC1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D435" w14:textId="2AE4EC89" w:rsidR="008E5D30" w:rsidRPr="007B0D9B" w:rsidRDefault="00C00987" w:rsidP="008E5D30">
            <w:hyperlink r:id="rId35" w:history="1">
              <w:r w:rsidR="008E5D30" w:rsidRPr="00BD5B0D">
                <w:rPr>
                  <w:rStyle w:val="Hyperlink"/>
                  <w:rFonts w:cs="Arial"/>
                </w:rPr>
                <w:t>S1-190196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C2A8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72DC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REFEC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34DE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056A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06AA390C" w14:textId="77777777" w:rsidTr="00C00987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EBC1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27F3" w14:textId="2D13E475" w:rsidR="008E5D30" w:rsidRDefault="00C00987" w:rsidP="008E5D30">
            <w:hyperlink r:id="rId36" w:history="1">
              <w:r w:rsidR="008E5D30" w:rsidRPr="00BD5B0D">
                <w:rPr>
                  <w:rStyle w:val="Hyperlink"/>
                  <w:rFonts w:cs="Arial"/>
                </w:rPr>
                <w:t>S1-190197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7123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4014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REFEC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1C8D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2C89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4CD83AF" w14:textId="77777777" w:rsidTr="00C00987">
        <w:tblPrEx>
          <w:shd w:val="clear" w:color="auto" w:fill="auto"/>
        </w:tblPrEx>
        <w:trPr>
          <w:trHeight w:val="141"/>
        </w:trPr>
        <w:tc>
          <w:tcPr>
            <w:tcW w:w="147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4A5C8E" w14:textId="77777777" w:rsidR="00C00987" w:rsidRDefault="00C00987" w:rsidP="00C00987">
            <w:pPr>
              <w:pStyle w:val="Heading1"/>
              <w:numPr>
                <w:ilvl w:val="0"/>
                <w:numId w:val="49"/>
              </w:numPr>
            </w:pPr>
            <w:r>
              <w:t>Tdoc numbers for allocation during drafting session (admin purposes only)</w:t>
            </w:r>
          </w:p>
        </w:tc>
      </w:tr>
      <w:tr w:rsidR="00C00987" w14:paraId="519C71B6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B11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34AAB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S1-190350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46C7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75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219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25EF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2403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705B914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3F2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B0540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S1-190351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53DBF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76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8587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56E4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5249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3D04D35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DFC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B8368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S1-190352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CEEA4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77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FCD2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C5D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1390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25098C2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ED88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65B16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S1-190353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27DF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78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576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BA0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78AF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F811173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1362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16652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S1-190354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622F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79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6B6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44A4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6907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43FDF487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55C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35809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S1-190355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544CF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80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96A2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B21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53C7A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493B741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C19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0F8C5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S1-190356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48BA3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81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CB0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903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6B0A6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2AC8A2DB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7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FD7CA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S1-190357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49CF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82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A537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61E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10F6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4768F1F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C7E3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27824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S1-190358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7E29C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83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32D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515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DE5D3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0DEAA1B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45F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20D4A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S1-190359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4B3B1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94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3EA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6797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DD62F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55A9939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B04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6EE1B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S1-190360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94DA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73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392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1B6A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91FED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46BDBDE2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D62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97E92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S1-190361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99B68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107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B9BA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47D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6FD9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E4EEEFB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701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A751A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S1-190362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B2504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131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B14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85AF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7B37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4A81993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2F2B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64705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S1-190363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F8446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157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5C2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52AA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A874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7321FCD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CF0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934D7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S1-190364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CCD09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9D3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799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0A9F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D904619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AB2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D88C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S1-190365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7383E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5840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004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0BBE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4F7138DB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114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90B90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S1-190366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D4D16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12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3113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7A9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BB02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3D054D4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109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C1AF8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S1-190367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352B8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350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204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846E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7A45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BC816BB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FF7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03A46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S1-190368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85D6D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351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222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CA5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B1E9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5A0C99B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CAA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7C794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S1-190369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06137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354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5CE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3FF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DBF2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180F7A3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E80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AED50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S1-190370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F016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353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E45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3EA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B28F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2CFCC922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DA0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1A9D2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S1-190371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C9E41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371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E99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15F1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93EE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5811027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CF59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78731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S1-190372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A1FB7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137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A32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93D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B9C88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3DE6069D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A70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55883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S1-190373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706F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400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319C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D89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E4B6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DD4FD82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8F7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4F803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S1-190374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B69DF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95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879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CE8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D1A2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7EA0488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2CE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A177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S1-190375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81C43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96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FB8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2A1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0D2C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044D00B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D46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DA3CD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S1-190376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1B946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123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AF6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281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9EC5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2DD23963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261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81002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S1-190377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AD381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139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A6E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9CE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B58A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8195831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6507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0A41F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S1-190378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065D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1F41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6CE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A8A3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3DE1642C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4DF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16B88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S1-190379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EF9D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1E2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4F8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B375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902AE23" w14:textId="77777777" w:rsidTr="00C00987">
        <w:tblPrEx>
          <w:shd w:val="clear" w:color="auto" w:fill="auto"/>
        </w:tblPrEx>
        <w:trPr>
          <w:trHeight w:val="192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CCF9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3B082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S1-190380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6C5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3AB2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F2C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7112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93E1D44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2C1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B2ABF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S1-190381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CAAA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972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74C2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2765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3E25294D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8FC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A53A2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S1-190382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7557A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0B4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7F9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6F941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2650E52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E3E0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E37DB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S1-190383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B7EF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A0A7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04B5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7B0A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61DE656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118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4CC5A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S1-190384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5DC7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874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0BB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2B81C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2726BF45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34C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69CD7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S1-190385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BDF2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2BE9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59E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30153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2A7B1D54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860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734E1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S1-190386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7043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699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C3D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E918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14882017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F0A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D78BC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S1-190387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8901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DAD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E83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5512F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DADE9BE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C5A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38E4F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S1-190388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4E55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4E05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FD5D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C0162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AEC63DE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D47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0E801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  <w:r>
              <w:rPr>
                <w:rStyle w:val="Hyperlink"/>
                <w:color w:val="0070C0"/>
                <w:lang w:eastAsia="en-GB"/>
              </w:rPr>
              <w:t>S1-190389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1601" w14:textId="77777777" w:rsidR="00C00987" w:rsidRDefault="00C0098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DB3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7EF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5CD5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F602215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02BA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07E1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0486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74F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7A2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BD968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49D54DD4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8350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211E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5D3A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786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C47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DA450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37CF423F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A3C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89AC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3B70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1B1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34C7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78D4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71ABEEAE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2D9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2D34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04B3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2149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4B8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A6B1D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41A7507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7D6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8DF3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648A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E3F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A434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5AC2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D0948B2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825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BDB7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3FB75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2999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E06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22F0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EB75B88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6CA0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4D12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9B09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668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6D7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2919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BBE4A36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33C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1CB5C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34423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9EA0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2E26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8D65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70D9871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D07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0659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691D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C3CC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5D7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3023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3774B084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E5D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4B2F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415B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446D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F10B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0BECD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AD55DE9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7CF7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CE5F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E6A7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9432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220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19B0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31188242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9FE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BFFA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8D035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5AC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F9E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2327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F475BF0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F7D2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DE98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6CF8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5AC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9732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4762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417885FC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EB7C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A3AA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C7E16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D6D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404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26BB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DF2DA7B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FB4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8765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F4CD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1E6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75F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4E90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2C2198B1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774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9DE9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E4CA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D77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133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8E15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57663D0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88B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84965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5FAA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CA8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B21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067AF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4781307E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081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38EA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B4BAF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815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ED4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5387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49EEA6DA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326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8BF1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25832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401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AEF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A5FD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2EBD395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C35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0CF8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70CA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E86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63E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510A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4CE78255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EB2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D97C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4B3C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E077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AFA6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9AE8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31A44719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FDEB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7C56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9EE6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A51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0EE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2EDA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44FC8CC4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8652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2457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DB6C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0927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4C4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F4FE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EE8A02B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028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B189C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0684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DAB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1D8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FF64C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BA54934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5744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B9047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D99F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7CE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3A972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5A1A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4387D67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F46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18B0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DD8C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13E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9EA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D5D2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076BC3F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FC76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FB2E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E1DD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A012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A2A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27BA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0E101FA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A72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B2EB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CCF7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19A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705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F53DC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72BDABB9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B29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B588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F859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D554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9B2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6D608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ED9F147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C89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811B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B577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42B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227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9529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2758552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1127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0CF6C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3C4C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1630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FC77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53093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5DFECE2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4F7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5650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E998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3E5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6C72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306FE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1F13A1B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4CD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339BB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972B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3D76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0C6D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8DA09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30ADA920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BF14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52E9F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A57C3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5B10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181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FD92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5BD0C05F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F75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749E2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A252F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8439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33D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43E7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030A77A9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D2FA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B22F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2AE88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822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F255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75A0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3D57E117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3DAD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E0EF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D516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3A9E7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C587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BB83C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6A9522EA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FC9B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AA90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31A6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974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6C4F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E86B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299D6FB4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9673C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6F25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AC24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C8C8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631E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542A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35BB0CEF" w14:textId="77777777" w:rsidTr="00C00987">
        <w:tblPrEx>
          <w:shd w:val="clear" w:color="auto" w:fill="auto"/>
        </w:tblPrEx>
        <w:trPr>
          <w:trHeight w:val="141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18D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0543" w14:textId="77777777" w:rsidR="00C00987" w:rsidRDefault="00C00987">
            <w:pPr>
              <w:snapToGrid w:val="0"/>
              <w:spacing w:after="0" w:line="240" w:lineRule="auto"/>
              <w:rPr>
                <w:rStyle w:val="Hyperlink"/>
                <w:color w:val="0070C0"/>
                <w:lang w:eastAsia="en-GB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28E12" w14:textId="77777777" w:rsidR="00C00987" w:rsidRDefault="00C00987">
            <w:pPr>
              <w:snapToGrid w:val="0"/>
              <w:spacing w:after="0" w:line="240" w:lineRule="auto"/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0FAE3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D911" w14:textId="77777777" w:rsidR="00C00987" w:rsidRDefault="00C009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42A8" w14:textId="77777777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987" w14:paraId="70F6775C" w14:textId="77777777" w:rsidTr="00C00987">
        <w:tblPrEx>
          <w:shd w:val="clear" w:color="auto" w:fill="auto"/>
        </w:tblPrEx>
        <w:trPr>
          <w:trHeight w:val="141"/>
        </w:trPr>
        <w:tc>
          <w:tcPr>
            <w:tcW w:w="147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EC07DC" w14:textId="77777777" w:rsidR="00C00987" w:rsidRDefault="00C00987" w:rsidP="00C00987">
            <w:pPr>
              <w:pStyle w:val="Heading1"/>
              <w:numPr>
                <w:ilvl w:val="0"/>
                <w:numId w:val="49"/>
              </w:numPr>
            </w:pPr>
            <w:r>
              <w:t>Summary of drafting session</w:t>
            </w:r>
          </w:p>
        </w:tc>
      </w:tr>
      <w:tr w:rsidR="00C00987" w14:paraId="77F20D71" w14:textId="77777777" w:rsidTr="00C00987">
        <w:tblPrEx>
          <w:shd w:val="clear" w:color="auto" w:fill="auto"/>
        </w:tblPrEx>
        <w:trPr>
          <w:trHeight w:val="141"/>
        </w:trPr>
        <w:tc>
          <w:tcPr>
            <w:tcW w:w="147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DE89A" w14:textId="55459017" w:rsidR="00C00987" w:rsidRDefault="00C00987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15 Documents treated</w:t>
            </w:r>
          </w:p>
          <w:p w14:paraId="59E1303D" w14:textId="5712BE2E" w:rsidR="00C00987" w:rsidRDefault="00C00987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15 Revisions</w:t>
            </w:r>
          </w:p>
          <w:p w14:paraId="2F047B43" w14:textId="58DD8018" w:rsidR="00C00987" w:rsidRDefault="00C00987">
            <w:pPr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Agreed</w:t>
            </w:r>
          </w:p>
          <w:p w14:paraId="59F990C8" w14:textId="77777777" w:rsidR="00C00987" w:rsidRDefault="00C00987">
            <w:pPr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Noted</w:t>
            </w:r>
          </w:p>
          <w:p w14:paraId="56342185" w14:textId="0873DF7A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15 Carried over to Plenary</w:t>
            </w:r>
          </w:p>
          <w:p w14:paraId="28F6D57E" w14:textId="1D5474E8" w:rsidR="00C00987" w:rsidRDefault="00C0098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Withdrawn</w:t>
            </w:r>
          </w:p>
          <w:p w14:paraId="20690503" w14:textId="77777777" w:rsidR="00C00987" w:rsidRDefault="00C00987">
            <w:pPr>
              <w:snapToGrid w:val="0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Not treated</w:t>
            </w:r>
          </w:p>
        </w:tc>
      </w:tr>
    </w:tbl>
    <w:p w14:paraId="6724F104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05F5E" w14:textId="77777777" w:rsidR="000E0501" w:rsidRDefault="000E0501" w:rsidP="002E015E">
      <w:pPr>
        <w:spacing w:after="0" w:line="240" w:lineRule="auto"/>
      </w:pPr>
      <w:r>
        <w:separator/>
      </w:r>
    </w:p>
  </w:endnote>
  <w:endnote w:type="continuationSeparator" w:id="0">
    <w:p w14:paraId="4ECDB6DC" w14:textId="77777777" w:rsidR="000E0501" w:rsidRDefault="000E0501" w:rsidP="002E015E">
      <w:pPr>
        <w:spacing w:after="0" w:line="240" w:lineRule="auto"/>
      </w:pPr>
      <w:r>
        <w:continuationSeparator/>
      </w:r>
    </w:p>
  </w:endnote>
  <w:endnote w:type="continuationNotice" w:id="1">
    <w:p w14:paraId="50B3FDA4" w14:textId="77777777" w:rsidR="000E0501" w:rsidRDefault="000E05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719E1" w14:textId="77777777" w:rsidR="000E0501" w:rsidRDefault="000E0501" w:rsidP="002E015E">
      <w:pPr>
        <w:spacing w:after="0" w:line="240" w:lineRule="auto"/>
      </w:pPr>
      <w:r>
        <w:separator/>
      </w:r>
    </w:p>
  </w:footnote>
  <w:footnote w:type="continuationSeparator" w:id="0">
    <w:p w14:paraId="6491FB88" w14:textId="77777777" w:rsidR="000E0501" w:rsidRDefault="000E0501" w:rsidP="002E015E">
      <w:pPr>
        <w:spacing w:after="0" w:line="240" w:lineRule="auto"/>
      </w:pPr>
      <w:r>
        <w:continuationSeparator/>
      </w:r>
    </w:p>
  </w:footnote>
  <w:footnote w:type="continuationNotice" w:id="1">
    <w:p w14:paraId="6AD9F663" w14:textId="77777777" w:rsidR="000E0501" w:rsidRDefault="000E050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  <w:num w:numId="4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7F1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8E"/>
    <w:rsid w:val="00011E38"/>
    <w:rsid w:val="00011EEC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3F21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8BA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5D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37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62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86DCC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0B3F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5D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50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64E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3ED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B74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687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6BE0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29D"/>
    <w:rsid w:val="00190801"/>
    <w:rsid w:val="001910CF"/>
    <w:rsid w:val="00191341"/>
    <w:rsid w:val="0019142E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730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C7EF3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04E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4A0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836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28C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0FF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4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B68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5BC"/>
    <w:rsid w:val="00383636"/>
    <w:rsid w:val="00383935"/>
    <w:rsid w:val="003844C2"/>
    <w:rsid w:val="00384D26"/>
    <w:rsid w:val="00384F0C"/>
    <w:rsid w:val="00385100"/>
    <w:rsid w:val="0038511F"/>
    <w:rsid w:val="00385B45"/>
    <w:rsid w:val="00385D28"/>
    <w:rsid w:val="00386EAB"/>
    <w:rsid w:val="0038718B"/>
    <w:rsid w:val="00387968"/>
    <w:rsid w:val="00387D23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BF5"/>
    <w:rsid w:val="00393F93"/>
    <w:rsid w:val="00394C4C"/>
    <w:rsid w:val="0039554D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5009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0B96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209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006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6EF"/>
    <w:rsid w:val="004B47BA"/>
    <w:rsid w:val="004B4831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518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3D9"/>
    <w:rsid w:val="00515B39"/>
    <w:rsid w:val="00515E44"/>
    <w:rsid w:val="0051615E"/>
    <w:rsid w:val="00516411"/>
    <w:rsid w:val="005168EE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54EE"/>
    <w:rsid w:val="00526206"/>
    <w:rsid w:val="005264D3"/>
    <w:rsid w:val="00526EEC"/>
    <w:rsid w:val="005275B6"/>
    <w:rsid w:val="00527EA4"/>
    <w:rsid w:val="00530BC2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285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707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581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52D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CF5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D1B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4B6"/>
    <w:rsid w:val="00675A41"/>
    <w:rsid w:val="006761FD"/>
    <w:rsid w:val="00676540"/>
    <w:rsid w:val="0067685E"/>
    <w:rsid w:val="00676A4B"/>
    <w:rsid w:val="0067765F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2E75"/>
    <w:rsid w:val="00693916"/>
    <w:rsid w:val="00693E63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42B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6C3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2BC2"/>
    <w:rsid w:val="006F37F6"/>
    <w:rsid w:val="006F4AE8"/>
    <w:rsid w:val="006F4CCD"/>
    <w:rsid w:val="006F5F9C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0C"/>
    <w:rsid w:val="00710FB7"/>
    <w:rsid w:val="007110FA"/>
    <w:rsid w:val="00711123"/>
    <w:rsid w:val="00711162"/>
    <w:rsid w:val="0071152F"/>
    <w:rsid w:val="007116B6"/>
    <w:rsid w:val="007117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225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490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276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1B4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770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D56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5F0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11F"/>
    <w:rsid w:val="008414F3"/>
    <w:rsid w:val="0084185E"/>
    <w:rsid w:val="0084199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677"/>
    <w:rsid w:val="008518AF"/>
    <w:rsid w:val="008521C5"/>
    <w:rsid w:val="0085329D"/>
    <w:rsid w:val="0085548C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1804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042"/>
    <w:rsid w:val="008A0056"/>
    <w:rsid w:val="008A012E"/>
    <w:rsid w:val="008A03A4"/>
    <w:rsid w:val="008A064F"/>
    <w:rsid w:val="008A0CBE"/>
    <w:rsid w:val="008A0D24"/>
    <w:rsid w:val="008A1273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768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121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5D30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93C"/>
    <w:rsid w:val="00905F37"/>
    <w:rsid w:val="00905FBD"/>
    <w:rsid w:val="00906715"/>
    <w:rsid w:val="00906826"/>
    <w:rsid w:val="00906863"/>
    <w:rsid w:val="00906DB7"/>
    <w:rsid w:val="00906E8C"/>
    <w:rsid w:val="009072F1"/>
    <w:rsid w:val="00907772"/>
    <w:rsid w:val="009078FC"/>
    <w:rsid w:val="00907BCD"/>
    <w:rsid w:val="0091014B"/>
    <w:rsid w:val="00910C87"/>
    <w:rsid w:val="009112BC"/>
    <w:rsid w:val="00911534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23B"/>
    <w:rsid w:val="00915330"/>
    <w:rsid w:val="00915421"/>
    <w:rsid w:val="00915539"/>
    <w:rsid w:val="00915FDF"/>
    <w:rsid w:val="0091609E"/>
    <w:rsid w:val="009169FA"/>
    <w:rsid w:val="00916CE1"/>
    <w:rsid w:val="0091756F"/>
    <w:rsid w:val="0091798F"/>
    <w:rsid w:val="00917F35"/>
    <w:rsid w:val="009202D8"/>
    <w:rsid w:val="00920EA9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92E"/>
    <w:rsid w:val="00960BB8"/>
    <w:rsid w:val="0096128B"/>
    <w:rsid w:val="00962837"/>
    <w:rsid w:val="00962A5B"/>
    <w:rsid w:val="00962AE4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30"/>
    <w:rsid w:val="009852C7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97B16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861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48A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8A6"/>
    <w:rsid w:val="009D6F57"/>
    <w:rsid w:val="009D75DC"/>
    <w:rsid w:val="009D7E49"/>
    <w:rsid w:val="009E0175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407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735B"/>
    <w:rsid w:val="00A47B91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D50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EB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312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E18"/>
    <w:rsid w:val="00B51FA2"/>
    <w:rsid w:val="00B525EC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5E88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0FC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6F4"/>
    <w:rsid w:val="00BD397A"/>
    <w:rsid w:val="00BD5222"/>
    <w:rsid w:val="00BD5545"/>
    <w:rsid w:val="00BD5B0D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4B84"/>
    <w:rsid w:val="00BF5152"/>
    <w:rsid w:val="00BF530B"/>
    <w:rsid w:val="00BF580E"/>
    <w:rsid w:val="00BF5A3D"/>
    <w:rsid w:val="00BF62CD"/>
    <w:rsid w:val="00BF67DC"/>
    <w:rsid w:val="00BF69AF"/>
    <w:rsid w:val="00BF6A84"/>
    <w:rsid w:val="00BF708B"/>
    <w:rsid w:val="00BF7C48"/>
    <w:rsid w:val="00C00875"/>
    <w:rsid w:val="00C00987"/>
    <w:rsid w:val="00C00C1C"/>
    <w:rsid w:val="00C00C49"/>
    <w:rsid w:val="00C00CC1"/>
    <w:rsid w:val="00C0125D"/>
    <w:rsid w:val="00C01384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4D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070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3C5B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833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0E7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C7EE5"/>
    <w:rsid w:val="00CD1EAF"/>
    <w:rsid w:val="00CD2128"/>
    <w:rsid w:val="00CD23C4"/>
    <w:rsid w:val="00CD2EAB"/>
    <w:rsid w:val="00CD2FB7"/>
    <w:rsid w:val="00CD4157"/>
    <w:rsid w:val="00CD5B23"/>
    <w:rsid w:val="00CD60A8"/>
    <w:rsid w:val="00CD610C"/>
    <w:rsid w:val="00CD6EA0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3C2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BA7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8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5F9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A3C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835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2F2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4DC"/>
    <w:rsid w:val="00E067F6"/>
    <w:rsid w:val="00E076F3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1C4"/>
    <w:rsid w:val="00E47537"/>
    <w:rsid w:val="00E47EB9"/>
    <w:rsid w:val="00E504C3"/>
    <w:rsid w:val="00E50E1C"/>
    <w:rsid w:val="00E517E3"/>
    <w:rsid w:val="00E51F76"/>
    <w:rsid w:val="00E5268E"/>
    <w:rsid w:val="00E53DF0"/>
    <w:rsid w:val="00E549D7"/>
    <w:rsid w:val="00E54EFF"/>
    <w:rsid w:val="00E54FEB"/>
    <w:rsid w:val="00E5566F"/>
    <w:rsid w:val="00E56B54"/>
    <w:rsid w:val="00E56DE5"/>
    <w:rsid w:val="00E5774E"/>
    <w:rsid w:val="00E57C68"/>
    <w:rsid w:val="00E60382"/>
    <w:rsid w:val="00E605FE"/>
    <w:rsid w:val="00E60A72"/>
    <w:rsid w:val="00E61C79"/>
    <w:rsid w:val="00E61D2B"/>
    <w:rsid w:val="00E62505"/>
    <w:rsid w:val="00E62D01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3EC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77B"/>
    <w:rsid w:val="00EA1873"/>
    <w:rsid w:val="00EA1E9B"/>
    <w:rsid w:val="00EA2886"/>
    <w:rsid w:val="00EA2D36"/>
    <w:rsid w:val="00EA2F10"/>
    <w:rsid w:val="00EA3ABD"/>
    <w:rsid w:val="00EA3D8C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477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A28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283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8A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1B1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2E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764"/>
    <w:rsid w:val="00F53B24"/>
    <w:rsid w:val="00F53E79"/>
    <w:rsid w:val="00F54443"/>
    <w:rsid w:val="00F5447D"/>
    <w:rsid w:val="00F54E13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001"/>
    <w:rsid w:val="00F57C1A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3DD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769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17B6"/>
    <w:rsid w:val="00FB34BA"/>
    <w:rsid w:val="00FB4756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48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9A165C"/>
  <w15:docId w15:val="{10CCC3DA-D553-48DE-A14B-F3B4C437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Sprint-Nextel%20expansion\3GPP\SA\SA%201\TSGS1_85_Tallin\docs\S1-190361.zip" TargetMode="External"/><Relationship Id="rId18" Type="http://schemas.openxmlformats.org/officeDocument/2006/relationships/hyperlink" Target="file:///C:\Users\norpahj\Documents\Local%203GPP%20copy\SA1%20Tallinn%202019\Docs\S1-190157.zip" TargetMode="External"/><Relationship Id="rId26" Type="http://schemas.openxmlformats.org/officeDocument/2006/relationships/hyperlink" Target="file:///D:\Sprint-Nextel%20expansion\3GPP\SA\SA%201\TSGS1_85_Tallin\docs\S1-190371.zip" TargetMode="External"/><Relationship Id="rId21" Type="http://schemas.openxmlformats.org/officeDocument/2006/relationships/hyperlink" Target="file:///D:\Sprint-Nextel%20expansion\3GPP\SA\SA%201\TSGS1_85_Tallin\docs\S1-190365.zip" TargetMode="External"/><Relationship Id="rId34" Type="http://schemas.openxmlformats.org/officeDocument/2006/relationships/hyperlink" Target="file:///C:\Users\norpahj\Documents\Local%203GPP%20copy\SA1%20Tallinn%202019\Docs\S1-190195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norpahj\Documents\Local%203GPP%20copy\SA1%20Tallinn%202019\Docs\S1-190107.zip" TargetMode="External"/><Relationship Id="rId17" Type="http://schemas.openxmlformats.org/officeDocument/2006/relationships/hyperlink" Target="file:///D:\Sprint-Nextel%20expansion\3GPP\SA\SA%201\TSGS1_85_Tallin\docs\S1-190372.zip" TargetMode="External"/><Relationship Id="rId25" Type="http://schemas.openxmlformats.org/officeDocument/2006/relationships/hyperlink" Target="file:///D:\Sprint-Nextel%20expansion\3GPP\SA\SA%201\TSGS1_85_Tallin\docs\S1-190366.zip" TargetMode="External"/><Relationship Id="rId33" Type="http://schemas.openxmlformats.org/officeDocument/2006/relationships/hyperlink" Target="file:///C:\Users\norpahj\Documents\Local%203GPP%20copy\SA1%20Tallinn%202019\Docs\S1-190194.zip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Tallinn%202019\Docs\S1-190137.zip" TargetMode="External"/><Relationship Id="rId20" Type="http://schemas.openxmlformats.org/officeDocument/2006/relationships/hyperlink" Target="file:///C:\Users\norpahj\Documents\Local%203GPP%20copy\SA1%20Tallinn%202019\Docs\S1-190009.zip" TargetMode="External"/><Relationship Id="rId29" Type="http://schemas.openxmlformats.org/officeDocument/2006/relationships/hyperlink" Target="file:///C:\Users\norpahj\Documents\Local%203GPP%20copy\SA1%20Tallinn%202019\Docs\S1-19012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Sprint-Nextel%20expansion\3GPP\SA\SA%201\TSGS1_85_Tallin\docs\S1-190360.zip" TargetMode="External"/><Relationship Id="rId24" Type="http://schemas.openxmlformats.org/officeDocument/2006/relationships/hyperlink" Target="file:///C:\Users\norpahj\Documents\Local%203GPP%20copy\SA1%20Tallinn%202019\Docs\S1-190012.zip" TargetMode="External"/><Relationship Id="rId32" Type="http://schemas.openxmlformats.org/officeDocument/2006/relationships/hyperlink" Target="file:///D:\Sprint-Nextel%20expansion\3GPP\SA\SA%201\TSGS1_85_Tallin\docs\S1-190377.zip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D:\Sprint-Nextel%20expansion\3GPP\SA\SA%201\TSGS1_85_Tallin\docs\S1-190362.zip" TargetMode="External"/><Relationship Id="rId23" Type="http://schemas.openxmlformats.org/officeDocument/2006/relationships/hyperlink" Target="file:///D:\Sprint-Nextel%20expansion\3GPP\SA\SA%201\TSGS1_85_Tallin\docs\S1-190364.zip" TargetMode="External"/><Relationship Id="rId28" Type="http://schemas.openxmlformats.org/officeDocument/2006/relationships/hyperlink" Target="file:///C:\Users\norpahj\Documents\Local%203GPP%20copy\SA1%20Tallinn%202019\Docs\S1-190096.zip" TargetMode="External"/><Relationship Id="rId36" Type="http://schemas.openxmlformats.org/officeDocument/2006/relationships/hyperlink" Target="file:///C:\Users\norpahj\Documents\Local%203GPP%20copy\SA1%20Tallinn%202019\Docs\S1-190197.zip" TargetMode="External"/><Relationship Id="rId10" Type="http://schemas.openxmlformats.org/officeDocument/2006/relationships/hyperlink" Target="file:///C:\Users\norpahj\Documents\Local%203GPP%20copy\SA1%20Tallinn%202019\Docs\S1-190073.zip" TargetMode="External"/><Relationship Id="rId19" Type="http://schemas.openxmlformats.org/officeDocument/2006/relationships/hyperlink" Target="file:///D:\Sprint-Nextel%20expansion\3GPP\SA\SA%201\TSGS1_85_Tallin\docs\S1-190363.zip" TargetMode="External"/><Relationship Id="rId31" Type="http://schemas.openxmlformats.org/officeDocument/2006/relationships/hyperlink" Target="file:///C:\Users\norpahj\Documents\Local%203GPP%20copy\SA1%20Tallinn%202019\Docs\S1-19013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TSGS1_85_Tallin\docs\S1-190359.zip" TargetMode="External"/><Relationship Id="rId14" Type="http://schemas.openxmlformats.org/officeDocument/2006/relationships/hyperlink" Target="file:///C:\Users\norpahj\Documents\Local%203GPP%20copy\SA1%20Tallinn%202019\Docs\S1-190131.zip" TargetMode="External"/><Relationship Id="rId22" Type="http://schemas.openxmlformats.org/officeDocument/2006/relationships/hyperlink" Target="file:///C:\Users\norpahj\Documents\Local%203GPP%20copy\SA1%20Tallinn%202019\Docs\S1-190010.zip" TargetMode="External"/><Relationship Id="rId27" Type="http://schemas.openxmlformats.org/officeDocument/2006/relationships/hyperlink" Target="file:///C:\Users\norpahj\Documents\Local%203GPP%20copy\SA1%20Tallinn%202019\Docs\S1-190095.zip" TargetMode="External"/><Relationship Id="rId30" Type="http://schemas.openxmlformats.org/officeDocument/2006/relationships/hyperlink" Target="file:///D:\Sprint-Nextel%20expansion\3GPP\SA\SA%201\TSGS1_85_Tallin\docs\S1-190376.zip" TargetMode="External"/><Relationship Id="rId35" Type="http://schemas.openxmlformats.org/officeDocument/2006/relationships/hyperlink" Target="file:///C:\Users\norpahj\Documents\Local%203GPP%20copy\SA1%20Tallinn%202019\Docs\S1-190196.zip" TargetMode="External"/><Relationship Id="rId8" Type="http://schemas.openxmlformats.org/officeDocument/2006/relationships/hyperlink" Target="file:///C:\Users\norpahj\Documents\Local%203GPP%20copy\SA1%20Tallinn%202019\Docs\S1-190094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05810-C76F-407B-AA99-4206B74E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6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8646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Norp, A.H.J. (Toon)</dc:creator>
  <cp:keywords/>
  <dc:description/>
  <cp:lastModifiedBy>greg schumacher</cp:lastModifiedBy>
  <cp:revision>2</cp:revision>
  <dcterms:created xsi:type="dcterms:W3CDTF">2019-02-21T00:02:00Z</dcterms:created>
  <dcterms:modified xsi:type="dcterms:W3CDTF">2019-02-21T00:02:00Z</dcterms:modified>
</cp:coreProperties>
</file>