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7C5B" w14:textId="515883B7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9402C">
        <w:rPr>
          <w:rFonts w:eastAsia="Times New Roman" w:cs="Arial"/>
          <w:sz w:val="24"/>
          <w:szCs w:val="20"/>
          <w:lang w:eastAsia="ar-SA"/>
        </w:rPr>
        <w:t>5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90</w:t>
      </w:r>
      <w:r w:rsidR="00086DCC">
        <w:rPr>
          <w:rFonts w:cs="Arial"/>
          <w:sz w:val="24"/>
          <w:szCs w:val="24"/>
        </w:rPr>
        <w:t>196</w:t>
      </w:r>
    </w:p>
    <w:p w14:paraId="024E82C2" w14:textId="77777777" w:rsidR="00411066" w:rsidRPr="00F45489" w:rsidRDefault="0029402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0" w:name="_Hlk945323"/>
      <w:r>
        <w:rPr>
          <w:rFonts w:eastAsia="Times New Roman" w:cs="Arial"/>
          <w:sz w:val="24"/>
          <w:szCs w:val="20"/>
          <w:lang w:eastAsia="ar-SA"/>
        </w:rPr>
        <w:t>Tallinn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Estonia</w:t>
      </w:r>
      <w:r w:rsidR="006B429E">
        <w:rPr>
          <w:rFonts w:eastAsia="Times New Roman" w:cs="Arial"/>
          <w:sz w:val="24"/>
          <w:szCs w:val="20"/>
          <w:lang w:eastAsia="ar-SA"/>
        </w:rPr>
        <w:t>, 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9</w:t>
      </w:r>
      <w:bookmarkEnd w:id="0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8FAFBD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F9BEC6D" w14:textId="3C008A70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086DCC">
        <w:rPr>
          <w:rFonts w:eastAsia="Times New Roman" w:cs="Arial"/>
          <w:sz w:val="22"/>
          <w:szCs w:val="20"/>
          <w:lang w:eastAsia="ar-SA"/>
        </w:rPr>
        <w:t>Agenda for FS_REFEC drafting</w:t>
      </w:r>
    </w:p>
    <w:p w14:paraId="4BC9FE78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1F341896" w14:textId="3DE0A326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86DCC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2CA007E9" w14:textId="6FD8C57E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86DC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125C522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95AEBF8" w14:textId="77777777" w:rsidR="00D725F9" w:rsidRPr="008754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1B6329" w14:textId="77777777" w:rsidR="00D725F9" w:rsidRPr="00F774D3" w:rsidRDefault="00D725F9" w:rsidP="00D725F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9554D">
        <w:rPr>
          <w:rFonts w:eastAsia="Arial Unicode MS"/>
          <w:sz w:val="24"/>
          <w:szCs w:val="24"/>
          <w:lang w:eastAsia="ar-SA"/>
        </w:rPr>
        <w:t>Sirius</w:t>
      </w:r>
    </w:p>
    <w:p w14:paraId="55B7DC1B" w14:textId="77777777" w:rsidR="00D725F9" w:rsidRPr="00772E0F" w:rsidRDefault="00D725F9" w:rsidP="00D725F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9554D"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14:paraId="0983EB34" w14:textId="77777777" w:rsidR="00D725F9" w:rsidRPr="00015298" w:rsidRDefault="00D725F9" w:rsidP="00D725F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086DCC" w:rsidRPr="00015298" w14:paraId="105FA0D9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E2D2E1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CC0C2ED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A4B220C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F6612C9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59EB5620" w14:textId="77777777" w:rsidR="00086DCC" w:rsidRPr="00015298" w:rsidRDefault="00086DCC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86DCC" w:rsidRPr="00AB0F3E" w14:paraId="6969DCC7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AA6904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8BA389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30D738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6158A5D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B00248" w14:textId="77777777" w:rsidR="00086DCC" w:rsidRPr="00BD600A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43A67" w14:textId="77777777" w:rsidR="00086DCC" w:rsidRPr="000125EA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516EBD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12230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D67944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5F8D5847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47BA0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B76791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0E0D1027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315FEB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FF8E0C" w14:textId="2F562146" w:rsidR="00086DCC" w:rsidRPr="008B2A7B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9321A5" w14:textId="164753E6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7EA3D0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5F397B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2CF222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086DCC" w:rsidRPr="00AB0F3E" w14:paraId="080D92F7" w14:textId="77777777" w:rsidTr="00086DC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809301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9466D3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F6E753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152E7A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A4B132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86DCC" w:rsidRPr="00AB0F3E" w14:paraId="4358205F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CBCF4C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DC479D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1B423EF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6D34FC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EC0F10" w14:textId="3B651151" w:rsidR="00086DCC" w:rsidRPr="00CF100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55C6BA" w14:textId="496A4D62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B5C707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7A1425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079F11F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5EB93AAA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DEB501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D2AEB2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CD77B5" w14:textId="09E8B8CF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763F88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702A03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086DCC" w:rsidRPr="00AB0F3E" w14:paraId="1F5E7F19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0C6E1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E741A5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8CE04A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2953D8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223C4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DE2BE71" w14:textId="77777777" w:rsidR="00086DCC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2CDE1D96" w14:textId="1FC937F0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21C667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0AC53F21" w14:textId="77777777" w:rsidR="00086DCC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1CE5C52F" w14:textId="0E27969A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CA4F53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D520649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EC7DDE9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676AE95E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3EB7A7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C1845C8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BD6BA7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D7BA56" w14:textId="77777777" w:rsidR="00086DCC" w:rsidRPr="00415AA2" w:rsidRDefault="00086DCC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1458D3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86DCC" w:rsidRPr="00015298" w14:paraId="44D551EF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87AFD1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709148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82656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177F535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1B2BB" w14:textId="0573A930" w:rsidR="00086DCC" w:rsidRPr="00AB0F3E" w:rsidRDefault="00086DCC" w:rsidP="002434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D60D20" w14:textId="77777777" w:rsidR="00086DCC" w:rsidRPr="004C4A40" w:rsidRDefault="00086DCC" w:rsidP="00086DC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C22810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87EACA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4746B0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086DCC" w:rsidRPr="00AB0F3E" w14:paraId="208F5F05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B5175D" w14:textId="77777777" w:rsidR="00086DCC" w:rsidRPr="00AB0F3E" w:rsidRDefault="00086DCC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E26F3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0411D" w14:textId="77777777" w:rsidR="00086DCC" w:rsidRPr="00415AA2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6EA903" w14:textId="77777777" w:rsidR="00086DCC" w:rsidRPr="00415AA2" w:rsidRDefault="00086DCC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A9C2" w14:textId="77777777" w:rsidR="00086DCC" w:rsidRPr="00AB0F3E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86DCC" w:rsidRPr="00015298" w14:paraId="065A0D8D" w14:textId="77777777" w:rsidTr="00086DC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3D0AAC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CF49BE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4CCF06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FAEDA39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7E72F96" w14:textId="412E565A" w:rsidR="00086DCC" w:rsidRPr="00BD4335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DB38F" w14:textId="4CD99D1B" w:rsidR="00086DCC" w:rsidRPr="006620C9" w:rsidRDefault="00086DCC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9E74A1" w14:textId="77777777" w:rsidR="00086DCC" w:rsidRPr="00AB0F3E" w:rsidRDefault="00086DCC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8ED0BBE" w14:textId="77777777" w:rsidR="00086DCC" w:rsidRPr="00AB0F3E" w:rsidRDefault="00086DCC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E86E43" w14:textId="77777777" w:rsidR="00086DCC" w:rsidRPr="00AB0F3E" w:rsidRDefault="00086DCC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47C68861" w14:textId="77777777" w:rsidR="00D725F9" w:rsidRPr="00015298" w:rsidRDefault="00D725F9" w:rsidP="00D725F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DB547A3" w14:textId="77777777" w:rsidR="00D725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4E8A095D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9603C3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361B148D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47F02E5A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 w:rsidR="001C7EF3"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>
        <w:rPr>
          <w:rFonts w:eastAsia="Times New Roman"/>
          <w:i/>
          <w:sz w:val="20"/>
          <w:szCs w:val="20"/>
          <w:lang w:val="en-US"/>
        </w:rPr>
        <w:t>Toon Norp</w:t>
      </w:r>
    </w:p>
    <w:p w14:paraId="642F175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086DCC">
        <w:rPr>
          <w:rFonts w:eastAsia="Times New Roman"/>
          <w:sz w:val="20"/>
          <w:szCs w:val="20"/>
          <w:highlight w:val="magenta"/>
          <w:lang w:val="en-US"/>
        </w:rPr>
        <w:t xml:space="preserve">Session </w:t>
      </w:r>
      <w:r w:rsidR="001C7EF3" w:rsidRPr="00086DCC">
        <w:rPr>
          <w:rFonts w:eastAsia="Times New Roman"/>
          <w:sz w:val="20"/>
          <w:szCs w:val="20"/>
          <w:highlight w:val="magenta"/>
          <w:lang w:val="en-US"/>
        </w:rPr>
        <w:t>FS_REFEC</w:t>
      </w:r>
      <w:r w:rsidRPr="00086DCC">
        <w:rPr>
          <w:rFonts w:eastAsia="Times New Roman"/>
          <w:i/>
          <w:sz w:val="20"/>
          <w:szCs w:val="20"/>
          <w:highlight w:val="magenta"/>
          <w:lang w:val="en-US"/>
        </w:rPr>
        <w:t xml:space="preserve">– chaired by </w:t>
      </w:r>
      <w:r w:rsidR="001C7EF3" w:rsidRPr="00086DCC">
        <w:rPr>
          <w:rFonts w:eastAsia="Times New Roman"/>
          <w:i/>
          <w:sz w:val="20"/>
          <w:szCs w:val="20"/>
          <w:highlight w:val="magenta"/>
          <w:lang w:val="en-US"/>
        </w:rPr>
        <w:t>Greg Schumacher</w:t>
      </w:r>
    </w:p>
    <w:p w14:paraId="7D9EA2D1" w14:textId="5826CC71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</w:t>
      </w:r>
      <w:r w:rsidR="00B65E88">
        <w:rPr>
          <w:rFonts w:eastAsia="Times New Roman"/>
          <w:sz w:val="20"/>
          <w:szCs w:val="20"/>
          <w:lang w:val="en-US"/>
        </w:rPr>
        <w:t>EAV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Ki-Dong Lee</w:t>
      </w:r>
    </w:p>
    <w:p w14:paraId="49D919B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Toon Norp</w:t>
      </w:r>
    </w:p>
    <w:p w14:paraId="28BB9F8D" w14:textId="77777777" w:rsidR="00D725F9" w:rsidRDefault="001C7EF3" w:rsidP="00D725F9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>Session FS_</w:t>
      </w:r>
      <w:r w:rsidR="00B65E88">
        <w:rPr>
          <w:rFonts w:eastAsia="Times New Roman"/>
          <w:sz w:val="20"/>
          <w:szCs w:val="20"/>
          <w:lang w:val="en-US"/>
        </w:rPr>
        <w:t>MPS2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="00D725F9"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Greg Schumacher</w:t>
      </w:r>
    </w:p>
    <w:p w14:paraId="40E4AE8D" w14:textId="77777777" w:rsidR="00B65E88" w:rsidRPr="002C5415" w:rsidRDefault="00B65E88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C53C5B">
        <w:rPr>
          <w:rFonts w:eastAsia="Times New Roman"/>
          <w:i/>
          <w:sz w:val="20"/>
          <w:szCs w:val="20"/>
          <w:lang w:val="en-US"/>
        </w:rPr>
        <w:t>Greg Schumacher</w:t>
      </w:r>
    </w:p>
    <w:p w14:paraId="20093842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  <w:bookmarkStart w:id="4" w:name="_GoBack"/>
      <w:bookmarkEnd w:id="4"/>
    </w:p>
    <w:tbl>
      <w:tblPr>
        <w:tblW w:w="14714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1843"/>
        <w:gridCol w:w="627"/>
        <w:gridCol w:w="4430"/>
        <w:gridCol w:w="1745"/>
        <w:gridCol w:w="451"/>
        <w:gridCol w:w="1536"/>
        <w:gridCol w:w="2166"/>
        <w:gridCol w:w="102"/>
      </w:tblGrid>
      <w:tr w:rsidR="008E5D30" w:rsidRPr="00B04844" w14:paraId="42937110" w14:textId="77777777" w:rsidTr="001023ED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nil"/>
            </w:tcBorders>
            <w:shd w:val="clear" w:color="auto" w:fill="F2F2F2"/>
          </w:tcPr>
          <w:p w14:paraId="5D3E857A" w14:textId="77777777" w:rsidR="008E5D30" w:rsidRPr="009504CA" w:rsidRDefault="008E5D30" w:rsidP="008E5D30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 xml:space="preserve">Study on enhanced Relays for Energy </w:t>
            </w:r>
            <w:proofErr w:type="spellStart"/>
            <w:r w:rsidRPr="00B3496D">
              <w:rPr>
                <w:lang w:val="en-US"/>
              </w:rPr>
              <w:t>eFficiency</w:t>
            </w:r>
            <w:proofErr w:type="spellEnd"/>
            <w:r w:rsidRPr="00B3496D">
              <w:rPr>
                <w:lang w:val="en-US"/>
              </w:rPr>
              <w:t xml:space="preserve">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SP-170785</w:t>
            </w:r>
            <w:r w:rsidRPr="009504CA">
              <w:rPr>
                <w:bCs/>
              </w:rPr>
              <w:t>]</w:t>
            </w:r>
          </w:p>
        </w:tc>
      </w:tr>
      <w:tr w:rsidR="008E5D30" w:rsidRPr="00B04844" w14:paraId="03D292EE" w14:textId="77777777" w:rsidTr="001023ED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D654130" w14:textId="77777777" w:rsidR="008E5D30" w:rsidRPr="004067FF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082A821" w14:textId="77777777" w:rsidR="008E5D30" w:rsidRPr="00411066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TS22.866v0.1.0</w:t>
            </w:r>
          </w:p>
          <w:p w14:paraId="4F78BDB9" w14:textId="77777777" w:rsidR="008E5D30" w:rsidRPr="00411066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661343D6" w14:textId="77777777" w:rsidR="008E5D30" w:rsidRPr="004070E3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0C1E5C96" w14:textId="77777777" w:rsidR="008E5D30" w:rsidRPr="004070E3" w:rsidRDefault="008E5D30" w:rsidP="008E5D30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8E5D30" w:rsidRPr="00A75C05" w14:paraId="4BF8D7FA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5CEC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A6E0" w14:textId="1CCF0521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8E5D30" w:rsidRPr="0085329D">
                <w:rPr>
                  <w:rStyle w:val="Hyperlink"/>
                  <w:rFonts w:cs="Arial"/>
                </w:rPr>
                <w:t>S1-190094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8A62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B57C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Clean-up numbering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0E65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02F3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0A9D7603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7866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AE15" w14:textId="5016037A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8E5D30" w:rsidRPr="0085329D">
                <w:rPr>
                  <w:rStyle w:val="Hyperlink"/>
                  <w:rFonts w:cs="Arial"/>
                </w:rPr>
                <w:t>S1-190073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2AFB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1833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A05F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Clarifying and removing editors notes in the TR: Industrial Area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3766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2A8F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154CC68D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FE32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AB58" w14:textId="5D8261C7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8E5D30" w:rsidRPr="0085329D">
                <w:rPr>
                  <w:rStyle w:val="Hyperlink"/>
                  <w:rFonts w:cs="Arial"/>
                </w:rPr>
                <w:t>S1-190107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0704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F932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 xml:space="preserve">FS_REFEC </w:t>
            </w:r>
            <w:proofErr w:type="spellStart"/>
            <w:r w:rsidRPr="00C71833">
              <w:rPr>
                <w:rFonts w:eastAsia="Times New Roman" w:cs="Arial"/>
                <w:szCs w:val="18"/>
                <w:lang w:eastAsia="ar-SA"/>
              </w:rPr>
              <w:t>cleanup</w:t>
            </w:r>
            <w:proofErr w:type="spellEnd"/>
            <w:r w:rsidRPr="00C71833">
              <w:rPr>
                <w:rFonts w:eastAsia="Times New Roman" w:cs="Arial"/>
                <w:szCs w:val="18"/>
                <w:lang w:eastAsia="ar-SA"/>
              </w:rPr>
              <w:t xml:space="preserve"> of enhancing coverage in industrial environments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E92E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4068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42A958EB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D0DC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6642" w14:textId="1FAE0CB5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8E5D30" w:rsidRPr="0085329D">
                <w:rPr>
                  <w:rStyle w:val="Hyperlink"/>
                  <w:rFonts w:cs="Arial"/>
                </w:rPr>
                <w:t>S1-190131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BFC0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176B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Chain of Relay UEs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4893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0E0A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77513758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0D8E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E6CA" w14:textId="2631729D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8E5D30" w:rsidRPr="0085329D">
                <w:rPr>
                  <w:rStyle w:val="Hyperlink"/>
                  <w:rFonts w:cs="Arial"/>
                </w:rPr>
                <w:t>S1-190137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A3EF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1833">
              <w:rPr>
                <w:rFonts w:eastAsia="Times New Roman" w:cs="Arial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C56A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FS_REFEC – Relay UEs Cluster Definition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592F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4CA4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4CF4E7A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3045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7FF1" w14:textId="513F7180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8E5D30" w:rsidRPr="0085329D">
                <w:rPr>
                  <w:rStyle w:val="Hyperlink"/>
                  <w:rFonts w:cs="Arial"/>
                </w:rPr>
                <w:t>S1-190157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EEDC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4221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FS_REFEC - Clarification on network operator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E33C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64E4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037B5AE5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7B62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2901" w14:textId="3ACBE4FD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8E5D30" w:rsidRPr="0085329D">
                <w:rPr>
                  <w:rStyle w:val="Hyperlink"/>
                  <w:rFonts w:cs="Arial"/>
                </w:rPr>
                <w:t>S1-190009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F35D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151F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Traffic Scenario</w:t>
            </w:r>
            <w:r w:rsidRPr="0085329D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85329D">
              <w:rPr>
                <w:rFonts w:eastAsia="Times New Roman" w:cs="Arial"/>
                <w:szCs w:val="18"/>
                <w:lang w:eastAsia="ar-SA"/>
              </w:rPr>
              <w:t>of Elder and Child</w:t>
            </w:r>
            <w:r w:rsidRPr="0085329D">
              <w:rPr>
                <w:rFonts w:eastAsia="Times New Roman" w:cs="Arial" w:hint="eastAsia"/>
                <w:szCs w:val="18"/>
                <w:lang w:eastAsia="ar-SA"/>
              </w:rPr>
              <w:t xml:space="preserve"> Services</w:t>
            </w:r>
            <w:r w:rsidRPr="0085329D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140A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8BF0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5720EFD5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BB77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8784" w14:textId="33DAD450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8E5D30" w:rsidRPr="0085329D">
                <w:rPr>
                  <w:rStyle w:val="Hyperlink"/>
                  <w:rFonts w:cs="Arial"/>
                </w:rPr>
                <w:t>S1-190010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B123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71EC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Traffic Scenario</w:t>
            </w:r>
            <w:r w:rsidRPr="0085329D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85329D">
              <w:rPr>
                <w:rFonts w:eastAsia="Times New Roman" w:cs="Arial"/>
                <w:szCs w:val="18"/>
                <w:lang w:eastAsia="ar-SA"/>
              </w:rPr>
              <w:t xml:space="preserve">of </w:t>
            </w:r>
            <w:r w:rsidRPr="0085329D">
              <w:rPr>
                <w:rFonts w:eastAsia="Times New Roman" w:cs="Arial" w:hint="eastAsia"/>
                <w:szCs w:val="18"/>
                <w:lang w:eastAsia="ar-SA"/>
              </w:rPr>
              <w:t>Micro-environment Services</w:t>
            </w:r>
            <w:r w:rsidRPr="0085329D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14EB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5F55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235F596F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A1D0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5D77" w14:textId="58364057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8E5D30" w:rsidRPr="0085329D">
                <w:rPr>
                  <w:rStyle w:val="Hyperlink"/>
                  <w:rFonts w:cs="Arial"/>
                </w:rPr>
                <w:t>S1-190012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5ADA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OMESH Networks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0EA5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Traffic Scenario of Parking and Transportation</w:t>
            </w:r>
            <w:r w:rsidRPr="00C71833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C71833">
              <w:rPr>
                <w:rFonts w:eastAsia="Times New Roman" w:cs="Arial"/>
                <w:szCs w:val="18"/>
                <w:lang w:eastAsia="ar-SA"/>
              </w:rPr>
              <w:t>S</w:t>
            </w:r>
            <w:r w:rsidRPr="00C71833">
              <w:rPr>
                <w:rFonts w:eastAsia="Times New Roman" w:cs="Arial" w:hint="eastAsia"/>
                <w:szCs w:val="18"/>
                <w:lang w:eastAsia="ar-SA"/>
              </w:rPr>
              <w:t>ervices</w:t>
            </w:r>
            <w:r w:rsidRPr="00C71833">
              <w:rPr>
                <w:rFonts w:eastAsia="Times New Roman" w:cs="Arial"/>
                <w:szCs w:val="18"/>
                <w:lang w:eastAsia="ar-SA"/>
              </w:rPr>
              <w:t xml:space="preserve"> for SCC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CBA5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74F2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16E494F1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B1EC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5FDB" w14:textId="59F9EF06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8E5D30" w:rsidRPr="0085329D">
                <w:rPr>
                  <w:rStyle w:val="Hyperlink"/>
                  <w:rFonts w:cs="Arial"/>
                </w:rPr>
                <w:t>S1-190087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4C72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29D">
              <w:rPr>
                <w:rFonts w:eastAsia="Times New Roman" w:cs="Arial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77CDE" w14:textId="77777777" w:rsidR="008E5D30" w:rsidRPr="00C71833" w:rsidRDefault="008E5D30" w:rsidP="008E5D30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FS_REFEC – Container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271E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4E6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0B323A31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9EEA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6E24" w14:textId="0ABE102A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8E5D30" w:rsidRPr="0085329D">
                <w:rPr>
                  <w:rStyle w:val="Hyperlink"/>
                  <w:rFonts w:cs="Arial"/>
                </w:rPr>
                <w:t>S1-190088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53F0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329D">
              <w:rPr>
                <w:rFonts w:eastAsia="Times New Roman" w:cs="Arial"/>
                <w:szCs w:val="18"/>
                <w:lang w:eastAsia="ar-SA"/>
              </w:rPr>
              <w:t>Novamint</w:t>
            </w:r>
            <w:proofErr w:type="spellEnd"/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5F780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FS_REFEC – Wagon Use case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D71F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9035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4F89EDAD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23B9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3359" w14:textId="4B746310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8E5D30" w:rsidRPr="0085329D">
                <w:rPr>
                  <w:rStyle w:val="Hyperlink"/>
                  <w:rFonts w:cs="Arial"/>
                </w:rPr>
                <w:t>S1-190095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8739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376C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 xml:space="preserve">Traffic Scenario - </w:t>
            </w:r>
            <w:proofErr w:type="spellStart"/>
            <w:r w:rsidRPr="00C71833">
              <w:rPr>
                <w:rFonts w:eastAsia="Times New Roman" w:cs="Arial"/>
                <w:szCs w:val="18"/>
                <w:lang w:eastAsia="ar-SA"/>
              </w:rPr>
              <w:t>inHome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2065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B927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67416B55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DDE3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37B6" w14:textId="33AE596F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8E5D30" w:rsidRPr="0085329D">
                <w:rPr>
                  <w:rStyle w:val="Hyperlink"/>
                  <w:rFonts w:cs="Arial"/>
                </w:rPr>
                <w:t>S1-190096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30D6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54E9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 xml:space="preserve">Traffic Scenario - </w:t>
            </w:r>
            <w:proofErr w:type="spellStart"/>
            <w:r w:rsidRPr="00C71833">
              <w:rPr>
                <w:rFonts w:eastAsia="Times New Roman" w:cs="Arial"/>
                <w:szCs w:val="18"/>
                <w:lang w:eastAsia="ar-SA"/>
              </w:rPr>
              <w:t>SmartFactory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604F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A5AA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5DEA8E67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9064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3779" w14:textId="58712C3B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8E5D30" w:rsidRPr="0085329D">
                <w:rPr>
                  <w:rStyle w:val="Hyperlink"/>
                  <w:rFonts w:cs="Arial"/>
                </w:rPr>
                <w:t>S1-190123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136B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The Police of the Netherlands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D074" w14:textId="77777777" w:rsidR="008E5D30" w:rsidRPr="00C7183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1833">
              <w:rPr>
                <w:rFonts w:eastAsia="Times New Roman" w:cs="Arial"/>
                <w:szCs w:val="18"/>
                <w:lang w:eastAsia="ar-SA"/>
              </w:rPr>
              <w:t>Use case for enhancing indoor coverage for the fire brigade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D127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84EE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224D0F79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ED7F" w14:textId="77777777" w:rsidR="008E5D30" w:rsidRPr="00A75C05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5" w:name="_Hlk766067"/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E015" w14:textId="1A9B4549" w:rsidR="008E5D30" w:rsidRPr="0085329D" w:rsidRDefault="00F2798A" w:rsidP="008E5D30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8E5D30" w:rsidRPr="0085329D">
                <w:rPr>
                  <w:rStyle w:val="Hyperlink"/>
                  <w:rFonts w:cs="Arial"/>
                </w:rPr>
                <w:t>S1-190139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28EB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Philips International B.V.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AE6B" w14:textId="77777777" w:rsidR="008E5D30" w:rsidRPr="0085329D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29D">
              <w:rPr>
                <w:rFonts w:eastAsia="Times New Roman" w:cs="Arial"/>
                <w:szCs w:val="18"/>
                <w:lang w:eastAsia="ar-SA"/>
              </w:rPr>
              <w:t>Healthcare use cases for FS_REFEC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10B1" w14:textId="0214533D" w:rsidR="008E5D30" w:rsidRPr="000E764E" w:rsidRDefault="000E764E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0E764E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3DA1" w14:textId="77777777" w:rsidR="008E5D30" w:rsidRPr="00A75C05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5"/>
      <w:tr w:rsidR="008E5D30" w:rsidRPr="00B81C05" w14:paraId="4E2A0AF8" w14:textId="77777777" w:rsidTr="001023ED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3C881D8" w14:textId="77777777" w:rsidR="008E5D30" w:rsidRPr="00B81C05" w:rsidRDefault="008E5D30" w:rsidP="008E5D30">
            <w:pPr>
              <w:pStyle w:val="Heading3"/>
            </w:pPr>
            <w:r>
              <w:t>FS_REFEC output + session information</w:t>
            </w:r>
          </w:p>
        </w:tc>
      </w:tr>
      <w:tr w:rsidR="008E5D30" w:rsidRPr="0019142E" w14:paraId="18041680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9B38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85FD" w14:textId="2F0FBE61" w:rsidR="008E5D30" w:rsidRPr="007B0D9B" w:rsidRDefault="00F2798A" w:rsidP="008E5D30">
            <w:hyperlink r:id="rId23" w:history="1">
              <w:r w:rsidR="008E5D30" w:rsidRPr="00BD5B0D">
                <w:rPr>
                  <w:rStyle w:val="Hyperlink"/>
                  <w:rFonts w:cs="Arial"/>
                </w:rPr>
                <w:t>S1-190194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2229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644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866v0.2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A20E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B7A6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56FFF18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301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6AA4" w14:textId="6007D829" w:rsidR="008E5D30" w:rsidRPr="007B0D9B" w:rsidRDefault="00F2798A" w:rsidP="008E5D30">
            <w:hyperlink r:id="rId24" w:history="1">
              <w:r w:rsidR="008E5D30" w:rsidRPr="00BD5B0D">
                <w:rPr>
                  <w:rStyle w:val="Hyperlink"/>
                  <w:rFonts w:cs="Arial"/>
                </w:rPr>
                <w:t>S1-190195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0A64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7F11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866v1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4F66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B393" w14:textId="77777777" w:rsidR="008E5D30" w:rsidRPr="0019142E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F76620A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1CC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D435" w14:textId="2AE4EC89" w:rsidR="008E5D30" w:rsidRPr="007B0D9B" w:rsidRDefault="00F2798A" w:rsidP="008E5D30">
            <w:hyperlink r:id="rId25" w:history="1">
              <w:r w:rsidR="008E5D30" w:rsidRPr="00BD5B0D">
                <w:rPr>
                  <w:rStyle w:val="Hyperlink"/>
                  <w:rFonts w:cs="Arial"/>
                </w:rPr>
                <w:t>S1-190196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C2A8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72DC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REFEC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34D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056A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06AA390C" w14:textId="77777777" w:rsidTr="001023ED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EBC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27F3" w14:textId="2D13E475" w:rsidR="008E5D30" w:rsidRDefault="00F2798A" w:rsidP="008E5D30">
            <w:hyperlink r:id="rId26" w:history="1">
              <w:r w:rsidR="008E5D30" w:rsidRPr="00BD5B0D">
                <w:rPr>
                  <w:rStyle w:val="Hyperlink"/>
                  <w:rFonts w:cs="Arial"/>
                </w:rPr>
                <w:t>S1-190197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7123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4014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REFEC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1C8D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2C89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F45489" w14:paraId="6D7CF5D4" w14:textId="77777777" w:rsidTr="001023ED">
        <w:trPr>
          <w:gridAfter w:val="1"/>
          <w:wAfter w:w="102" w:type="dxa"/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78EE6A9D" w14:textId="77777777" w:rsidR="001023ED" w:rsidRPr="00F45489" w:rsidRDefault="001023ED" w:rsidP="001023ED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023ED" w:rsidRPr="005D041D" w14:paraId="2CB6E99A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BC5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B52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CD38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C9B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57C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3EC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666119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913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9D68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81FD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9B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403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30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A60D52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C965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011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B07E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AE6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D2E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821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96F69D3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B58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CCE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205E" w14:textId="77777777" w:rsidR="001023ED" w:rsidRPr="00326CE8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925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CA9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362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9A96F7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BBA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2853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ECD1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E0B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E80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580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AF67B94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2CE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4E2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AC13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051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C89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8AD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FAB26BE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A10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4F3B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3B10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AA3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83D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598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59BE5A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48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EB70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E714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B75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677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23A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7523FD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6410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E7E8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84A0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C3B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47C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550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DA2FE4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FC5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9301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7690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4D0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C44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192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A42F3D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801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BA3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B0F7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E8C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9CE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A49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0E75F4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5C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076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E7A3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121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ABF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908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F9BA6F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939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FAE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C9A9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2C6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C38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068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48B751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D6E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23D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240E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206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D7E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78A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161AF8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AAE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FDD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26B3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9C0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CF2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E87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6AF039A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40D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32D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7DAA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BCF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6A9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2A77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A28459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0B7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46D1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AC6D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85A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FA8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5EE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5081013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CB7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2F47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696" w14:textId="77777777" w:rsidR="001023ED" w:rsidRPr="005925F4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A2A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E80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6A2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66AF2B9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669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B553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F32A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6D1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2B1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421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E1D08BE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8DE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C9E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A8C5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6A6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CD4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112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F3B54BD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395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848B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S1-190370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A794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C5D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74B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857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CFE07FE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B21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4D7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5114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425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91F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D8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9D14A9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574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9EA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4929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7C7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C18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A81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446CD17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E46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A020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D69F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E7A4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2B4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CD8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770CEB4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D58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84B7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572A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6DBA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212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0D4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38E054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C9E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55CC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3365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A40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51F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BF3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B03FD8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870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C720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D737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227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D02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519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393ADA2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E3B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3FD1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FD15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56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3A9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B59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A9FDC43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E28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94E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75B4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755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B40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F1B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FB2513A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F92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9FA4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3930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9B6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F51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6D6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9097DF0" w14:textId="77777777" w:rsidTr="001023ED">
        <w:trPr>
          <w:gridAfter w:val="1"/>
          <w:wAfter w:w="102" w:type="dxa"/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F01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284C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S1-190380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332F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861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F48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657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FA302F6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2A8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EAF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A801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FBC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5A0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B7D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C5E267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5CE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D2F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781D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F2A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110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BB4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810062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13D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22C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44B84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E04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7E5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060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9FF94F4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9DD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C509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AAFC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889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31F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CF8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6EBC493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2F9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146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10ECF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EF0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5C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3C7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5E0338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145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3EB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09DD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537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5FD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4E4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F9CFCA2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19F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C51E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F161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FC2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CC1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968F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FA99066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CD6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FB76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9325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AB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905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572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1C97CA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693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BD8C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S1-190389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77C8" w14:textId="77777777" w:rsidR="001023ED" w:rsidRPr="002B0545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F7E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B80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C81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2323F4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221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7286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5D2A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EFF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E38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4AC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7289076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881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1A98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FD08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DE2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AC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374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9099E66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C77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472C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3122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D08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8E9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641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A07F83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730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0A0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51C1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149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60B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2CB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DB1BD2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5B7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77C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4385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159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23C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996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25FB53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FB0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192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01E6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C3B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658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EE1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D8BDCD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805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20C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B76F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CCD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C0F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EAA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CA9B89E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AA9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D49F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9DF9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147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517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EE8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934794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68F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280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228E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7A2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F87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E65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CF9F0BD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A06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D38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E345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74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196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D3D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797FC19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472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3107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CA9C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02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F8E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6B5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3B59F06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03C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BC9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F280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DA9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8E4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EED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6A9CE5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78C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5A3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71C8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C6E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073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31E9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C414483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C12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08AC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87B9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AAD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8DE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3B9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C97F5D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069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71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91D4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5A3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96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35D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D375A1D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E05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30C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7E4A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ACA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7A3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2BC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DD5692D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0F3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3EA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3595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F5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E85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4EB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01BD20D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A5F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9434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4D74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4EA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467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557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47487E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1C2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FA49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99BD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AB9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C2E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324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D6CA28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207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C7D3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C0A4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84F5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58F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955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F5EFC8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8A3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F9AF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6DAA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EA5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3F2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DD4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86F655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C9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8388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CE6D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F32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70AE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947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E0BBA5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891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E788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26A7E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5E6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892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E22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B52AC6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92B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9BBF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A323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4AC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D4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605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BBAB89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8C0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2987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0319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B4D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79D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35F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B62690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68B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6250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807D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04B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C68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24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7EFEBBB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7B6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DEEF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395D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63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C05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2FD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CB4408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327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98CF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2E45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C44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FB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07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3460043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5D9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A4C5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07A2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CB8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200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D36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8267D0C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3D0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F71B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9E2D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F63F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96D1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B82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941C22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6E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931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1E58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DDE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A8C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CD8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120F897E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4E82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50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3E8C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49C5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CBF6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AB4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6F06291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558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0313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9A16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21F3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3D9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D3A7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6B4F45D9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37A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FFD8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FD2E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7CE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077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D7D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DCC8F07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8CB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390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945F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C2A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293C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BA3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28E9093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C35A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3C4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F8F6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EEE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DF6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15F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0E594120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497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F13C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5B92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C289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DB1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A24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50CA9885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343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797A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0015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96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9AB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38F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4ACBD18F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02C8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6BAD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AE74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737B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F94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9FC4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023ED" w:rsidRPr="005D041D" w14:paraId="783B3FE8" w14:textId="77777777" w:rsidTr="001023ED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2D00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0882" w14:textId="77777777" w:rsidR="001023ED" w:rsidRPr="00034E3B" w:rsidRDefault="001023ED" w:rsidP="009C0BD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1CD9" w14:textId="77777777" w:rsidR="001023ED" w:rsidRPr="00ED16C8" w:rsidRDefault="001023ED" w:rsidP="009C0BDB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7E76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82F3D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FDBE" w14:textId="77777777" w:rsidR="001023ED" w:rsidRPr="005D041D" w:rsidRDefault="001023ED" w:rsidP="009C0BD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6724F104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F561D" w14:textId="77777777" w:rsidR="00F2798A" w:rsidRDefault="00F2798A" w:rsidP="002E015E">
      <w:pPr>
        <w:spacing w:after="0" w:line="240" w:lineRule="auto"/>
      </w:pPr>
      <w:r>
        <w:separator/>
      </w:r>
    </w:p>
  </w:endnote>
  <w:endnote w:type="continuationSeparator" w:id="0">
    <w:p w14:paraId="17289E07" w14:textId="77777777" w:rsidR="00F2798A" w:rsidRDefault="00F2798A" w:rsidP="002E015E">
      <w:pPr>
        <w:spacing w:after="0" w:line="240" w:lineRule="auto"/>
      </w:pPr>
      <w:r>
        <w:continuationSeparator/>
      </w:r>
    </w:p>
  </w:endnote>
  <w:endnote w:type="continuationNotice" w:id="1">
    <w:p w14:paraId="07F69568" w14:textId="77777777" w:rsidR="00F2798A" w:rsidRDefault="00F279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9E3FA" w14:textId="77777777" w:rsidR="00F2798A" w:rsidRDefault="00F2798A" w:rsidP="002E015E">
      <w:pPr>
        <w:spacing w:after="0" w:line="240" w:lineRule="auto"/>
      </w:pPr>
      <w:r>
        <w:separator/>
      </w:r>
    </w:p>
  </w:footnote>
  <w:footnote w:type="continuationSeparator" w:id="0">
    <w:p w14:paraId="71ABBEEB" w14:textId="77777777" w:rsidR="00F2798A" w:rsidRDefault="00F2798A" w:rsidP="002E015E">
      <w:pPr>
        <w:spacing w:after="0" w:line="240" w:lineRule="auto"/>
      </w:pPr>
      <w:r>
        <w:continuationSeparator/>
      </w:r>
    </w:p>
  </w:footnote>
  <w:footnote w:type="continuationNotice" w:id="1">
    <w:p w14:paraId="71E64290" w14:textId="77777777" w:rsidR="00F2798A" w:rsidRDefault="00F279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7F1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8E"/>
    <w:rsid w:val="00011E38"/>
    <w:rsid w:val="00011EEC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3F21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8BA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5D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37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62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6DCC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0B3F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5D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64E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3ED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687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6BE0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29D"/>
    <w:rsid w:val="00190801"/>
    <w:rsid w:val="001910CF"/>
    <w:rsid w:val="00191341"/>
    <w:rsid w:val="0019142E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730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C7EF3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04E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4A0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836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28C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0FF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4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B68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5BC"/>
    <w:rsid w:val="00383636"/>
    <w:rsid w:val="00383935"/>
    <w:rsid w:val="003844C2"/>
    <w:rsid w:val="00384D26"/>
    <w:rsid w:val="00384F0C"/>
    <w:rsid w:val="00385100"/>
    <w:rsid w:val="0038511F"/>
    <w:rsid w:val="00385B45"/>
    <w:rsid w:val="00385D28"/>
    <w:rsid w:val="00386EAB"/>
    <w:rsid w:val="0038718B"/>
    <w:rsid w:val="00387968"/>
    <w:rsid w:val="00387D23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BF5"/>
    <w:rsid w:val="00393F93"/>
    <w:rsid w:val="00394C4C"/>
    <w:rsid w:val="0039554D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09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0B96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209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006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6EF"/>
    <w:rsid w:val="004B47BA"/>
    <w:rsid w:val="004B4831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518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8EE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4EE"/>
    <w:rsid w:val="00526206"/>
    <w:rsid w:val="005264D3"/>
    <w:rsid w:val="00526EEC"/>
    <w:rsid w:val="005275B6"/>
    <w:rsid w:val="00527EA4"/>
    <w:rsid w:val="00530BC2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85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707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58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52D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CF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D1B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4B6"/>
    <w:rsid w:val="00675A41"/>
    <w:rsid w:val="006761FD"/>
    <w:rsid w:val="0067685E"/>
    <w:rsid w:val="00676A4B"/>
    <w:rsid w:val="0067765F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E75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2B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6C3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0C"/>
    <w:rsid w:val="00710FB7"/>
    <w:rsid w:val="007110FA"/>
    <w:rsid w:val="00711123"/>
    <w:rsid w:val="00711162"/>
    <w:rsid w:val="0071152F"/>
    <w:rsid w:val="007116B6"/>
    <w:rsid w:val="007117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25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490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276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1B4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770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D56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5F0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11F"/>
    <w:rsid w:val="008414F3"/>
    <w:rsid w:val="0084185E"/>
    <w:rsid w:val="0084199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677"/>
    <w:rsid w:val="008518AF"/>
    <w:rsid w:val="008521C5"/>
    <w:rsid w:val="0085329D"/>
    <w:rsid w:val="0085548C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1804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42"/>
    <w:rsid w:val="008A0056"/>
    <w:rsid w:val="008A012E"/>
    <w:rsid w:val="008A03A4"/>
    <w:rsid w:val="008A064F"/>
    <w:rsid w:val="008A0CBE"/>
    <w:rsid w:val="008A0D24"/>
    <w:rsid w:val="008A1273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121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5D30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93C"/>
    <w:rsid w:val="00905F37"/>
    <w:rsid w:val="00905FBD"/>
    <w:rsid w:val="00906715"/>
    <w:rsid w:val="00906826"/>
    <w:rsid w:val="00906863"/>
    <w:rsid w:val="00906DB7"/>
    <w:rsid w:val="00906E8C"/>
    <w:rsid w:val="009072F1"/>
    <w:rsid w:val="00907772"/>
    <w:rsid w:val="009078FC"/>
    <w:rsid w:val="00907BCD"/>
    <w:rsid w:val="0091014B"/>
    <w:rsid w:val="00910C87"/>
    <w:rsid w:val="009112BC"/>
    <w:rsid w:val="00911534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23B"/>
    <w:rsid w:val="00915330"/>
    <w:rsid w:val="00915421"/>
    <w:rsid w:val="00915539"/>
    <w:rsid w:val="00915FDF"/>
    <w:rsid w:val="0091609E"/>
    <w:rsid w:val="009169FA"/>
    <w:rsid w:val="00916CE1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92E"/>
    <w:rsid w:val="00960BB8"/>
    <w:rsid w:val="0096128B"/>
    <w:rsid w:val="00962837"/>
    <w:rsid w:val="00962A5B"/>
    <w:rsid w:val="00962AE4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30"/>
    <w:rsid w:val="009852C7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97B16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861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48A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8A6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735B"/>
    <w:rsid w:val="00A47B91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D50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312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E18"/>
    <w:rsid w:val="00B51FA2"/>
    <w:rsid w:val="00B525EC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5E88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0FC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6F4"/>
    <w:rsid w:val="00BD397A"/>
    <w:rsid w:val="00BD5222"/>
    <w:rsid w:val="00BD5545"/>
    <w:rsid w:val="00BD5B0D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4B84"/>
    <w:rsid w:val="00BF5152"/>
    <w:rsid w:val="00BF530B"/>
    <w:rsid w:val="00BF580E"/>
    <w:rsid w:val="00BF5A3D"/>
    <w:rsid w:val="00BF62CD"/>
    <w:rsid w:val="00BF67DC"/>
    <w:rsid w:val="00BF69AF"/>
    <w:rsid w:val="00BF6A84"/>
    <w:rsid w:val="00BF708B"/>
    <w:rsid w:val="00BF7C48"/>
    <w:rsid w:val="00C00875"/>
    <w:rsid w:val="00C00C1C"/>
    <w:rsid w:val="00C00C49"/>
    <w:rsid w:val="00C00CC1"/>
    <w:rsid w:val="00C0125D"/>
    <w:rsid w:val="00C01384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4D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070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C5B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833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0E7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EE5"/>
    <w:rsid w:val="00CD1EAF"/>
    <w:rsid w:val="00CD2128"/>
    <w:rsid w:val="00CD23C4"/>
    <w:rsid w:val="00CD2EAB"/>
    <w:rsid w:val="00CD2FB7"/>
    <w:rsid w:val="00CD4157"/>
    <w:rsid w:val="00CD5B23"/>
    <w:rsid w:val="00CD60A8"/>
    <w:rsid w:val="00CD610C"/>
    <w:rsid w:val="00CD6EA0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BA7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8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5F9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A3C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835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F2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4DC"/>
    <w:rsid w:val="00E067F6"/>
    <w:rsid w:val="00E076F3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1C4"/>
    <w:rsid w:val="00E47537"/>
    <w:rsid w:val="00E47EB9"/>
    <w:rsid w:val="00E504C3"/>
    <w:rsid w:val="00E50E1C"/>
    <w:rsid w:val="00E517E3"/>
    <w:rsid w:val="00E51F76"/>
    <w:rsid w:val="00E5268E"/>
    <w:rsid w:val="00E53DF0"/>
    <w:rsid w:val="00E549D7"/>
    <w:rsid w:val="00E54EFF"/>
    <w:rsid w:val="00E54FEB"/>
    <w:rsid w:val="00E5566F"/>
    <w:rsid w:val="00E56B54"/>
    <w:rsid w:val="00E56DE5"/>
    <w:rsid w:val="00E5774E"/>
    <w:rsid w:val="00E57C68"/>
    <w:rsid w:val="00E60382"/>
    <w:rsid w:val="00E605FE"/>
    <w:rsid w:val="00E60A7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3EC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77B"/>
    <w:rsid w:val="00EA1873"/>
    <w:rsid w:val="00EA1E9B"/>
    <w:rsid w:val="00EA2886"/>
    <w:rsid w:val="00EA2D36"/>
    <w:rsid w:val="00EA2F10"/>
    <w:rsid w:val="00EA3ABD"/>
    <w:rsid w:val="00EA3D8C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477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A28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8A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1B1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2E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764"/>
    <w:rsid w:val="00F53B24"/>
    <w:rsid w:val="00F53E79"/>
    <w:rsid w:val="00F54443"/>
    <w:rsid w:val="00F5447D"/>
    <w:rsid w:val="00F54E13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001"/>
    <w:rsid w:val="00F57C1A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3DD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769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7B6"/>
    <w:rsid w:val="00FB34BA"/>
    <w:rsid w:val="00FB4756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48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A165C"/>
  <w15:docId w15:val="{10CCC3DA-D553-48DE-A14B-F3B4C437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Documents\Local%203GPP%20copy\SA1%20Tallinn%202019\Docs\S1-190094.zip" TargetMode="External"/><Relationship Id="rId13" Type="http://schemas.openxmlformats.org/officeDocument/2006/relationships/hyperlink" Target="file:///C:\Users\norpahj\Documents\Local%203GPP%20copy\SA1%20Tallinn%202019\Docs\S1-190157.zip" TargetMode="External"/><Relationship Id="rId18" Type="http://schemas.openxmlformats.org/officeDocument/2006/relationships/hyperlink" Target="file:///C:\Users\norpahj\Documents\Local%203GPP%20copy\SA1%20Tallinn%202019\Docs\S1-190088.zip" TargetMode="External"/><Relationship Id="rId26" Type="http://schemas.openxmlformats.org/officeDocument/2006/relationships/hyperlink" Target="file:///C:\Users\norpahj\Documents\Local%203GPP%20copy\SA1%20Tallinn%202019\Docs\S1-19019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Tallinn%202019\Docs\S1-190123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Tallinn%202019\Docs\S1-190137.zip" TargetMode="External"/><Relationship Id="rId17" Type="http://schemas.openxmlformats.org/officeDocument/2006/relationships/hyperlink" Target="file:///C:\Users\norpahj\Documents\Local%203GPP%20copy\SA1%20Tallinn%202019\Docs\S1-190087.zip" TargetMode="External"/><Relationship Id="rId25" Type="http://schemas.openxmlformats.org/officeDocument/2006/relationships/hyperlink" Target="file:///C:\Users\norpahj\Documents\Local%203GPP%20copy\SA1%20Tallinn%202019\Docs\S1-19019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Tallinn%202019\Docs\S1-190012.zip" TargetMode="External"/><Relationship Id="rId20" Type="http://schemas.openxmlformats.org/officeDocument/2006/relationships/hyperlink" Target="file:///C:\Users\norpahj\Documents\Local%203GPP%20copy\SA1%20Tallinn%202019\Docs\S1-19009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Tallinn%202019\Docs\S1-190131.zip" TargetMode="External"/><Relationship Id="rId24" Type="http://schemas.openxmlformats.org/officeDocument/2006/relationships/hyperlink" Target="file:///C:\Users\norpahj\Documents\Local%203GPP%20copy\SA1%20Tallinn%202019\Docs\S1-19019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Tallinn%202019\Docs\S1-190010.zip" TargetMode="External"/><Relationship Id="rId23" Type="http://schemas.openxmlformats.org/officeDocument/2006/relationships/hyperlink" Target="file:///C:\Users\norpahj\Documents\Local%203GPP%20copy\SA1%20Tallinn%202019\Docs\S1-190194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norpahj\Documents\Local%203GPP%20copy\SA1%20Tallinn%202019\Docs\S1-190107.zip" TargetMode="External"/><Relationship Id="rId19" Type="http://schemas.openxmlformats.org/officeDocument/2006/relationships/hyperlink" Target="file:///C:\Users\norpahj\Documents\Local%203GPP%20copy\SA1%20Tallinn%202019\Docs\S1-19009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Tallinn%202019\Docs\S1-190073.zip" TargetMode="External"/><Relationship Id="rId14" Type="http://schemas.openxmlformats.org/officeDocument/2006/relationships/hyperlink" Target="file:///C:\Users\norpahj\Documents\Local%203GPP%20copy\SA1%20Tallinn%202019\Docs\S1-190009.zip" TargetMode="External"/><Relationship Id="rId22" Type="http://schemas.openxmlformats.org/officeDocument/2006/relationships/hyperlink" Target="file:///C:\Users\norpahj\Documents\Local%203GPP%20copy\SA1%20Tallinn%202019\Docs\S1-190139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0A7E0-F241-4054-B475-33B66AF4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5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5809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Norp, A.H.J. (Toon)</dc:creator>
  <cp:keywords/>
  <dc:description/>
  <cp:lastModifiedBy>greg schumacher</cp:lastModifiedBy>
  <cp:revision>4</cp:revision>
  <dcterms:created xsi:type="dcterms:W3CDTF">2019-02-18T17:42:00Z</dcterms:created>
  <dcterms:modified xsi:type="dcterms:W3CDTF">2019-02-18T17:44:00Z</dcterms:modified>
</cp:coreProperties>
</file>