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E3430" w14:textId="77777777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6B429E">
        <w:rPr>
          <w:rFonts w:eastAsia="Times New Roman" w:cs="Arial"/>
          <w:sz w:val="24"/>
          <w:szCs w:val="20"/>
          <w:lang w:eastAsia="ar-SA"/>
        </w:rPr>
        <w:t>4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E51F76">
        <w:rPr>
          <w:rFonts w:cs="Arial"/>
          <w:sz w:val="24"/>
          <w:szCs w:val="24"/>
        </w:rPr>
        <w:t>8</w:t>
      </w:r>
      <w:r w:rsidR="006B429E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00</w:t>
      </w:r>
      <w:r w:rsidR="0095352D">
        <w:rPr>
          <w:rFonts w:cs="Arial"/>
          <w:sz w:val="24"/>
          <w:szCs w:val="24"/>
        </w:rPr>
        <w:t>1</w:t>
      </w:r>
    </w:p>
    <w:p w14:paraId="0E3506A8" w14:textId="77777777" w:rsidR="00411066" w:rsidRPr="00F45489" w:rsidRDefault="006B429E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USA, 12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November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E51F76">
        <w:rPr>
          <w:rFonts w:eastAsia="Times New Roman" w:cs="Arial"/>
          <w:sz w:val="24"/>
          <w:szCs w:val="20"/>
          <w:lang w:eastAsia="ar-SA"/>
        </w:rPr>
        <w:t>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234D2031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0D8C460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OLE_LINK3"/>
      <w:bookmarkStart w:id="2" w:name="OLE_LINK4"/>
      <w:bookmarkEnd w:id="0"/>
      <w:r w:rsidR="00E62DBC">
        <w:rPr>
          <w:rFonts w:eastAsia="Times New Roman" w:cs="Arial"/>
          <w:sz w:val="22"/>
          <w:szCs w:val="20"/>
          <w:lang w:eastAsia="ar-SA"/>
        </w:rPr>
        <w:t>Agenda for drafting session F</w:t>
      </w:r>
    </w:p>
    <w:p w14:paraId="76F28923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 w:rsidR="00E62DBC">
        <w:rPr>
          <w:rFonts w:eastAsia="Times New Roman" w:cs="Arial"/>
          <w:sz w:val="22"/>
          <w:szCs w:val="20"/>
          <w:lang w:eastAsia="ar-SA"/>
        </w:rPr>
        <w:t xml:space="preserve"> </w:t>
      </w:r>
      <w:r w:rsidR="00E62DBC">
        <w:rPr>
          <w:rFonts w:eastAsia="Times New Roman" w:cs="Arial"/>
          <w:sz w:val="22"/>
          <w:szCs w:val="20"/>
          <w:lang w:val="en-US" w:eastAsia="ar-SA"/>
        </w:rPr>
        <w:t>Vice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18403FE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62DBC">
        <w:rPr>
          <w:rFonts w:eastAsia="Times New Roman" w:cs="Arial"/>
          <w:sz w:val="22"/>
          <w:szCs w:val="20"/>
          <w:lang w:eastAsia="ar-SA"/>
        </w:rPr>
        <w:t>Greg Schumacher</w:t>
      </w:r>
    </w:p>
    <w:p w14:paraId="5099FFEA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EFB8947" w14:textId="77777777"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52CE3764" w14:textId="77777777" w:rsidR="00876058" w:rsidRPr="00F774D3" w:rsidRDefault="00876058" w:rsidP="00876058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B8014D"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/>
          <w:sz w:val="24"/>
          <w:szCs w:val="24"/>
          <w:lang w:eastAsia="ar-SA"/>
        </w:rPr>
        <w:t xml:space="preserve"> 402AB</w:t>
      </w:r>
    </w:p>
    <w:p w14:paraId="4C2FE5EC" w14:textId="77777777" w:rsidR="00876058" w:rsidRPr="00772E0F" w:rsidRDefault="00876058" w:rsidP="00876058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="00B8014D"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 w:rsid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14:paraId="64946C78" w14:textId="77777777" w:rsidR="00876058" w:rsidRDefault="00B8014D" w:rsidP="00876058">
      <w:pPr>
        <w:suppressAutoHyphens/>
        <w:spacing w:after="0" w:line="240" w:lineRule="auto"/>
      </w:pPr>
      <w:r w:rsidRPr="00B8014D">
        <w:t xml:space="preserve">These meeting rooms </w:t>
      </w:r>
      <w:proofErr w:type="gramStart"/>
      <w:r w:rsidRPr="00B8014D">
        <w:t>are located in</w:t>
      </w:r>
      <w:proofErr w:type="gramEnd"/>
      <w:r w:rsidRPr="00B8014D">
        <w:t xml:space="preserve">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DoubleTree Hotel</w:t>
      </w:r>
    </w:p>
    <w:p w14:paraId="2D121A5A" w14:textId="77777777" w:rsidR="00B8014D" w:rsidRPr="00015298" w:rsidRDefault="00B8014D" w:rsidP="00876058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7216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771"/>
      </w:tblGrid>
      <w:tr w:rsidR="00E62DBC" w:rsidRPr="00015298" w14:paraId="685A883A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A89B19C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7F6F6903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01C92E5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33C504F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0BE19695" w14:textId="77777777" w:rsidR="00E62DBC" w:rsidRPr="00015298" w:rsidRDefault="00E62DBC" w:rsidP="00CB2B78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62DBC" w:rsidRPr="00AB0F3E" w14:paraId="745B692B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428F873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D05CBF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6E82E6B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EDA3128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039C9F61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2A9B0988" w14:textId="77777777" w:rsidR="00E62DBC" w:rsidRPr="00BD600A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8C97037" w14:textId="77777777" w:rsidR="00E62DBC" w:rsidRPr="000125EA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2E29E3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ADD3CBD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46FE971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589B6C67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1DE7DA5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8719D9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CF7A43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3640B6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174403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47992B1D" w14:textId="77777777" w:rsidR="00E62DBC" w:rsidRPr="008B2A7B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17D379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F189DE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6F6630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2B0182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</w:tr>
      <w:tr w:rsidR="00E62DBC" w:rsidRPr="00AB0F3E" w14:paraId="26C40763" w14:textId="77777777" w:rsidTr="00E62DBC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9A9C42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F697EF3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37E420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379423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33AEDDD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E62DBC" w:rsidRPr="00AB0F3E" w14:paraId="0CACC165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95C1B1C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88D936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3601D6D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F9CCC00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4B1589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0485F43A" w14:textId="77777777" w:rsidR="00E62DBC" w:rsidRPr="00CF100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F7052D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C8E5A5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C2D01B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5A7AD37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0B2C0AFC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83EBD3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1FAD6F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15AF59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DF4DF91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631AFA5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</w:tr>
      <w:tr w:rsidR="00E62DBC" w:rsidRPr="00AB0F3E" w14:paraId="33472D8D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3AE284F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4D327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B96024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4E25214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73C5DF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7AD879" w14:textId="77777777" w:rsidR="00E62DBC" w:rsidRPr="00CB2B78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</w:pPr>
            <w:r w:rsidRPr="00CB2B78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 xml:space="preserve">Drafting 2 </w:t>
            </w:r>
            <w:r w:rsidRPr="00CB2B78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highlight w:val="yellow"/>
                <w:u w:val="single"/>
                <w:lang w:eastAsia="ja-JP"/>
              </w:rPr>
              <w:t>(Rm B)</w:t>
            </w:r>
            <w:r w:rsidRPr="00CB2B78">
              <w:rPr>
                <w:rFonts w:eastAsia="MS Mincho" w:cs="Arial"/>
                <w:b/>
                <w:color w:val="00B050"/>
                <w:sz w:val="24"/>
                <w:szCs w:val="24"/>
                <w:highlight w:val="yellow"/>
                <w:u w:val="single"/>
                <w:lang w:eastAsia="ja-JP"/>
              </w:rPr>
              <w:t>:</w:t>
            </w:r>
          </w:p>
          <w:p w14:paraId="08CF7958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B2B78">
              <w:rPr>
                <w:rFonts w:eastAsia="MS Mincho" w:cs="Arial"/>
                <w:color w:val="00B050"/>
                <w:sz w:val="24"/>
                <w:szCs w:val="24"/>
                <w:highlight w:val="yellow"/>
                <w:lang w:eastAsia="ja-JP"/>
              </w:rPr>
              <w:t>Session F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A6EE137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AC2AFF5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9E50D98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4E9C27F7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B4FF1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26A29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389D73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2FD24C4" w14:textId="77777777" w:rsidR="00E62DBC" w:rsidRPr="00415AA2" w:rsidRDefault="00E62DBC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781A77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</w:tr>
      <w:tr w:rsidR="00E62DBC" w:rsidRPr="00015298" w14:paraId="60E2C3C2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7B60C51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E03543E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0C3C00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0AB20AA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10FC37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89762" w14:textId="77777777" w:rsidR="00E62DBC" w:rsidRPr="004C4A40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CC4566D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3348CE9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0E7D1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</w:tr>
      <w:tr w:rsidR="00E62DBC" w:rsidRPr="00AB0F3E" w14:paraId="1DC2C7F3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7CDDD6" w14:textId="77777777" w:rsidR="00E62DBC" w:rsidRPr="00AB0F3E" w:rsidRDefault="00E62DBC" w:rsidP="00CB2B78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F575E51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CA21C4" w14:textId="77777777" w:rsidR="00E62DBC" w:rsidRPr="00415AA2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67E3BF5" w14:textId="77777777" w:rsidR="00E62DBC" w:rsidRPr="00415AA2" w:rsidRDefault="00E62DBC" w:rsidP="00CB2B78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3CF2B73" w14:textId="77777777" w:rsidR="00E62DBC" w:rsidRPr="00AB0F3E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62DBC" w:rsidRPr="00015298" w14:paraId="0AAA8DB0" w14:textId="77777777" w:rsidTr="00E62D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47D81B4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E5BAB8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1390701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3CE630B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FBA60E2" w14:textId="77777777" w:rsidR="00E62DBC" w:rsidRPr="00BD4335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C23874E" w14:textId="77777777" w:rsidR="00E62DBC" w:rsidRPr="006620C9" w:rsidRDefault="00E62DBC" w:rsidP="00CB2B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A0AA6EF" w14:textId="77777777" w:rsidR="00E62DBC" w:rsidRPr="00AB0F3E" w:rsidRDefault="00E62DBC" w:rsidP="00CB2B78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5B2F25E" w14:textId="77777777" w:rsidR="00E62DBC" w:rsidRPr="00AB0F3E" w:rsidRDefault="00E62DBC" w:rsidP="00CB2B78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08EE4A" w14:textId="77777777" w:rsidR="00E62DBC" w:rsidRPr="00AB0F3E" w:rsidRDefault="00E62DBC" w:rsidP="00CB2B78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</w:tr>
    </w:tbl>
    <w:p w14:paraId="4C0A55B4" w14:textId="77777777" w:rsidR="00876058" w:rsidRPr="00015298" w:rsidRDefault="00876058" w:rsidP="00876058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386C025" w14:textId="77777777" w:rsidR="00876058" w:rsidRPr="008754F9" w:rsidRDefault="00876058" w:rsidP="00876058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386188B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6A6862D0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41A3A8FE" w14:textId="77777777" w:rsidR="00876058" w:rsidRDefault="00876058" w:rsidP="00876058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3E96F389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4009B1C0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4EF4EA91" w14:textId="77777777" w:rsidR="00E90F0F" w:rsidRPr="002C5415" w:rsidRDefault="00E90F0F" w:rsidP="00E90F0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CB2B78">
        <w:rPr>
          <w:rFonts w:eastAsia="Times New Roman"/>
          <w:sz w:val="20"/>
          <w:szCs w:val="20"/>
          <w:highlight w:val="yellow"/>
          <w:lang w:val="en-US"/>
        </w:rPr>
        <w:t xml:space="preserve">Session F: ID_UAS </w:t>
      </w:r>
      <w:r w:rsidR="004C7C9A" w:rsidRPr="00CB2B78">
        <w:rPr>
          <w:rFonts w:eastAsia="Times New Roman"/>
          <w:sz w:val="20"/>
          <w:szCs w:val="20"/>
          <w:highlight w:val="yellow"/>
          <w:lang w:val="en-US"/>
        </w:rPr>
        <w:t xml:space="preserve">+ FS_MPS2 + FS_EAV </w:t>
      </w:r>
      <w:r w:rsidRPr="00CB2B78">
        <w:rPr>
          <w:rFonts w:eastAsia="Times New Roman"/>
          <w:sz w:val="20"/>
          <w:szCs w:val="20"/>
          <w:highlight w:val="yellow"/>
          <w:lang w:val="en-US"/>
        </w:rPr>
        <w:t xml:space="preserve">+ FS_V2XIMP </w:t>
      </w:r>
      <w:r w:rsidRPr="00CB2B7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  <w:r w:rsidR="004C7C9A" w:rsidRPr="00CB2B78">
        <w:rPr>
          <w:rFonts w:eastAsia="Times New Roman"/>
          <w:i/>
          <w:sz w:val="20"/>
          <w:szCs w:val="20"/>
          <w:highlight w:val="yellow"/>
          <w:lang w:val="en-US"/>
        </w:rPr>
        <w:t xml:space="preserve"> = 9+</w:t>
      </w:r>
      <w:r w:rsidR="0055390C" w:rsidRPr="00CB2B78">
        <w:rPr>
          <w:rFonts w:eastAsia="Times New Roman"/>
          <w:i/>
          <w:sz w:val="20"/>
          <w:szCs w:val="20"/>
          <w:highlight w:val="yellow"/>
          <w:lang w:val="en-US"/>
        </w:rPr>
        <w:t>7+11+4 = 31 in 5,5 hours</w:t>
      </w:r>
    </w:p>
    <w:p w14:paraId="24D79205" w14:textId="77777777" w:rsidR="00876058" w:rsidRDefault="00876058" w:rsidP="00876058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14:paraId="7D099F62" w14:textId="77777777" w:rsidR="00345EA9" w:rsidRPr="00FC250B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FC250B">
        <w:rPr>
          <w:rFonts w:eastAsia="Times New Roman"/>
          <w:b/>
          <w:sz w:val="20"/>
          <w:szCs w:val="20"/>
          <w:lang w:val="en-US"/>
        </w:rPr>
        <w:lastRenderedPageBreak/>
        <w:t>LEGEND</w:t>
      </w:r>
    </w:p>
    <w:p w14:paraId="75345D12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</w:t>
      </w:r>
      <w:proofErr w:type="gramStart"/>
      <w:r>
        <w:rPr>
          <w:rFonts w:eastAsia="Times New Roman"/>
          <w:sz w:val="20"/>
          <w:szCs w:val="20"/>
          <w:lang w:val="en-US"/>
        </w:rPr>
        <w:t>OUT(</w:t>
      </w:r>
      <w:proofErr w:type="gramEnd"/>
      <w:r>
        <w:rPr>
          <w:rFonts w:eastAsia="Times New Roman"/>
          <w:sz w:val="20"/>
          <w:szCs w:val="20"/>
          <w:lang w:val="en-US"/>
        </w:rPr>
        <w:t>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</w:t>
      </w:r>
      <w:r w:rsidR="002731F4">
        <w:rPr>
          <w:rFonts w:eastAsia="Times New Roman"/>
          <w:sz w:val="20"/>
          <w:szCs w:val="20"/>
          <w:lang w:val="en-US"/>
        </w:rPr>
        <w:t>, WP (Work Plan)</w:t>
      </w:r>
    </w:p>
    <w:p w14:paraId="74E38016" w14:textId="77777777"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533947"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proofErr w:type="gramStart"/>
      <w:r>
        <w:rPr>
          <w:rFonts w:eastAsia="Times New Roman"/>
          <w:sz w:val="20"/>
          <w:szCs w:val="20"/>
          <w:lang w:val="en-US"/>
        </w:rPr>
        <w:t>Moved</w:t>
      </w:r>
      <w:proofErr w:type="gramEnd"/>
      <w:r>
        <w:rPr>
          <w:rFonts w:eastAsia="Times New Roman"/>
          <w:sz w:val="20"/>
          <w:szCs w:val="20"/>
          <w:lang w:val="en-US"/>
        </w:rPr>
        <w:t xml:space="preserve">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714"/>
      </w:tblGrid>
      <w:tr w:rsidR="00345EA9" w:rsidRPr="001E1D1F" w14:paraId="33C54424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6B5B245" w14:textId="77777777"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14:paraId="1384D8A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A788BD5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2D994C50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6D115C0C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4E052109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auto"/>
          </w:tcPr>
          <w:p w14:paraId="35D126AB" w14:textId="77777777"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14:paraId="67376B60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31D3E0A3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285D929A" w14:textId="77777777" w:rsidR="00345EA9" w:rsidRPr="001E1D1F" w:rsidRDefault="00345EA9" w:rsidP="00E30C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FA1229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28CDD911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7C0D20B6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1EACE785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00FF00"/>
          </w:tcPr>
          <w:p w14:paraId="6A3AA777" w14:textId="77777777"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0C6B281F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541F3856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CC11BC0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27526CCB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0246BA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3041EF0F" w14:textId="77777777" w:rsidR="006F221F" w:rsidRPr="001E1D1F" w:rsidRDefault="006F221F" w:rsidP="002B3E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="00AC6425">
              <w:rPr>
                <w:rFonts w:eastAsia="Times New Roman" w:cs="Arial"/>
                <w:szCs w:val="18"/>
                <w:lang w:eastAsia="ar-SA"/>
              </w:rPr>
              <w:t>S1-1</w:t>
            </w:r>
            <w:r w:rsidR="002B3E78">
              <w:rPr>
                <w:rFonts w:eastAsia="Times New Roman" w:cs="Arial"/>
                <w:szCs w:val="18"/>
                <w:lang w:eastAsia="ar-SA"/>
              </w:rPr>
              <w:t>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714" w:type="dxa"/>
            <w:shd w:val="clear" w:color="auto" w:fill="00FFFF"/>
          </w:tcPr>
          <w:p w14:paraId="6C7CD7A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7AFDB4B6" w14:textId="77777777" w:rsidTr="00465FFE">
        <w:trPr>
          <w:trHeight w:val="141"/>
        </w:trPr>
        <w:tc>
          <w:tcPr>
            <w:tcW w:w="675" w:type="dxa"/>
            <w:shd w:val="clear" w:color="auto" w:fill="00FFFF"/>
          </w:tcPr>
          <w:p w14:paraId="05EEF51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3B3E6128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220C8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2C477E72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4DCAA85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714" w:type="dxa"/>
            <w:shd w:val="clear" w:color="auto" w:fill="00FFFF"/>
          </w:tcPr>
          <w:p w14:paraId="72A9E687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6BB0E612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720AAB11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1E519C3F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3BE3D41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2E4D0AF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5CAB7D6D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808080"/>
          </w:tcPr>
          <w:p w14:paraId="39F79F8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6B6A4106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14:paraId="7C77386C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14:paraId="04BC790E" w14:textId="77777777" w:rsidR="006F221F" w:rsidRPr="002E3C2E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14:paraId="4D7CBE44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14:paraId="459C08AD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14:paraId="0E05A3C0" w14:textId="77777777"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C0C0C0"/>
          </w:tcPr>
          <w:p w14:paraId="0967BA7F" w14:textId="77777777"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99F0905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14:paraId="664D676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14:paraId="4285E8A9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14:paraId="263B855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14:paraId="547754AA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14:paraId="00F7D37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0000"/>
          </w:tcPr>
          <w:p w14:paraId="3E78C15E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518D42A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14:paraId="2529C9E7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14:paraId="4F336887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14:paraId="023DD312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14:paraId="18D70CB8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14:paraId="0D0FA4A6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9900"/>
          </w:tcPr>
          <w:p w14:paraId="2C2C2875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5F2C9D62" w14:textId="77777777" w:rsidTr="00465FF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14:paraId="149029ED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9A51454" w14:textId="77777777" w:rsidR="006F221F" w:rsidRPr="00B56E2C" w:rsidRDefault="00FA1229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14:paraId="4D09D34D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14:paraId="0CFC0353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14:paraId="3B182C2B" w14:textId="77777777"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3714" w:type="dxa"/>
            <w:tcBorders>
              <w:bottom w:val="single" w:sz="4" w:space="0" w:color="auto"/>
            </w:tcBorders>
            <w:shd w:val="clear" w:color="auto" w:fill="FFFF00"/>
          </w:tcPr>
          <w:p w14:paraId="29633D1F" w14:textId="77777777"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3D2ADDD5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B19C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94EC" w14:textId="77777777" w:rsidR="006F221F" w:rsidRPr="001E1D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071E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B429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4D7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53B4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14:paraId="11FCC757" w14:textId="77777777" w:rsidTr="00465FFE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08D0C1F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E16CFA3" w14:textId="77777777" w:rsidR="006F221F" w:rsidRDefault="00FA122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="006F221F"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C2879E8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7D97D03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D9DE415" w14:textId="77777777"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D43ED8B" w14:textId="77777777"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977FFEA" w14:textId="77777777"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7BA18D65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10"/>
        <w:gridCol w:w="999"/>
        <w:gridCol w:w="103"/>
        <w:gridCol w:w="2470"/>
        <w:gridCol w:w="365"/>
        <w:gridCol w:w="4065"/>
        <w:gridCol w:w="330"/>
        <w:gridCol w:w="1866"/>
        <w:gridCol w:w="171"/>
        <w:gridCol w:w="3531"/>
      </w:tblGrid>
      <w:tr w:rsidR="00021551" w:rsidRPr="00B04844" w14:paraId="29A6A5E9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FBA5047" w14:textId="77777777" w:rsidR="00021551" w:rsidRPr="00DE3E2E" w:rsidRDefault="00021551" w:rsidP="00021551">
            <w:pPr>
              <w:pStyle w:val="Heading2"/>
              <w:rPr>
                <w:lang w:val="en-US"/>
              </w:rPr>
            </w:pPr>
            <w:r w:rsidRPr="00DE3E2E">
              <w:t>ID_UAS</w:t>
            </w:r>
            <w:r>
              <w:t xml:space="preserve">: </w:t>
            </w:r>
            <w:r w:rsidRPr="00DE3E2E">
              <w:rPr>
                <w:lang w:val="en-US"/>
              </w:rPr>
              <w:t>Remote Identification of Unmanned Aerial Systems</w:t>
            </w:r>
            <w:r>
              <w:t xml:space="preserve"> [</w:t>
            </w:r>
            <w:r w:rsidRPr="00DE3E2E">
              <w:rPr>
                <w:bCs/>
                <w:iCs/>
              </w:rPr>
              <w:t>SP-180</w:t>
            </w:r>
            <w:r>
              <w:rPr>
                <w:bCs/>
                <w:iCs/>
              </w:rPr>
              <w:t>771</w:t>
            </w:r>
            <w:r>
              <w:t>]</w:t>
            </w:r>
          </w:p>
        </w:tc>
      </w:tr>
      <w:tr w:rsidR="00021551" w:rsidRPr="00B04844" w14:paraId="5296926C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937A7B2" w14:textId="77777777" w:rsidR="00021551" w:rsidRPr="004067FF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7293F83" w14:textId="77777777"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TS22.125v0.1.0</w:t>
            </w:r>
          </w:p>
          <w:p w14:paraId="34767B81" w14:textId="77777777" w:rsidR="00021551" w:rsidRPr="00411066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14:paraId="406CC174" w14:textId="77777777"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74664D2" w14:textId="77777777" w:rsidR="00021551" w:rsidRPr="004070E3" w:rsidRDefault="00021551" w:rsidP="0002155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021551" w:rsidRPr="00A75C05" w14:paraId="67370513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13AB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908A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8" w:history="1">
              <w:r w:rsidR="00021551" w:rsidRPr="00366525">
                <w:rPr>
                  <w:rStyle w:val="Hyperlink"/>
                  <w:rFonts w:cs="Arial"/>
                </w:rPr>
                <w:t>S1-183232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4DD11" w14:textId="77777777" w:rsidR="00021551" w:rsidRPr="00A75C05" w:rsidRDefault="005919C1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B456" w14:textId="77777777" w:rsidR="00021551" w:rsidRPr="00A75C05" w:rsidRDefault="005919C1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ID_UAS: Introduction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014F2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4940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26228EFD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A882A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7A11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9" w:history="1">
              <w:r w:rsidR="00021551" w:rsidRPr="00366525">
                <w:rPr>
                  <w:rStyle w:val="Hyperlink"/>
                  <w:rFonts w:cs="Arial"/>
                </w:rPr>
                <w:t>S1-183233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AA9A" w14:textId="77777777" w:rsidR="00021551" w:rsidRPr="00A75C05" w:rsidRDefault="005919C1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BA47" w14:textId="77777777" w:rsidR="00021551" w:rsidRPr="00A75C05" w:rsidRDefault="005919C1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ID_UAS: Scope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F195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CDF62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744A2977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45854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4EE0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10" w:history="1">
              <w:r w:rsidR="00021551" w:rsidRPr="00366525">
                <w:rPr>
                  <w:rStyle w:val="Hyperlink"/>
                  <w:rFonts w:cs="Arial"/>
                </w:rPr>
                <w:t>S1-183234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E8B4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08A5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ID_UAS: Overview on UAS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982D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1E851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2067" w:rsidRPr="00A75C05" w14:paraId="5616806B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5A35A" w14:textId="77777777" w:rsidR="006A2067" w:rsidRPr="00A75C05" w:rsidRDefault="006A2067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ADE8" w14:textId="77777777" w:rsidR="006A2067" w:rsidRPr="006424D0" w:rsidRDefault="00B12533" w:rsidP="00353D12">
            <w:pPr>
              <w:snapToGrid w:val="0"/>
              <w:spacing w:after="0" w:line="240" w:lineRule="auto"/>
            </w:pPr>
            <w:hyperlink r:id="rId11" w:history="1">
              <w:r w:rsidR="006A2067" w:rsidRPr="00366525">
                <w:rPr>
                  <w:rStyle w:val="Hyperlink"/>
                  <w:rFonts w:cs="Arial"/>
                </w:rPr>
                <w:t>S1-183135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5A93" w14:textId="77777777" w:rsidR="006A2067" w:rsidRPr="00A75C05" w:rsidRDefault="006A2067" w:rsidP="00353D12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8334" w14:textId="77777777" w:rsidR="006A2067" w:rsidRPr="00A75C05" w:rsidRDefault="006A2067" w:rsidP="00353D12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Proposal for normative ID_UAS General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5EE0" w14:textId="77777777" w:rsidR="006A2067" w:rsidRPr="00A75C05" w:rsidRDefault="006A2067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69F4" w14:textId="77777777" w:rsidR="006A2067" w:rsidRPr="00A75C05" w:rsidRDefault="006A2067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34244F8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7BBD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CC697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12" w:history="1">
              <w:r w:rsidR="00021551" w:rsidRPr="00366525">
                <w:rPr>
                  <w:rStyle w:val="Hyperlink"/>
                  <w:rFonts w:cs="Arial"/>
                </w:rPr>
                <w:t>S1-183235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9341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FCF3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ID_UAS: General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FC67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B44B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39D9E2AD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CECD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94F8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13" w:history="1">
              <w:r w:rsidR="00021551" w:rsidRPr="00366525">
                <w:rPr>
                  <w:rStyle w:val="Hyperlink"/>
                  <w:rFonts w:cs="Arial"/>
                </w:rPr>
                <w:t>S1-183236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C9BC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EA64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ID_UAS: </w:t>
            </w:r>
            <w:r w:rsidRPr="00B57B16">
              <w:rPr>
                <w:rFonts w:eastAsia="SimSun"/>
                <w:lang w:eastAsia="en-GB"/>
              </w:rPr>
              <w:t>Centralised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E7E7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6022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4A44FCE0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D705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C24B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14" w:history="1">
              <w:r w:rsidR="00021551" w:rsidRPr="00366525">
                <w:rPr>
                  <w:rStyle w:val="Hyperlink"/>
                  <w:rFonts w:cs="Arial"/>
                </w:rPr>
                <w:t>S1-183237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8B3F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94C1" w14:textId="77777777" w:rsidR="00021551" w:rsidRPr="00A75C05" w:rsidRDefault="006A2067" w:rsidP="00021551">
            <w:pPr>
              <w:snapToGrid w:val="0"/>
              <w:spacing w:after="0" w:line="240" w:lineRule="auto"/>
            </w:pPr>
            <w:r w:rsidRPr="00613153">
              <w:rPr>
                <w:rFonts w:eastAsia="SimSun"/>
                <w:lang w:val="en-US" w:eastAsia="en-GB"/>
              </w:rPr>
              <w:t xml:space="preserve">ID_UAS: </w:t>
            </w:r>
            <w:proofErr w:type="spellStart"/>
            <w:r w:rsidRPr="00613153">
              <w:rPr>
                <w:rFonts w:eastAsia="SimSun"/>
                <w:lang w:val="en-US" w:eastAsia="en-GB"/>
              </w:rPr>
              <w:t>Decentralised</w:t>
            </w:r>
            <w:proofErr w:type="spellEnd"/>
            <w:r w:rsidRPr="00613153">
              <w:rPr>
                <w:rFonts w:eastAsia="SimSun"/>
                <w:lang w:val="en-US" w:eastAsia="en-GB"/>
              </w:rPr>
              <w:t xml:space="preserve"> UAV traffic management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71AD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D137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551" w:rsidRPr="00A75C05" w14:paraId="3498C6DC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0BAB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A8759" w14:textId="77777777" w:rsidR="00021551" w:rsidRPr="006424D0" w:rsidRDefault="00B12533" w:rsidP="00021551">
            <w:pPr>
              <w:snapToGrid w:val="0"/>
              <w:spacing w:after="0" w:line="240" w:lineRule="auto"/>
            </w:pPr>
            <w:hyperlink r:id="rId15" w:history="1">
              <w:r w:rsidR="00021551" w:rsidRPr="00366525">
                <w:rPr>
                  <w:rStyle w:val="Hyperlink"/>
                  <w:rFonts w:cs="Arial"/>
                </w:rPr>
                <w:t>S1-183238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2E36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8F07" w14:textId="77777777" w:rsidR="00021551" w:rsidRPr="00A75C05" w:rsidRDefault="006A2067" w:rsidP="00021551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 xml:space="preserve">ID_UAS: </w:t>
            </w:r>
            <w:r w:rsidRPr="005D629F">
              <w:rPr>
                <w:rFonts w:eastAsia="SimSun"/>
                <w:lang w:eastAsia="en-GB"/>
              </w:rPr>
              <w:t>Security</w:t>
            </w:r>
            <w:r>
              <w:rPr>
                <w:rFonts w:eastAsia="SimSun"/>
                <w:lang w:eastAsia="en-GB"/>
              </w:rPr>
              <w:t xml:space="preserve"> requirements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FEF55" w14:textId="77777777" w:rsidR="00021551" w:rsidRPr="00A75C05" w:rsidRDefault="00021551" w:rsidP="000215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9061" w14:textId="77777777" w:rsidR="00021551" w:rsidRPr="00A75C05" w:rsidRDefault="00021551" w:rsidP="000215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19C1" w:rsidRPr="00A75C05" w14:paraId="6FE45DB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11B5CB" w14:textId="77777777" w:rsidR="005919C1" w:rsidRPr="00E8209B" w:rsidRDefault="005919C1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820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6781EB7" w14:textId="77777777" w:rsidR="005919C1" w:rsidRPr="00E8209B" w:rsidRDefault="00B12533" w:rsidP="00353D12">
            <w:pPr>
              <w:snapToGrid w:val="0"/>
              <w:spacing w:after="0" w:line="240" w:lineRule="auto"/>
            </w:pPr>
            <w:hyperlink r:id="rId16" w:history="1">
              <w:r w:rsidR="005919C1" w:rsidRPr="00E8209B">
                <w:rPr>
                  <w:rStyle w:val="Hyperlink"/>
                  <w:rFonts w:cs="Arial"/>
                  <w:color w:val="auto"/>
                </w:rPr>
                <w:t>S1-183026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93F1086" w14:textId="77777777" w:rsidR="005919C1" w:rsidRPr="00E8209B" w:rsidRDefault="005919C1" w:rsidP="00353D12">
            <w:pPr>
              <w:snapToGrid w:val="0"/>
              <w:spacing w:after="0" w:line="240" w:lineRule="auto"/>
            </w:pPr>
            <w:r w:rsidRPr="00E8209B">
              <w:t>SHARP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369A771" w14:textId="77777777" w:rsidR="005919C1" w:rsidRPr="00E8209B" w:rsidRDefault="005919C1" w:rsidP="00353D12">
            <w:pPr>
              <w:snapToGrid w:val="0"/>
              <w:spacing w:after="0" w:line="240" w:lineRule="auto"/>
            </w:pPr>
            <w:proofErr w:type="spellStart"/>
            <w:r w:rsidRPr="00E8209B">
              <w:t>pCR</w:t>
            </w:r>
            <w:proofErr w:type="spellEnd"/>
            <w:r w:rsidRPr="00E8209B">
              <w:t xml:space="preserve"> to 22.125 for configuring the UTM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7496DD3" w14:textId="77777777" w:rsidR="005919C1" w:rsidRPr="00E8209B" w:rsidRDefault="00E8209B" w:rsidP="00353D1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706EDFA" w14:textId="77777777" w:rsidR="005919C1" w:rsidRPr="00E8209B" w:rsidRDefault="005919C1" w:rsidP="00353D1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907" w:rsidRPr="00B81C05" w14:paraId="76888306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6ED3EA2" w14:textId="77777777" w:rsidR="00423907" w:rsidRPr="00B81C05" w:rsidRDefault="00423907" w:rsidP="0029452C">
            <w:pPr>
              <w:pStyle w:val="Heading3"/>
            </w:pPr>
            <w:r>
              <w:lastRenderedPageBreak/>
              <w:t>ID_UAS output</w:t>
            </w:r>
            <w:r w:rsidR="002E0881">
              <w:t xml:space="preserve"> and ID_UAS + FS_MPS2 + FS_EAV + FS_V2XIMP drafting session information</w:t>
            </w:r>
          </w:p>
        </w:tc>
      </w:tr>
      <w:tr w:rsidR="00423907" w:rsidRPr="00A75C05" w14:paraId="52EB227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6387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370B" w14:textId="77777777" w:rsidR="00423907" w:rsidRPr="00384887" w:rsidRDefault="00B12533" w:rsidP="0029452C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7" w:history="1">
              <w:r w:rsidR="00423907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3278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6645B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DC37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TS22.125v0.2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E5DA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E94B2" w14:textId="77777777" w:rsidR="00423907" w:rsidRPr="00021551" w:rsidRDefault="00423907" w:rsidP="0029452C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3907" w:rsidRPr="00A75C05" w14:paraId="1A08640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0D99" w14:textId="77777777" w:rsidR="00423907" w:rsidRPr="00A75C05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678C" w14:textId="77777777" w:rsidR="00423907" w:rsidRPr="00384887" w:rsidRDefault="00B12533" w:rsidP="0029452C">
            <w:pPr>
              <w:snapToGrid w:val="0"/>
              <w:spacing w:after="0" w:line="240" w:lineRule="auto"/>
            </w:pPr>
            <w:hyperlink r:id="rId18" w:history="1">
              <w:r w:rsidR="00423907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3279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2BD7" w14:textId="77777777" w:rsidR="00423907" w:rsidRPr="00A75C05" w:rsidRDefault="00423907" w:rsidP="0029452C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C9F8" w14:textId="77777777" w:rsidR="00423907" w:rsidRPr="00A75C05" w:rsidRDefault="00423907" w:rsidP="0029452C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TS22.125v1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A64" w14:textId="77777777" w:rsidR="00423907" w:rsidRPr="00A75C05" w:rsidRDefault="00423907" w:rsidP="002945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24C5D" w14:textId="77777777" w:rsidR="00423907" w:rsidRPr="00A75C05" w:rsidRDefault="00423907" w:rsidP="0029452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881" w:rsidRPr="00A75C05" w14:paraId="5BB3B425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1F83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CC7CB" w14:textId="77777777" w:rsidR="002E0881" w:rsidRPr="00197B46" w:rsidRDefault="00B12533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9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3323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A377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0FB93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ID_UAS + FS_MPS2 + FS_EAV + FS_V2XIMP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0D18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31A1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E0881" w:rsidRPr="00A75C05" w14:paraId="6BF7FF47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D44C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72DD2" w14:textId="77777777" w:rsidR="002E0881" w:rsidRPr="00197B46" w:rsidRDefault="00B12533" w:rsidP="00CB2B7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0" w:history="1">
              <w:r w:rsidR="002E0881" w:rsidRPr="002E0881">
                <w:rPr>
                  <w:rStyle w:val="Hyperlink"/>
                  <w:rFonts w:cs="Arial"/>
                </w:rPr>
                <w:t>S1-18</w:t>
              </w:r>
            </w:hyperlink>
            <w:r w:rsidR="002E0881" w:rsidRPr="002E0881">
              <w:rPr>
                <w:rStyle w:val="Hyperlink"/>
                <w:rFonts w:cs="Arial"/>
              </w:rPr>
              <w:t>3324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8C56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77D1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ID_UAS + FS_MPS2 + FS_EAV + FS_V2XIMP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245BA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AEEA" w14:textId="77777777" w:rsidR="002E0881" w:rsidRPr="00D66E9C" w:rsidRDefault="002E0881" w:rsidP="00CB2B7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04844" w14:paraId="6B705ED2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shd w:val="clear" w:color="auto" w:fill="F2F2F2"/>
          </w:tcPr>
          <w:p w14:paraId="4E59F09C" w14:textId="77777777" w:rsidR="00E514C2" w:rsidRPr="00F45489" w:rsidRDefault="00E514C2" w:rsidP="00E514C2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3"/>
          </w:p>
        </w:tc>
      </w:tr>
      <w:tr w:rsidR="00E514C2" w:rsidRPr="00B04844" w14:paraId="0F943D64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14:paraId="24093072" w14:textId="512F702D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MPS2: </w:t>
            </w:r>
            <w:r w:rsidRPr="005436AB">
              <w:rPr>
                <w:lang w:val="it-IT"/>
              </w:rPr>
              <w:t>Feasibility Study on Multimedia Priority Service (MPS) Phase 2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SP-170996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36D6DFEE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4503CCBE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DD25D54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TR22.854v0.4.0</w:t>
            </w:r>
          </w:p>
          <w:p w14:paraId="4A534438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SA#83 (03/2019)</w:t>
            </w:r>
          </w:p>
          <w:p w14:paraId="776CF6FA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A4BBE79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14C2" w:rsidRPr="00A75C05" w14:paraId="4417AD23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7B3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9B77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1" w:history="1">
              <w:r w:rsidR="00E514C2" w:rsidRPr="00366525">
                <w:rPr>
                  <w:rStyle w:val="Hyperlink"/>
                  <w:rFonts w:cs="Arial"/>
                </w:rPr>
                <w:t>S1-183208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0903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7754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542BE0">
              <w:t xml:space="preserve">MPS for Operator Video Call Invoked from </w:t>
            </w:r>
            <w:proofErr w:type="gramStart"/>
            <w:r w:rsidRPr="00542BE0">
              <w:t>a</w:t>
            </w:r>
            <w:proofErr w:type="gramEnd"/>
            <w:r w:rsidRPr="00542BE0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AB70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FFA1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11E55BDB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F5E6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5EC2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2" w:history="1">
              <w:r w:rsidR="00E514C2" w:rsidRPr="00366525">
                <w:rPr>
                  <w:rStyle w:val="Hyperlink"/>
                  <w:rFonts w:cs="Arial"/>
                </w:rPr>
                <w:t>S1-183209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0906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A0F22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MPS for Operator Video Invoked from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712E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9C5C8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9B6A1AB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9E00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3DBF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3" w:history="1">
              <w:r w:rsidR="00E514C2" w:rsidRPr="00366525">
                <w:rPr>
                  <w:rStyle w:val="Hyperlink"/>
                  <w:rFonts w:cs="Arial"/>
                </w:rPr>
                <w:t>S1-183210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7067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CD2BE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MPS Operator Video Call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DAD1F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5FE5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FBEF601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4EFEA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D933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4" w:history="1">
              <w:r w:rsidR="00E514C2" w:rsidRPr="00366525">
                <w:rPr>
                  <w:rStyle w:val="Hyperlink"/>
                  <w:rFonts w:cs="Arial"/>
                </w:rPr>
                <w:t>S1-183211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304D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CB59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 xml:space="preserve">MPS Operator Video Conference Call Using </w:t>
            </w:r>
            <w:proofErr w:type="gramStart"/>
            <w:r w:rsidRPr="00C12422">
              <w:t>a</w:t>
            </w:r>
            <w:proofErr w:type="gramEnd"/>
            <w:r w:rsidRPr="00C12422">
              <w:t xml:space="preserve"> MPS Subscribed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FDE59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1E9B1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B09B439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61DF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9C39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5" w:history="1">
              <w:r w:rsidR="00E514C2" w:rsidRPr="00366525">
                <w:rPr>
                  <w:rStyle w:val="Hyperlink"/>
                  <w:rFonts w:cs="Arial"/>
                </w:rPr>
                <w:t>S1-183214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2C6B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EC7F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MPS Operator Video Conference Call Using a Public UE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A611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C399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3D790B09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3E145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609EE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6" w:history="1">
              <w:r w:rsidR="00E514C2" w:rsidRPr="00366525">
                <w:rPr>
                  <w:rStyle w:val="Hyperlink"/>
                  <w:rFonts w:cs="Arial"/>
                </w:rPr>
                <w:t>S1-183216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BEA9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3301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Operator Video Conference Host Invocation of MPS for All Participants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6DB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D563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12571D3A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2A77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FB09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27" w:history="1">
              <w:r w:rsidR="00E514C2" w:rsidRPr="00366525">
                <w:rPr>
                  <w:rStyle w:val="Hyperlink"/>
                  <w:rFonts w:cs="Arial"/>
                </w:rPr>
                <w:t>S1-183217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6003" w14:textId="77777777" w:rsidR="00E514C2" w:rsidRPr="0029452C" w:rsidRDefault="00E514C2" w:rsidP="00E514C2">
            <w:pPr>
              <w:snapToGrid w:val="0"/>
              <w:spacing w:after="0" w:line="240" w:lineRule="auto"/>
              <w:rPr>
                <w:lang w:val="en-US"/>
              </w:rPr>
            </w:pPr>
            <w:r w:rsidRPr="00C12422">
              <w:t>Vencore Labs, OEC, AT&amp;T, T-Mobile USA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D2177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12422">
              <w:t>MPS Operator Video Conference during International Roaming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ABE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4078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81C05" w14:paraId="7C7358A7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3309078C" w14:textId="77777777" w:rsidR="00E514C2" w:rsidRPr="00B81C05" w:rsidRDefault="00E514C2" w:rsidP="00E514C2">
            <w:pPr>
              <w:pStyle w:val="Heading3"/>
            </w:pPr>
            <w:r>
              <w:t>FS_MPS2 output</w:t>
            </w:r>
          </w:p>
        </w:tc>
      </w:tr>
      <w:tr w:rsidR="00E514C2" w:rsidRPr="00A75C05" w14:paraId="01DB7079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F3DA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F5B2" w14:textId="77777777" w:rsidR="00E514C2" w:rsidRPr="00384887" w:rsidRDefault="00B12533" w:rsidP="00E514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7F1C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400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TR22.854v0.5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DA8E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5227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5AAA37B1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67E50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B14A" w14:textId="77777777" w:rsidR="00E514C2" w:rsidRPr="00384887" w:rsidRDefault="00B12533" w:rsidP="00E514C2">
            <w:pPr>
              <w:snapToGrid w:val="0"/>
              <w:spacing w:after="0" w:line="240" w:lineRule="auto"/>
            </w:pPr>
            <w:hyperlink r:id="rId29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60F6B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Vencore Labs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43CE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D76881">
              <w:rPr>
                <w:rFonts w:eastAsia="Times New Roman" w:cs="Arial"/>
                <w:szCs w:val="18"/>
                <w:lang w:eastAsia="ar-SA"/>
              </w:rPr>
              <w:t>Cover pag</w:t>
            </w:r>
            <w:r>
              <w:rPr>
                <w:rFonts w:eastAsia="Times New Roman" w:cs="Arial"/>
                <w:szCs w:val="18"/>
                <w:lang w:eastAsia="ar-SA"/>
              </w:rPr>
              <w:t>e for presentation of TR22.854v1</w:t>
            </w:r>
            <w:r w:rsidRPr="00D76881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7F7B3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5AE8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04844" w14:paraId="372A7FDC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14:paraId="4F277118" w14:textId="77777777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629BC87E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477E21A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629EEB7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22.886v16.1.1</w:t>
            </w:r>
          </w:p>
          <w:p w14:paraId="01B7B249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14:paraId="7F3F38C9" w14:textId="77777777" w:rsidR="00E514C2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77285E9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14:paraId="3F881509" w14:textId="77777777" w:rsidR="00E514C2" w:rsidRPr="005767CB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E514C2" w:rsidRPr="00A75C05" w14:paraId="51F1C3A8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77BE5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A5CE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0" w:history="1">
              <w:r w:rsidR="00E514C2" w:rsidRPr="00366525">
                <w:rPr>
                  <w:rStyle w:val="Hyperlink"/>
                  <w:rFonts w:cs="Arial"/>
                </w:rPr>
                <w:t>S1-183009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DB0B8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75E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>CR22.886v16.1.1: Corrections to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606F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270A" w14:textId="77777777" w:rsidR="00E514C2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366525">
              <w:rPr>
                <w:rFonts w:eastAsia="Arial Unicode MS" w:cs="Arial"/>
                <w:szCs w:val="18"/>
                <w:lang w:eastAsia="ar-SA"/>
              </w:rPr>
              <w:t>FS_V2XIMP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Rel-16 CR0031R- Cat F</w:t>
            </w:r>
          </w:p>
          <w:p w14:paraId="1EAF9B9E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6CF2">
              <w:rPr>
                <w:rFonts w:eastAsia="Arial Unicode MS" w:cs="Arial"/>
                <w:szCs w:val="18"/>
                <w:highlight w:val="yellow"/>
                <w:lang w:eastAsia="ar-SA"/>
              </w:rPr>
              <w:t>5.30.1.2 missing from clauses affected</w:t>
            </w:r>
          </w:p>
        </w:tc>
      </w:tr>
      <w:tr w:rsidR="00E514C2" w:rsidRPr="00A75C05" w14:paraId="60340E7A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D3E8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D36E2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1" w:history="1">
              <w:r w:rsidR="00E514C2" w:rsidRPr="00366525">
                <w:rPr>
                  <w:rStyle w:val="Hyperlink"/>
                  <w:rFonts w:cs="Arial"/>
                </w:rPr>
                <w:t>S1-183034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6082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t xml:space="preserve">ZTE, </w:t>
            </w:r>
            <w:r w:rsidRPr="00516CF2">
              <w:t>LG Electronics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1DFE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516CF2">
              <w:t>FS_V2XIMP Consolidation of Requirements Set 1 - DP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46AE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5DE5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7C8FDE1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5AED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91290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2" w:history="1">
              <w:r w:rsidR="00E514C2" w:rsidRPr="00366525">
                <w:rPr>
                  <w:rStyle w:val="Hyperlink"/>
                  <w:rFonts w:cs="Arial"/>
                </w:rPr>
                <w:t>S1-183035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9D755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6BA7C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 xml:space="preserve">CR22.886v16.1.1: </w:t>
            </w:r>
            <w:r w:rsidRPr="0061718E">
              <w:rPr>
                <w:rFonts w:hint="eastAsia"/>
                <w:lang w:val="en-US" w:eastAsia="ko-KR"/>
              </w:rPr>
              <w:t>Supplement</w:t>
            </w:r>
            <w:r>
              <w:rPr>
                <w:rFonts w:eastAsia="SimSun" w:hint="eastAsia"/>
                <w:lang w:val="en-US" w:eastAsia="zh-CN"/>
              </w:rPr>
              <w:t>ary c</w:t>
            </w:r>
            <w:r w:rsidRPr="0061718E">
              <w:rPr>
                <w:lang w:val="en-US" w:eastAsia="ko-KR"/>
              </w:rPr>
              <w:t>onsolidated requirements for FS_V2XIMP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1963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3CC00" w14:textId="77777777" w:rsidR="00E514C2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366525">
              <w:rPr>
                <w:rFonts w:eastAsia="Arial Unicode MS" w:cs="Arial"/>
                <w:szCs w:val="18"/>
                <w:lang w:eastAsia="ar-SA"/>
              </w:rPr>
              <w:t>FS_V2XIMP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Rel-16 CR0032R- Cat F</w:t>
            </w:r>
          </w:p>
          <w:p w14:paraId="5195D817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6CF2">
              <w:rPr>
                <w:rFonts w:eastAsia="Arial Unicode MS" w:cs="Arial"/>
                <w:szCs w:val="18"/>
                <w:highlight w:val="yellow"/>
                <w:lang w:eastAsia="ar-SA"/>
              </w:rPr>
              <w:t>Avoid revision marks on cover page</w:t>
            </w:r>
          </w:p>
        </w:tc>
      </w:tr>
      <w:tr w:rsidR="00E514C2" w:rsidRPr="00A75C05" w14:paraId="7D766AE6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91717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A04D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3" w:history="1">
              <w:r w:rsidR="00E514C2" w:rsidRPr="00366525">
                <w:rPr>
                  <w:rStyle w:val="Hyperlink"/>
                  <w:rFonts w:cs="Arial"/>
                </w:rPr>
                <w:t>S1-183091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D86BD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/>
                <w:lang w:val="en-US" w:eastAsia="zh-CN"/>
              </w:rPr>
              <w:t xml:space="preserve">LG Electronics Mobile Research, </w:t>
            </w: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AF30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noProof/>
                <w:lang w:eastAsia="ko-KR"/>
              </w:rPr>
              <w:t xml:space="preserve">CR22.886v16.1.1: </w:t>
            </w:r>
            <w:r>
              <w:rPr>
                <w:lang w:val="en-US" w:eastAsia="ko-KR"/>
              </w:rPr>
              <w:t>Clarification on details of estimation information for different V2X applications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BBCED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B8692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WI-code </w:t>
            </w:r>
            <w:r w:rsidRPr="00366525">
              <w:rPr>
                <w:rFonts w:eastAsia="Arial Unicode MS" w:cs="Arial"/>
                <w:szCs w:val="18"/>
                <w:lang w:eastAsia="ar-SA"/>
              </w:rPr>
              <w:t>FS_V2XIMP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Rel-16 CR0033R- Cat F</w:t>
            </w:r>
          </w:p>
        </w:tc>
      </w:tr>
      <w:tr w:rsidR="00E514C2" w:rsidRPr="00B04844" w14:paraId="1D2A33F8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nil"/>
            </w:tcBorders>
            <w:shd w:val="clear" w:color="auto" w:fill="F2F2F2"/>
          </w:tcPr>
          <w:p w14:paraId="7419CF14" w14:textId="77777777" w:rsidR="00E514C2" w:rsidRPr="009504CA" w:rsidRDefault="00E514C2" w:rsidP="00E514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EAV: </w:t>
            </w:r>
            <w:r w:rsidRPr="00B3496D">
              <w:rPr>
                <w:lang w:val="en-US"/>
              </w:rPr>
              <w:t>Study on enhancement for UAVs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SP-170786</w:t>
            </w:r>
            <w:r w:rsidRPr="009504CA">
              <w:rPr>
                <w:bCs/>
              </w:rPr>
              <w:t>]</w:t>
            </w:r>
          </w:p>
        </w:tc>
      </w:tr>
      <w:tr w:rsidR="00E514C2" w:rsidRPr="00B04844" w14:paraId="1511438A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71874C0" w14:textId="77777777" w:rsidR="00E514C2" w:rsidRPr="004067FF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043EAC8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TS22.829vx.x.x</w:t>
            </w:r>
          </w:p>
          <w:p w14:paraId="4892A60A" w14:textId="77777777" w:rsidR="00E514C2" w:rsidRPr="00411066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SA#86 (12/2019)</w:t>
            </w:r>
          </w:p>
          <w:p w14:paraId="3CF8ADFE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B37C1C4" w14:textId="77777777" w:rsidR="00E514C2" w:rsidRPr="004070E3" w:rsidRDefault="00E514C2" w:rsidP="00E514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E514C2" w:rsidRPr="00A75C05" w14:paraId="4A49C94D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B59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0F85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4" w:history="1">
              <w:r w:rsidR="00E514C2" w:rsidRPr="00366525">
                <w:rPr>
                  <w:rStyle w:val="Hyperlink"/>
                  <w:rFonts w:cs="Arial"/>
                </w:rPr>
                <w:t>S1-183031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1FBC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A2E8A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 xml:space="preserve">FS_EAV </w:t>
            </w:r>
            <w:r>
              <w:rPr>
                <w:rFonts w:eastAsia="SimSun"/>
                <w:lang w:eastAsia="zh-CN"/>
              </w:rPr>
              <w:t>TR 22.82</w:t>
            </w: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 xml:space="preserve"> </w:t>
            </w:r>
            <w:r w:rsidRPr="00C340A2">
              <w:rPr>
                <w:rFonts w:eastAsia="SimSun"/>
                <w:lang w:eastAsia="zh-CN"/>
              </w:rPr>
              <w:t>skeleton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8234D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F92C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E9B1616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7148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969F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5" w:history="1">
              <w:r w:rsidR="00E514C2" w:rsidRPr="00366525">
                <w:rPr>
                  <w:rStyle w:val="Hyperlink"/>
                  <w:rFonts w:cs="Arial"/>
                </w:rPr>
                <w:t>S1-183032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25D6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2E93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 xml:space="preserve">FS_EAV </w:t>
            </w:r>
            <w:r>
              <w:rPr>
                <w:rFonts w:eastAsia="SimSun"/>
                <w:lang w:eastAsia="zh-CN"/>
              </w:rPr>
              <w:t>TR 22.82</w:t>
            </w: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 xml:space="preserve"> introduction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A134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45FF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127C6BFE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2AA6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086F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6" w:history="1">
              <w:r w:rsidR="00E514C2" w:rsidRPr="00366525">
                <w:rPr>
                  <w:rStyle w:val="Hyperlink"/>
                  <w:rFonts w:cs="Arial"/>
                </w:rPr>
                <w:t>S1-183033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53E8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ACFF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 w:hint="eastAsia"/>
                <w:lang w:eastAsia="zh-CN"/>
              </w:rPr>
              <w:t xml:space="preserve">FS_EAV </w:t>
            </w:r>
            <w:r>
              <w:rPr>
                <w:rFonts w:eastAsia="SimSun"/>
                <w:lang w:eastAsia="zh-CN"/>
              </w:rPr>
              <w:t>TR 22.82</w:t>
            </w: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 xml:space="preserve"> scope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7193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046C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718FB463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B10F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078B9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7" w:history="1">
              <w:r w:rsidR="00E514C2" w:rsidRPr="00366525">
                <w:rPr>
                  <w:rStyle w:val="Hyperlink"/>
                  <w:rFonts w:cs="Arial"/>
                </w:rPr>
                <w:t>S1-183027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16BD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4014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Use case for uplink transmission of a UAV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1D00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16BC2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733D2794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1BA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69EE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8" w:history="1">
              <w:r w:rsidR="00E514C2" w:rsidRPr="00366525">
                <w:rPr>
                  <w:rStyle w:val="Hyperlink"/>
                  <w:rFonts w:cs="Arial"/>
                </w:rPr>
                <w:t>S1-183028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E9E23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573E9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Use case for UL and DL transmission of a UAV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B19F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703E5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91FE11D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4C3C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49D3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39" w:history="1">
              <w:r w:rsidR="00E514C2" w:rsidRPr="00366525">
                <w:rPr>
                  <w:rStyle w:val="Hyperlink"/>
                  <w:rFonts w:cs="Arial"/>
                </w:rPr>
                <w:t>S1-183029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0E0D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5DFDE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Use case for network slicing of UAVs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04A4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DBE0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8C363AD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BECF9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F0BAF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40" w:history="1">
              <w:r w:rsidR="00E514C2" w:rsidRPr="00366525">
                <w:rPr>
                  <w:rStyle w:val="Hyperlink"/>
                  <w:rFonts w:cs="Arial"/>
                </w:rPr>
                <w:t>S1-183030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022C0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CF42FF">
              <w:t>China Unicom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E1FD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Use case for the edge computing of UAVs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77044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AB3E0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4AD679D6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D2BE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9645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41" w:history="1">
              <w:r w:rsidR="00E514C2" w:rsidRPr="00366525">
                <w:rPr>
                  <w:rStyle w:val="Hyperlink"/>
                  <w:rFonts w:cs="Arial"/>
                </w:rPr>
                <w:t>S1-183130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9A756" w14:textId="77777777" w:rsidR="00E514C2" w:rsidRPr="00A75C05" w:rsidRDefault="00E514C2" w:rsidP="00E514C2">
            <w:pPr>
              <w:snapToGrid w:val="0"/>
              <w:spacing w:after="0" w:line="240" w:lineRule="auto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7904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Use case for varied UAV control KPIs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6213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41A8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63437DD6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CDC3D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CD4E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42" w:history="1">
              <w:r w:rsidR="00E514C2" w:rsidRPr="00366525">
                <w:rPr>
                  <w:rStyle w:val="Hyperlink"/>
                  <w:rFonts w:cs="Arial"/>
                </w:rPr>
                <w:t>S1-183132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5E534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>ZTE Corporation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DAC0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61718E">
              <w:t xml:space="preserve">Use case of UAV supporting evolved </w:t>
            </w:r>
            <w:proofErr w:type="gramStart"/>
            <w:r w:rsidRPr="0061718E">
              <w:t>high resolution</w:t>
            </w:r>
            <w:proofErr w:type="gramEnd"/>
            <w:r w:rsidRPr="0061718E">
              <w:t xml:space="preserve"> video live broadcast application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CFF1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0225E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273E8141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672A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589BB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43" w:history="1">
              <w:r w:rsidR="00E514C2" w:rsidRPr="00366525">
                <w:rPr>
                  <w:rStyle w:val="Hyperlink"/>
                  <w:rFonts w:cs="Arial"/>
                </w:rPr>
                <w:t>S1-183148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8BC0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FCCC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Use Case of UAS Command and Control (C2) Communication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F2DA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7FBF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A75C05" w14:paraId="3D3DB7D9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5D4D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51FC5" w14:textId="77777777" w:rsidR="00E514C2" w:rsidRPr="006424D0" w:rsidRDefault="00B12533" w:rsidP="00E514C2">
            <w:pPr>
              <w:snapToGrid w:val="0"/>
              <w:spacing w:after="0" w:line="240" w:lineRule="auto"/>
            </w:pPr>
            <w:hyperlink r:id="rId44" w:history="1">
              <w:r w:rsidR="00E514C2" w:rsidRPr="00366525">
                <w:rPr>
                  <w:rStyle w:val="Hyperlink"/>
                  <w:rFonts w:cs="Arial"/>
                </w:rPr>
                <w:t>S1-183162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0CFBC" w14:textId="77777777" w:rsidR="00E514C2" w:rsidRPr="00A75C05" w:rsidRDefault="00E514C2" w:rsidP="00E514C2">
            <w:pPr>
              <w:snapToGrid w:val="0"/>
              <w:spacing w:after="0" w:line="240" w:lineRule="auto"/>
            </w:pPr>
            <w:r>
              <w:t>CATT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5337" w14:textId="77777777" w:rsidR="00E514C2" w:rsidRPr="00A75C05" w:rsidRDefault="00E514C2" w:rsidP="00E514C2">
            <w:pPr>
              <w:snapToGrid w:val="0"/>
              <w:spacing w:after="0" w:line="240" w:lineRule="auto"/>
            </w:pPr>
            <w:r w:rsidRPr="001E4D41">
              <w:t>Use case for UAV on-board Base Station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B1862" w14:textId="77777777" w:rsidR="00E514C2" w:rsidRPr="00A75C05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324E" w14:textId="77777777" w:rsidR="00E514C2" w:rsidRPr="00A75C05" w:rsidRDefault="00E514C2" w:rsidP="00E514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514C2" w:rsidRPr="00B81C05" w14:paraId="635981D9" w14:textId="77777777" w:rsidTr="009F5899">
        <w:trPr>
          <w:gridBefore w:val="1"/>
          <w:wBefore w:w="113" w:type="dxa"/>
          <w:trHeight w:val="141"/>
        </w:trPr>
        <w:tc>
          <w:tcPr>
            <w:tcW w:w="14494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03C2CDB0" w14:textId="77777777" w:rsidR="00E514C2" w:rsidRPr="00B81C05" w:rsidRDefault="00E514C2" w:rsidP="00E514C2">
            <w:pPr>
              <w:pStyle w:val="Heading3"/>
            </w:pPr>
            <w:r>
              <w:t>FS_EAV output</w:t>
            </w:r>
          </w:p>
        </w:tc>
      </w:tr>
      <w:tr w:rsidR="00E514C2" w:rsidRPr="00A75C05" w14:paraId="79FB29F1" w14:textId="77777777" w:rsidTr="009F5899">
        <w:trPr>
          <w:gridBefore w:val="1"/>
          <w:wBefore w:w="113" w:type="dxa"/>
          <w:trHeight w:val="141"/>
        </w:trPr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4269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T</w:t>
            </w:r>
            <w:r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BB85" w14:textId="77777777" w:rsidR="00E514C2" w:rsidRPr="00021551" w:rsidRDefault="00B12533" w:rsidP="00E514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highlight w:val="red"/>
                <w:lang w:eastAsia="ar-SA"/>
              </w:rPr>
            </w:pPr>
            <w:hyperlink r:id="rId45" w:history="1">
              <w:r w:rsidR="00E514C2" w:rsidRPr="00384887">
                <w:rPr>
                  <w:rStyle w:val="Hyperlink"/>
                  <w:rFonts w:cs="Arial"/>
                </w:rPr>
                <w:t>S1-18</w:t>
              </w:r>
              <w:r w:rsidR="00384887" w:rsidRPr="00384887">
                <w:rPr>
                  <w:rStyle w:val="Hyperlink"/>
                  <w:rFonts w:cs="Arial"/>
                </w:rPr>
                <w:t>3288</w:t>
              </w:r>
            </w:hyperlink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59D1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1551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China Unicom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F83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TR22.829v0.1</w:t>
            </w:r>
            <w:r w:rsidRPr="00021551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F155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08D2" w14:textId="77777777" w:rsidR="00E514C2" w:rsidRPr="00021551" w:rsidRDefault="00E514C2" w:rsidP="00E514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F45489" w14:paraId="5690A81A" w14:textId="77777777" w:rsidTr="009F5899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3FFFE212" w14:textId="77777777" w:rsidR="009F5899" w:rsidRPr="00F45489" w:rsidRDefault="009F5899" w:rsidP="002C6CD6">
            <w:pPr>
              <w:pStyle w:val="Heading1"/>
              <w:numPr>
                <w:ilvl w:val="0"/>
                <w:numId w:val="48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9F5899" w:rsidRPr="005D041D" w14:paraId="1280C3F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C5F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4F86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S1-183431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782A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0846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3BA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724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37B6377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AC12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100F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9B4A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5345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818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74AC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A38469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C38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7F6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CA09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A9A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C17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81C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AF78FC6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921D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03A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4536" w14:textId="77777777" w:rsidR="009F5899" w:rsidRPr="00326CE8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DE1C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CC9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39A6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C5FDEE4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92C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2628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A185B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099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B7F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CEA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C839C9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C53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C61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194D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7A9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6922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0E59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9444D37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BB13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3D36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2878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53F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0D4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BDC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EDF6E93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3ED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0AA2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A47F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661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64E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0F5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108045C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1BB8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3A70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S1-183439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4702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4D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3A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77E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2B83CC6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E15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9421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81B4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6B21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5E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2C9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8E105A7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604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6B2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S1-183441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A7057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8F4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974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E05C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788A91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A76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8B5C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0EB5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F7C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F50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79F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15E683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AA7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6E87A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5CF8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88F5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5F4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32B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04311A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1598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37AF1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01CB3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B02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449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E9A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C02F3F3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A5D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DEF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0DAA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FB5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F90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E432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D290A7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A7B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DE3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CF89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7A8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1A35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756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2795620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88D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90F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3CA9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F7E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C86C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C16F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FA3365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C80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C0D3C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9C53" w14:textId="77777777" w:rsidR="009F5899" w:rsidRPr="005925F4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FAB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FAC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466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47CB737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554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B06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S1-183449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57786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1F2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F6D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426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31950A2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9E5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1000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90EA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690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18E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A2C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4B4611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7345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0A1A4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S1-183451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B97E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9D0F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7F4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D34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8DA78B0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DE44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7794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2A55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AFE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430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1EE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1F019B4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C4D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475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9E09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996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185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179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D2E3B1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C3F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AFB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93F1E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3A9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0754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FC8F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FDDD016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EA5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739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C02C2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2936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E3B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B30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307819C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ACD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78D91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EF3B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988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604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A43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9F7A9A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EBA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39EC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BFB1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C28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0EC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090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8B0B88E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602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F61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5587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3E3F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DAFA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997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219696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E90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C189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S1-183459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4679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863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CF7C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9FE9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25418E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9B1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C468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B97B5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D0F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9A31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2D57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004C1C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C84F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441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S1-183461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93E0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F0E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AE4A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CC3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24F44E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FBE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1D90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9FEF1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576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36A2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1C7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367C9B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966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EB1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BC9C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76E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3C2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D7A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A6446A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2ABA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FF9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F5DD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6F23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9E3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CB90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F14A052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70BB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7621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29E5D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2F7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1F0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3DB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20360D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59E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02C0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65CCF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361F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28B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6C4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9FAD3B0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06C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BEA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D2B7D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1DB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13D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0521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AE0843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E6C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CF99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10B61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27B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2FA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253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4432F5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59F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882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S1-183469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7AF44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8EC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168A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8618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6AC1B61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1E7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7661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7C65" w14:textId="77777777" w:rsidR="009F5899" w:rsidRPr="002B0545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ECF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C4AA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9700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E1E9BD2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39B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2DB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S1-183471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9D36D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CAA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C0CA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AA0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6AD2183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C51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02A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CD82C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DF47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842F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A70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69EDA41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B8F5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77E0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BE3C9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63C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516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343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F56C63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B2F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DF9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445C0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CE0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10FB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43D7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1CB888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FDAF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0B08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0F3C5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997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F6BD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6D7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74F63B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76C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2C7A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04AF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6888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DD3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4557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879303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120C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15E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63A8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AF4B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757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60D4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49FAD8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A7B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DDDF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702E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691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125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E409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BCA183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1E0D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C55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S1-183479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98BD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C729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BBD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B8D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7A50F3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0049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C21EA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DF5EF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A93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8EB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30F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7A4C796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175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9197A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S1-183481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26C1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26DE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8B0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7C95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18BC1EA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6E0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E6A6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3B8E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9AD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054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EA4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1CF6967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02F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09E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085C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8DA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756E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97F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E5C81FC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598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6F7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44FB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D2AB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D75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1B0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282EB32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AF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68FD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B6A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B29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8EE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74D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9F2F8E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BDB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276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33D1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C8D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BD4D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625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F7E5360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3550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3C9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F3BDC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8452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E2E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C48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E002E6B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145A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890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147A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64B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670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F2C3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B18B78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30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FDF0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S1-183489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E6AF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A33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2E1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787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F2BB85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ED1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81F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CF2D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3C12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937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183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186B521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CC57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4B0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S1-183491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2B2E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6E6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7EC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2AF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BCA6EA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73A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49E24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3A836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175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BBB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94D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44F099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AF0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2F0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F690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2E14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615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47A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339C47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0C97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B69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3A3D0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494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876D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29F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FF825A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3C34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6784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B905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D96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DE25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1BCE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0A296BA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98C1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4C5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FC71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61B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D0A6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4433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4F8BC2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D34F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AD16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ECED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1F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073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8BD7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1B21BAF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A95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B368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0DFE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BC8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58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005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9D498A8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F6D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8AE0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S1-183499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8040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FF0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790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A27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055A17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12E4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A7F43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2334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511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B8F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E53A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133E4F93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FF8F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F187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>
              <w:t>S1-183501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3772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E78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15F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92D8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58D88E46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6B7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B268D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B308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B228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9E9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8D4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3A4D78A9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025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FD6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0453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CEED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392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186C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F30D9E1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AAD7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E2978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95A5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A57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C8B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C45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736A6A1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3927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81BB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9EE1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DD3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E7F5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9A90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2DA79D2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D8A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DA0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D1F32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2CD8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2AFF2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A7D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450AF3DD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5986C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2F3E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265A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39D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C8B6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DA64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E450FC5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A2E5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9D44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E157E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49CF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452B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5A9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6BC509B0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AEC4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64D7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S1-183509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3CCF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AD97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42BE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4A03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F5899" w:rsidRPr="005D041D" w14:paraId="0E3BBB04" w14:textId="77777777" w:rsidTr="009F5899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9269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8829" w14:textId="77777777" w:rsidR="009F5899" w:rsidRPr="00034E3B" w:rsidRDefault="009F5899" w:rsidP="002C6CD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>
              <w:t>S1-183510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4158" w14:textId="77777777" w:rsidR="009F5899" w:rsidRPr="00ED16C8" w:rsidRDefault="009F5899" w:rsidP="002C6CD6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B801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D74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961E" w14:textId="77777777" w:rsidR="009F5899" w:rsidRPr="005D041D" w:rsidRDefault="009F5899" w:rsidP="002C6CD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482522F" w14:textId="77777777" w:rsidR="009F5899" w:rsidRDefault="009F5899" w:rsidP="009F589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697A4B9" w14:textId="77777777" w:rsidR="009F5899" w:rsidRDefault="009F5899" w:rsidP="009F589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72972A44" w14:textId="77777777" w:rsidR="009F5899" w:rsidRDefault="009F5899" w:rsidP="009F589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2EFEDEB" w14:textId="0D644725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bookmarkStart w:id="4" w:name="_GoBack"/>
      <w:bookmarkEnd w:id="4"/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A822B" w14:textId="77777777" w:rsidR="00B12533" w:rsidRDefault="00B12533" w:rsidP="002E015E">
      <w:pPr>
        <w:spacing w:after="0" w:line="240" w:lineRule="auto"/>
      </w:pPr>
      <w:r>
        <w:separator/>
      </w:r>
    </w:p>
  </w:endnote>
  <w:endnote w:type="continuationSeparator" w:id="0">
    <w:p w14:paraId="34A3B14C" w14:textId="77777777" w:rsidR="00B12533" w:rsidRDefault="00B12533" w:rsidP="002E015E">
      <w:pPr>
        <w:spacing w:after="0" w:line="240" w:lineRule="auto"/>
      </w:pPr>
      <w:r>
        <w:continuationSeparator/>
      </w:r>
    </w:p>
  </w:endnote>
  <w:endnote w:type="continuationNotice" w:id="1">
    <w:p w14:paraId="48DF92F1" w14:textId="77777777" w:rsidR="00B12533" w:rsidRDefault="00B125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B6245" w14:textId="77777777" w:rsidR="00B12533" w:rsidRDefault="00B12533" w:rsidP="002E015E">
      <w:pPr>
        <w:spacing w:after="0" w:line="240" w:lineRule="auto"/>
      </w:pPr>
      <w:r>
        <w:separator/>
      </w:r>
    </w:p>
  </w:footnote>
  <w:footnote w:type="continuationSeparator" w:id="0">
    <w:p w14:paraId="7B48915B" w14:textId="77777777" w:rsidR="00B12533" w:rsidRDefault="00B12533" w:rsidP="002E015E">
      <w:pPr>
        <w:spacing w:after="0" w:line="240" w:lineRule="auto"/>
      </w:pPr>
      <w:r>
        <w:continuationSeparator/>
      </w:r>
    </w:p>
  </w:footnote>
  <w:footnote w:type="continuationNotice" w:id="1">
    <w:p w14:paraId="732B6C78" w14:textId="77777777" w:rsidR="00B12533" w:rsidRDefault="00B125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2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3"/>
  </w:num>
  <w:num w:numId="46">
    <w:abstractNumId w:val="31"/>
  </w:num>
  <w:num w:numId="47">
    <w:abstractNumId w:val="14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BB3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1551"/>
    <w:rsid w:val="000223C7"/>
    <w:rsid w:val="00022E51"/>
    <w:rsid w:val="0002358D"/>
    <w:rsid w:val="000237F4"/>
    <w:rsid w:val="00025429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3DC7"/>
    <w:rsid w:val="000440E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47F3D"/>
    <w:rsid w:val="00050A1F"/>
    <w:rsid w:val="00050F83"/>
    <w:rsid w:val="00052064"/>
    <w:rsid w:val="000527C7"/>
    <w:rsid w:val="000532E0"/>
    <w:rsid w:val="0005332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25E5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6E35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2A5"/>
    <w:rsid w:val="00181454"/>
    <w:rsid w:val="00181730"/>
    <w:rsid w:val="0018200E"/>
    <w:rsid w:val="001826E7"/>
    <w:rsid w:val="00182793"/>
    <w:rsid w:val="001833DB"/>
    <w:rsid w:val="00183C9B"/>
    <w:rsid w:val="00183CD2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5682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4C6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D6C"/>
    <w:rsid w:val="001E1EF1"/>
    <w:rsid w:val="001E2685"/>
    <w:rsid w:val="001E2904"/>
    <w:rsid w:val="001E39A5"/>
    <w:rsid w:val="001E3E0F"/>
    <w:rsid w:val="001E4D41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408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4D7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9A6"/>
    <w:rsid w:val="00261A8C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77C2A"/>
    <w:rsid w:val="002803B2"/>
    <w:rsid w:val="0028085A"/>
    <w:rsid w:val="00281043"/>
    <w:rsid w:val="0028172E"/>
    <w:rsid w:val="0028210B"/>
    <w:rsid w:val="00282374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52C"/>
    <w:rsid w:val="0029469C"/>
    <w:rsid w:val="0029476F"/>
    <w:rsid w:val="002951EF"/>
    <w:rsid w:val="002957FD"/>
    <w:rsid w:val="00295E09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881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7F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1F4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A3"/>
    <w:rsid w:val="00353D12"/>
    <w:rsid w:val="003541C8"/>
    <w:rsid w:val="003541EE"/>
    <w:rsid w:val="003545ED"/>
    <w:rsid w:val="0035504A"/>
    <w:rsid w:val="003550D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525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87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5D8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A28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2CCF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B17"/>
    <w:rsid w:val="00420C51"/>
    <w:rsid w:val="00420E68"/>
    <w:rsid w:val="004217F5"/>
    <w:rsid w:val="0042180B"/>
    <w:rsid w:val="00421974"/>
    <w:rsid w:val="00421A25"/>
    <w:rsid w:val="00421D7C"/>
    <w:rsid w:val="00421EEA"/>
    <w:rsid w:val="00423907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4D5F"/>
    <w:rsid w:val="00435061"/>
    <w:rsid w:val="0043687E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3A5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C9A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3D9"/>
    <w:rsid w:val="00515B39"/>
    <w:rsid w:val="00515E44"/>
    <w:rsid w:val="0051615E"/>
    <w:rsid w:val="00516411"/>
    <w:rsid w:val="00516A30"/>
    <w:rsid w:val="00516CF2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BE0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0C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3C3"/>
    <w:rsid w:val="005668E1"/>
    <w:rsid w:val="00567DB4"/>
    <w:rsid w:val="00570128"/>
    <w:rsid w:val="0057053F"/>
    <w:rsid w:val="0057101D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9C1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2FA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18E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4D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119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067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B7F4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2FD"/>
    <w:rsid w:val="006D1381"/>
    <w:rsid w:val="006D13CE"/>
    <w:rsid w:val="006D13ED"/>
    <w:rsid w:val="006D1738"/>
    <w:rsid w:val="006D32E9"/>
    <w:rsid w:val="006D36F2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0D38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0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5E58"/>
    <w:rsid w:val="00737030"/>
    <w:rsid w:val="0073789A"/>
    <w:rsid w:val="00737F9A"/>
    <w:rsid w:val="00737FEF"/>
    <w:rsid w:val="00740A97"/>
    <w:rsid w:val="0074158F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6EAF"/>
    <w:rsid w:val="007778D9"/>
    <w:rsid w:val="007808F2"/>
    <w:rsid w:val="00780E10"/>
    <w:rsid w:val="00780EA6"/>
    <w:rsid w:val="007810A9"/>
    <w:rsid w:val="00781D39"/>
    <w:rsid w:val="0078212F"/>
    <w:rsid w:val="0078215B"/>
    <w:rsid w:val="00782837"/>
    <w:rsid w:val="007832C4"/>
    <w:rsid w:val="00783320"/>
    <w:rsid w:val="007842E4"/>
    <w:rsid w:val="007846F2"/>
    <w:rsid w:val="00784CBB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87A47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5B71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78B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79B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B0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6D0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4FBD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919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058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3A6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5FD1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99C"/>
    <w:rsid w:val="008F2FE0"/>
    <w:rsid w:val="008F34B5"/>
    <w:rsid w:val="008F40B3"/>
    <w:rsid w:val="008F40ED"/>
    <w:rsid w:val="008F461A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1FC7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59E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30F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352D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B18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899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8D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6F0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67D7"/>
    <w:rsid w:val="00AA76DD"/>
    <w:rsid w:val="00AB0047"/>
    <w:rsid w:val="00AB0EC0"/>
    <w:rsid w:val="00AB100F"/>
    <w:rsid w:val="00AB113F"/>
    <w:rsid w:val="00AB1527"/>
    <w:rsid w:val="00AB1547"/>
    <w:rsid w:val="00AB1587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A33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745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E7DF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39E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533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26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503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6DDA"/>
    <w:rsid w:val="00B470CB"/>
    <w:rsid w:val="00B502B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3D4"/>
    <w:rsid w:val="00B74D41"/>
    <w:rsid w:val="00B75330"/>
    <w:rsid w:val="00B75A10"/>
    <w:rsid w:val="00B763D7"/>
    <w:rsid w:val="00B76570"/>
    <w:rsid w:val="00B766B5"/>
    <w:rsid w:val="00B76CDB"/>
    <w:rsid w:val="00B77008"/>
    <w:rsid w:val="00B8014D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103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53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BBD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39DB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42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ACD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4F2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0E59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1037"/>
    <w:rsid w:val="00CB2365"/>
    <w:rsid w:val="00CB2B78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8C0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18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0FD6"/>
    <w:rsid w:val="00E11E12"/>
    <w:rsid w:val="00E12A5D"/>
    <w:rsid w:val="00E13799"/>
    <w:rsid w:val="00E13923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4C2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DBC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49D8"/>
    <w:rsid w:val="00E7588E"/>
    <w:rsid w:val="00E76C64"/>
    <w:rsid w:val="00E770DE"/>
    <w:rsid w:val="00E771C5"/>
    <w:rsid w:val="00E773C3"/>
    <w:rsid w:val="00E80784"/>
    <w:rsid w:val="00E80B07"/>
    <w:rsid w:val="00E8209B"/>
    <w:rsid w:val="00E820FF"/>
    <w:rsid w:val="00E827A2"/>
    <w:rsid w:val="00E82922"/>
    <w:rsid w:val="00E82A28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0F0F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39"/>
    <w:rsid w:val="00EE1D62"/>
    <w:rsid w:val="00EE2049"/>
    <w:rsid w:val="00EE2AC3"/>
    <w:rsid w:val="00EE381A"/>
    <w:rsid w:val="00EE3931"/>
    <w:rsid w:val="00EE4AA9"/>
    <w:rsid w:val="00EE4CD8"/>
    <w:rsid w:val="00EE4E02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1588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1535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6EE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8A7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4EB"/>
    <w:rsid w:val="00FA39AA"/>
    <w:rsid w:val="00FA39BA"/>
    <w:rsid w:val="00FA3FD7"/>
    <w:rsid w:val="00FA4CAD"/>
    <w:rsid w:val="00FA5A56"/>
    <w:rsid w:val="00FA5C87"/>
    <w:rsid w:val="00FA6111"/>
    <w:rsid w:val="00FA62A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EDB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93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EFF044C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gdsch\AppData\Local\Microsoft\Windows\INetCache\Content.Outlook\EAA3R8WU\docs\S1-183236.zip" TargetMode="External"/><Relationship Id="rId18" Type="http://schemas.openxmlformats.org/officeDocument/2006/relationships/hyperlink" Target="file:///C:\Users\gdsch\AppData\Local\Microsoft\Windows\INetCache\Content.Outlook\EAA3R8WU\docs\S1-183279.zip" TargetMode="External"/><Relationship Id="rId26" Type="http://schemas.openxmlformats.org/officeDocument/2006/relationships/hyperlink" Target="file:///C:\Users\gdsch\AppData\Local\Microsoft\Windows\INetCache\Content.Outlook\EAA3R8WU\docs\S1-183216.zip" TargetMode="External"/><Relationship Id="rId39" Type="http://schemas.openxmlformats.org/officeDocument/2006/relationships/hyperlink" Target="file:///C:\Users\gdsch\AppData\Local\Microsoft\Windows\INetCache\Content.Outlook\EAA3R8WU\docs\S1-183029.zip" TargetMode="External"/><Relationship Id="rId21" Type="http://schemas.openxmlformats.org/officeDocument/2006/relationships/hyperlink" Target="file:///C:\Users\gdsch\AppData\Local\Microsoft\Windows\INetCache\Content.Outlook\EAA3R8WU\docs\S1-183208.zip" TargetMode="External"/><Relationship Id="rId34" Type="http://schemas.openxmlformats.org/officeDocument/2006/relationships/hyperlink" Target="file:///C:\Users\gdsch\AppData\Local\Microsoft\Windows\INetCache\Content.Outlook\EAA3R8WU\docs\S1-183031.zip" TargetMode="External"/><Relationship Id="rId42" Type="http://schemas.openxmlformats.org/officeDocument/2006/relationships/hyperlink" Target="file:///C:\Users\gdsch\AppData\Local\Microsoft\Windows\INetCache\Content.Outlook\EAA3R8WU\docs\S1-183132.zip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gdsch\AppData\Local\Microsoft\Windows\INetCache\Content.Outlook\EAA3R8WU\docs\S1-183026.zip" TargetMode="External"/><Relationship Id="rId29" Type="http://schemas.openxmlformats.org/officeDocument/2006/relationships/hyperlink" Target="file:///C:\Users\gdsch\AppData\Local\Microsoft\Windows\INetCache\Content.Outlook\EAA3R8WU\docs\S1-183285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dsch\AppData\Local\Microsoft\Windows\INetCache\Content.Outlook\EAA3R8WU\docs\S1-183135.zip" TargetMode="External"/><Relationship Id="rId24" Type="http://schemas.openxmlformats.org/officeDocument/2006/relationships/hyperlink" Target="file:///C:\Users\gdsch\AppData\Local\Microsoft\Windows\INetCache\Content.Outlook\EAA3R8WU\docs\S1-183211.zip" TargetMode="External"/><Relationship Id="rId32" Type="http://schemas.openxmlformats.org/officeDocument/2006/relationships/hyperlink" Target="file:///C:\Users\gdsch\AppData\Local\Microsoft\Windows\INetCache\Content.Outlook\EAA3R8WU\docs\S1-183035.zip" TargetMode="External"/><Relationship Id="rId37" Type="http://schemas.openxmlformats.org/officeDocument/2006/relationships/hyperlink" Target="file:///C:\Users\gdsch\AppData\Local\Microsoft\Windows\INetCache\Content.Outlook\EAA3R8WU\docs\S1-183027.zip" TargetMode="External"/><Relationship Id="rId40" Type="http://schemas.openxmlformats.org/officeDocument/2006/relationships/hyperlink" Target="file:///C:\Users\gdsch\AppData\Local\Microsoft\Windows\INetCache\Content.Outlook\EAA3R8WU\docs\S1-183030.zip" TargetMode="External"/><Relationship Id="rId45" Type="http://schemas.openxmlformats.org/officeDocument/2006/relationships/hyperlink" Target="file:///C:\Users\gdsch\AppData\Local\Microsoft\Windows\INetCache\Content.Outlook\EAA3R8WU\docs\S1-18328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gdsch\AppData\Local\Microsoft\Windows\INetCache\Content.Outlook\EAA3R8WU\docs\S1-183238.zip" TargetMode="External"/><Relationship Id="rId23" Type="http://schemas.openxmlformats.org/officeDocument/2006/relationships/hyperlink" Target="file:///C:\Users\gdsch\AppData\Local\Microsoft\Windows\INetCache\Content.Outlook\EAA3R8WU\docs\S1-183210.zip" TargetMode="External"/><Relationship Id="rId28" Type="http://schemas.openxmlformats.org/officeDocument/2006/relationships/hyperlink" Target="file:///C:\Users\gdsch\AppData\Local\Microsoft\Windows\INetCache\Content.Outlook\EAA3R8WU\docs\S1-183284.zip" TargetMode="External"/><Relationship Id="rId36" Type="http://schemas.openxmlformats.org/officeDocument/2006/relationships/hyperlink" Target="file:///C:\Users\gdsch\AppData\Local\Microsoft\Windows\INetCache\Content.Outlook\EAA3R8WU\docs\S1-183033.zip" TargetMode="External"/><Relationship Id="rId10" Type="http://schemas.openxmlformats.org/officeDocument/2006/relationships/hyperlink" Target="file:///C:\Users\gdsch\AppData\Local\Microsoft\Windows\INetCache\Content.Outlook\EAA3R8WU\docs\S1-183234.zip" TargetMode="External"/><Relationship Id="rId19" Type="http://schemas.openxmlformats.org/officeDocument/2006/relationships/hyperlink" Target="file:///C:\Users\gdsch\AppData\Local\Microsoft\Windows\INetCache\Content.Outlook\EAA3R8WU\docs\S1-183323.zip" TargetMode="External"/><Relationship Id="rId31" Type="http://schemas.openxmlformats.org/officeDocument/2006/relationships/hyperlink" Target="file:///C:\Users\gdsch\AppData\Local\Microsoft\Windows\INetCache\Content.Outlook\EAA3R8WU\docs\S1-183034.zip" TargetMode="External"/><Relationship Id="rId44" Type="http://schemas.openxmlformats.org/officeDocument/2006/relationships/hyperlink" Target="file:///C:\Users\gdsch\AppData\Local\Microsoft\Windows\INetCache\Content.Outlook\EAA3R8WU\docs\S1-183162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dsch\AppData\Local\Microsoft\Windows\INetCache\Content.Outlook\EAA3R8WU\docs\S1-183233.zip" TargetMode="External"/><Relationship Id="rId14" Type="http://schemas.openxmlformats.org/officeDocument/2006/relationships/hyperlink" Target="file:///C:\Users\gdsch\AppData\Local\Microsoft\Windows\INetCache\Content.Outlook\EAA3R8WU\docs\S1-183237.zip" TargetMode="External"/><Relationship Id="rId22" Type="http://schemas.openxmlformats.org/officeDocument/2006/relationships/hyperlink" Target="file:///C:\Users\gdsch\AppData\Local\Microsoft\Windows\INetCache\Content.Outlook\EAA3R8WU\docs\S1-183209.zip" TargetMode="External"/><Relationship Id="rId27" Type="http://schemas.openxmlformats.org/officeDocument/2006/relationships/hyperlink" Target="file:///C:\Users\gdsch\AppData\Local\Microsoft\Windows\INetCache\Content.Outlook\EAA3R8WU\docs\S1-183217.zip" TargetMode="External"/><Relationship Id="rId30" Type="http://schemas.openxmlformats.org/officeDocument/2006/relationships/hyperlink" Target="file:///C:\Users\gdsch\AppData\Local\Microsoft\Windows\INetCache\Content.Outlook\EAA3R8WU\docs\S1-183009.zip" TargetMode="External"/><Relationship Id="rId35" Type="http://schemas.openxmlformats.org/officeDocument/2006/relationships/hyperlink" Target="file:///C:\Users\gdsch\AppData\Local\Microsoft\Windows\INetCache\Content.Outlook\EAA3R8WU\docs\S1-183032.zip" TargetMode="External"/><Relationship Id="rId43" Type="http://schemas.openxmlformats.org/officeDocument/2006/relationships/hyperlink" Target="file:///C:\Users\gdsch\AppData\Local\Microsoft\Windows\INetCache\Content.Outlook\EAA3R8WU\docs\S1-183148.zip" TargetMode="External"/><Relationship Id="rId8" Type="http://schemas.openxmlformats.org/officeDocument/2006/relationships/hyperlink" Target="file:///C:\Users\gdsch\AppData\Local\Microsoft\Windows\INetCache\Content.Outlook\EAA3R8WU\docs\S1-183232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gdsch\AppData\Local\Microsoft\Windows\INetCache\Content.Outlook\EAA3R8WU\docs\S1-183235.zip" TargetMode="External"/><Relationship Id="rId17" Type="http://schemas.openxmlformats.org/officeDocument/2006/relationships/hyperlink" Target="file:///C:\Users\gdsch\AppData\Local\Microsoft\Windows\INetCache\Content.Outlook\EAA3R8WU\docs\S1-183278.zip" TargetMode="External"/><Relationship Id="rId25" Type="http://schemas.openxmlformats.org/officeDocument/2006/relationships/hyperlink" Target="file:///C:\Users\gdsch\AppData\Local\Microsoft\Windows\INetCache\Content.Outlook\EAA3R8WU\docs\S1-183214.zip" TargetMode="External"/><Relationship Id="rId33" Type="http://schemas.openxmlformats.org/officeDocument/2006/relationships/hyperlink" Target="file:///C:\Users\gdsch\AppData\Local\Microsoft\Windows\INetCache\Content.Outlook\EAA3R8WU\docs\S1-183091.zip" TargetMode="External"/><Relationship Id="rId38" Type="http://schemas.openxmlformats.org/officeDocument/2006/relationships/hyperlink" Target="file:///C:\Users\gdsch\AppData\Local\Microsoft\Windows\INetCache\Content.Outlook\EAA3R8WU\docs\S1-183028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file:///C:\Users\gdsch\AppData\Local\Microsoft\Windows\INetCache\Content.Outlook\EAA3R8WU\docs\S1-183324.zip" TargetMode="External"/><Relationship Id="rId41" Type="http://schemas.openxmlformats.org/officeDocument/2006/relationships/hyperlink" Target="file:///C:\Users\gdsch\AppData\Local\Microsoft\Windows\INetCache\Content.Outlook\EAA3R8WU\docs\S1-1831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542F3-34CA-48A5-9DBE-AE57BAE8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20</TotalTime>
  <Pages>8</Pages>
  <Words>1955</Words>
  <Characters>11145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13074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greg schumacher</cp:lastModifiedBy>
  <cp:revision>4</cp:revision>
  <dcterms:created xsi:type="dcterms:W3CDTF">2018-11-12T19:41:00Z</dcterms:created>
  <dcterms:modified xsi:type="dcterms:W3CDTF">2018-11-13T14:57:00Z</dcterms:modified>
</cp:coreProperties>
</file>